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B0C95"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326E77E9" w14:textId="644865D8"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38257E">
        <w:rPr>
          <w:rFonts w:eastAsia="Proxima Nova ExCn Rg,Calibri"/>
          <w:b/>
        </w:rPr>
        <w:t>,</w:t>
      </w:r>
      <w:r w:rsidR="00A9460E" w:rsidRPr="00A9460E">
        <w:rPr>
          <w:rFonts w:eastAsia="Proxima Nova ExCn Rg,Calibri"/>
          <w:b/>
        </w:rPr>
        <w:t xml:space="preserve"> </w:t>
      </w:r>
      <w:r w:rsidR="00A9460E">
        <w:rPr>
          <w:rFonts w:eastAsia="Proxima Nova ExCn Rg,Calibri"/>
          <w:b/>
        </w:rPr>
        <w:t>от 25 июня 2021 г. № 9,</w:t>
      </w:r>
      <w:r w:rsidR="00201161">
        <w:rPr>
          <w:rFonts w:eastAsia="Proxima Nova ExCn Rg,Calibri"/>
          <w:b/>
        </w:rPr>
        <w:t xml:space="preserve"> от 23 июля</w:t>
      </w:r>
      <w:r w:rsidR="0038257E">
        <w:rPr>
          <w:rFonts w:eastAsia="Proxima Nova ExCn Rg,Calibri"/>
          <w:b/>
        </w:rPr>
        <w:t xml:space="preserve"> 2021 г. № </w:t>
      </w:r>
      <w:r w:rsidR="00201161">
        <w:rPr>
          <w:rFonts w:eastAsia="Proxima Nova ExCn Rg,Calibri"/>
          <w:b/>
        </w:rPr>
        <w:t>10</w:t>
      </w:r>
      <w:r w:rsidR="0070494F">
        <w:rPr>
          <w:rFonts w:eastAsia="Proxima Nova ExCn Rg,Calibri"/>
          <w:b/>
        </w:rPr>
        <w:t xml:space="preserve">, от </w:t>
      </w:r>
      <w:r w:rsidR="00660D7B">
        <w:rPr>
          <w:rFonts w:eastAsia="Proxima Nova ExCn Rg,Calibri"/>
          <w:b/>
        </w:rPr>
        <w:t>28</w:t>
      </w:r>
      <w:r w:rsidR="0070494F">
        <w:rPr>
          <w:rFonts w:eastAsia="Proxima Nova ExCn Rg,Calibri"/>
          <w:b/>
        </w:rPr>
        <w:t xml:space="preserve"> декабря 2021 г</w:t>
      </w:r>
      <w:r w:rsidR="00766D9F">
        <w:rPr>
          <w:rFonts w:eastAsia="Proxima Nova ExCn Rg,Calibri"/>
          <w:b/>
        </w:rPr>
        <w:t>. № </w:t>
      </w:r>
      <w:r w:rsidR="00660D7B">
        <w:rPr>
          <w:rFonts w:eastAsia="Proxima Nova ExCn Rg,Calibri"/>
          <w:b/>
        </w:rPr>
        <w:t>16</w:t>
      </w:r>
      <w:r w:rsidR="00FC753A">
        <w:rPr>
          <w:rFonts w:eastAsia="Proxima Nova ExCn Rg,Calibri"/>
          <w:b/>
        </w:rPr>
        <w:t xml:space="preserve">, от 21 апреля </w:t>
      </w:r>
      <w:r w:rsidR="009E6D6F">
        <w:rPr>
          <w:rFonts w:eastAsia="Proxima Nova ExCn Rg,Calibri"/>
          <w:b/>
        </w:rPr>
        <w:t>2022 г. № 3</w:t>
      </w:r>
      <w:r w:rsidR="004B02C2">
        <w:rPr>
          <w:rFonts w:eastAsia="Proxima Nova ExCn Rg,Calibri"/>
          <w:b/>
        </w:rPr>
        <w:t xml:space="preserve">, </w:t>
      </w:r>
      <w:r w:rsidR="004B02C2">
        <w:rPr>
          <w:rFonts w:eastAsia="Proxima Nova ExCn Rg,Calibri"/>
          <w:b/>
        </w:rPr>
        <w:br/>
      </w:r>
      <w:r w:rsidR="004B02C2" w:rsidRPr="00F73ABB">
        <w:rPr>
          <w:rFonts w:eastAsia="Proxima Nova ExCn Rg,Calibri"/>
          <w:b/>
        </w:rPr>
        <w:t>от</w:t>
      </w:r>
      <w:r w:rsidR="004B02C2">
        <w:rPr>
          <w:rFonts w:eastAsia="Proxima Nova ExCn Rg,Calibri"/>
          <w:b/>
        </w:rPr>
        <w:t xml:space="preserve"> </w:t>
      </w:r>
      <w:r w:rsidR="00FC753A">
        <w:rPr>
          <w:rFonts w:eastAsia="Proxima Nova ExCn Rg,Calibri"/>
          <w:b/>
        </w:rPr>
        <w:t xml:space="preserve">09 августа </w:t>
      </w:r>
      <w:r w:rsidR="004B02C2">
        <w:rPr>
          <w:rFonts w:eastAsia="Proxima Nova ExCn Rg,Calibri"/>
          <w:b/>
        </w:rPr>
        <w:t>2022 г.</w:t>
      </w:r>
      <w:r w:rsidR="00F73ABB">
        <w:rPr>
          <w:rFonts w:eastAsia="Proxima Nova ExCn Rg,Calibri"/>
          <w:b/>
        </w:rPr>
        <w:t xml:space="preserve"> № 6</w:t>
      </w:r>
      <w:r w:rsidR="000E3668">
        <w:rPr>
          <w:rFonts w:eastAsia="Proxima Nova ExCn Rg,Calibri"/>
          <w:b/>
        </w:rPr>
        <w:t xml:space="preserve">, от </w:t>
      </w:r>
      <w:r w:rsidR="00E56611">
        <w:rPr>
          <w:rFonts w:eastAsia="Proxima Nova ExCn Rg,Calibri"/>
          <w:b/>
        </w:rPr>
        <w:t>26</w:t>
      </w:r>
      <w:r w:rsidR="005E136B">
        <w:rPr>
          <w:rFonts w:eastAsia="Proxima Nova ExCn Rg,Calibri"/>
          <w:b/>
        </w:rPr>
        <w:t xml:space="preserve"> </w:t>
      </w:r>
      <w:r w:rsidR="00ED5304">
        <w:rPr>
          <w:rFonts w:eastAsia="Proxima Nova ExCn Rg,Calibri"/>
          <w:b/>
        </w:rPr>
        <w:t>сентября</w:t>
      </w:r>
      <w:r w:rsidR="000E3668">
        <w:rPr>
          <w:rFonts w:eastAsia="Proxima Nova ExCn Rg,Calibri"/>
          <w:b/>
        </w:rPr>
        <w:t xml:space="preserve"> 2022 № </w:t>
      </w:r>
      <w:r w:rsidR="00F8406A" w:rsidRPr="00F8406A">
        <w:rPr>
          <w:rFonts w:eastAsia="Proxima Nova ExCn Rg,Calibri"/>
          <w:b/>
        </w:rPr>
        <w:t>7</w:t>
      </w:r>
      <w:bookmarkStart w:id="2" w:name="_GoBack"/>
      <w:bookmarkEnd w:id="2"/>
      <w:r w:rsidR="000573C1" w:rsidRPr="00575698">
        <w:rPr>
          <w:rFonts w:eastAsia="Proxima Nova ExCn Rg,Calibri"/>
          <w:b/>
        </w:rPr>
        <w:t>)</w:t>
      </w:r>
    </w:p>
    <w:p w14:paraId="52FAFFEF" w14:textId="77777777" w:rsidR="00831ADA" w:rsidRPr="00575698" w:rsidRDefault="00831ADA" w:rsidP="00C8725C">
      <w:pPr>
        <w:pStyle w:val="a1"/>
        <w:numPr>
          <w:ilvl w:val="0"/>
          <w:numId w:val="0"/>
        </w:numPr>
        <w:spacing w:before="0"/>
        <w:jc w:val="center"/>
      </w:pPr>
    </w:p>
    <w:p w14:paraId="023948F2"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6AB02C93" w14:textId="77777777" w:rsidR="00A363D6" w:rsidRPr="00575698" w:rsidRDefault="0056368E" w:rsidP="00893E34">
      <w:pPr>
        <w:pStyle w:val="12"/>
        <w:tabs>
          <w:tab w:val="right" w:pos="9922"/>
        </w:tabs>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113011727"/>
      <w:bookmarkStart w:id="16" w:name="_Toc407284623"/>
      <w:bookmarkStart w:id="17" w:name="_Toc407291351"/>
      <w:bookmarkStart w:id="18" w:name="_Toc407300151"/>
      <w:bookmarkStart w:id="19" w:name="_Toc407296701"/>
      <w:bookmarkStart w:id="20" w:name="_Toc407714481"/>
      <w:bookmarkStart w:id="21" w:name="_Toc407716646"/>
      <w:bookmarkStart w:id="22" w:name="_Toc407722898"/>
      <w:bookmarkStart w:id="23" w:name="_Toc407720328"/>
      <w:bookmarkStart w:id="24" w:name="_Toc407992557"/>
      <w:bookmarkStart w:id="25" w:name="_Toc407998985"/>
      <w:bookmarkStart w:id="26" w:name="_Toc408003225"/>
      <w:bookmarkStart w:id="27" w:name="_Toc408003468"/>
      <w:bookmarkStart w:id="28" w:name="_Toc408004224"/>
      <w:bookmarkStart w:id="29" w:name="_Toc408161463"/>
      <w:bookmarkStart w:id="30" w:name="_Toc408439682"/>
      <w:bookmarkStart w:id="31" w:name="_Toc408446790"/>
      <w:bookmarkStart w:id="32" w:name="_Toc408447055"/>
      <w:bookmarkStart w:id="33" w:name="_Toc408775880"/>
      <w:bookmarkStart w:id="34" w:name="_Toc408779065"/>
      <w:bookmarkStart w:id="35" w:name="_Toc408780672"/>
      <w:bookmarkStart w:id="36" w:name="_Toc408840673"/>
      <w:bookmarkStart w:id="37" w:name="_Toc408842098"/>
      <w:bookmarkStart w:id="38" w:name="_Toc282982178"/>
      <w:bookmarkStart w:id="39" w:name="_Toc368984104"/>
      <w:bookmarkStart w:id="40" w:name="_Toc368984103"/>
      <w:bookmarkEnd w:id="3"/>
      <w:r w:rsidRPr="00575698">
        <w:lastRenderedPageBreak/>
        <w:t>СОДЕРЖАНИЕ</w:t>
      </w:r>
      <w:bookmarkEnd w:id="4"/>
      <w:bookmarkEnd w:id="5"/>
      <w:bookmarkEnd w:id="6"/>
      <w:bookmarkEnd w:id="7"/>
      <w:bookmarkEnd w:id="8"/>
      <w:bookmarkEnd w:id="9"/>
      <w:bookmarkEnd w:id="10"/>
      <w:bookmarkEnd w:id="11"/>
      <w:bookmarkEnd w:id="12"/>
      <w:bookmarkEnd w:id="13"/>
      <w:bookmarkEnd w:id="14"/>
      <w:bookmarkEnd w:id="15"/>
    </w:p>
    <w:p w14:paraId="4C8F6A16" w14:textId="23DC986C" w:rsidR="00233FEB"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233FEB">
        <w:t>СОДЕРЖАНИЕ</w:t>
      </w:r>
      <w:r w:rsidR="00233FEB">
        <w:tab/>
      </w:r>
      <w:r w:rsidR="00233FEB">
        <w:tab/>
      </w:r>
      <w:r w:rsidR="00233FEB">
        <w:fldChar w:fldCharType="begin"/>
      </w:r>
      <w:r w:rsidR="00233FEB">
        <w:instrText xml:space="preserve"> PAGEREF _Toc113011727 \h </w:instrText>
      </w:r>
      <w:r w:rsidR="00233FEB">
        <w:fldChar w:fldCharType="separate"/>
      </w:r>
      <w:r w:rsidR="00233FEB">
        <w:t>2</w:t>
      </w:r>
      <w:r w:rsidR="00233FEB">
        <w:fldChar w:fldCharType="end"/>
      </w:r>
    </w:p>
    <w:p w14:paraId="34E5AB5B" w14:textId="60D020ED" w:rsidR="00233FEB" w:rsidRDefault="00233FEB">
      <w:pPr>
        <w:pStyle w:val="11"/>
        <w:rPr>
          <w:rFonts w:asciiTheme="minorHAnsi" w:eastAsiaTheme="minorEastAsia" w:hAnsiTheme="minorHAnsi" w:cstheme="minorBidi"/>
          <w:bCs w:val="0"/>
          <w:sz w:val="22"/>
          <w:szCs w:val="22"/>
          <w:lang w:eastAsia="ru-RU"/>
        </w:rPr>
      </w:pPr>
      <w:r>
        <w:t>СОКРАЩЕНИЯ</w:t>
      </w:r>
      <w:r>
        <w:tab/>
      </w:r>
      <w:r>
        <w:tab/>
      </w:r>
      <w:r>
        <w:fldChar w:fldCharType="begin"/>
      </w:r>
      <w:r>
        <w:instrText xml:space="preserve"> PAGEREF _Toc113011728 \h </w:instrText>
      </w:r>
      <w:r>
        <w:fldChar w:fldCharType="separate"/>
      </w:r>
      <w:r>
        <w:t>9</w:t>
      </w:r>
      <w:r>
        <w:fldChar w:fldCharType="end"/>
      </w:r>
    </w:p>
    <w:p w14:paraId="69EB81F8" w14:textId="77777777" w:rsidR="00233FEB" w:rsidRDefault="00233FEB">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_Toc113011729 \h </w:instrText>
      </w:r>
      <w:r>
        <w:fldChar w:fldCharType="separate"/>
      </w:r>
      <w:r>
        <w:t>14</w:t>
      </w:r>
      <w:r>
        <w:fldChar w:fldCharType="end"/>
      </w:r>
    </w:p>
    <w:p w14:paraId="0AE604FA" w14:textId="77777777" w:rsidR="00233FEB" w:rsidRDefault="00233FEB">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_Toc113011730 \h </w:instrText>
      </w:r>
      <w:r>
        <w:fldChar w:fldCharType="separate"/>
      </w:r>
      <w:r>
        <w:t>25</w:t>
      </w:r>
      <w:r>
        <w:fldChar w:fldCharType="end"/>
      </w:r>
    </w:p>
    <w:p w14:paraId="3559A44B" w14:textId="77777777" w:rsidR="00233FEB" w:rsidRDefault="00233FEB">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_Toc113011731 \h </w:instrText>
      </w:r>
      <w:r>
        <w:fldChar w:fldCharType="separate"/>
      </w:r>
      <w:r>
        <w:t>25</w:t>
      </w:r>
      <w:r>
        <w:fldChar w:fldCharType="end"/>
      </w:r>
    </w:p>
    <w:p w14:paraId="4B0090EF" w14:textId="77777777" w:rsidR="00233FEB" w:rsidRDefault="00233FEB">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_Toc113011732 \h </w:instrText>
      </w:r>
      <w:r>
        <w:fldChar w:fldCharType="separate"/>
      </w:r>
      <w:r>
        <w:t>25</w:t>
      </w:r>
      <w:r>
        <w:fldChar w:fldCharType="end"/>
      </w:r>
    </w:p>
    <w:p w14:paraId="6FC509CC" w14:textId="77777777" w:rsidR="00233FEB" w:rsidRDefault="00233FEB">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_Toc113011733 \h </w:instrText>
      </w:r>
      <w:r>
        <w:fldChar w:fldCharType="separate"/>
      </w:r>
      <w:r>
        <w:t>26</w:t>
      </w:r>
      <w:r>
        <w:fldChar w:fldCharType="end"/>
      </w:r>
    </w:p>
    <w:p w14:paraId="7515C34E" w14:textId="77777777" w:rsidR="00233FEB" w:rsidRDefault="00233FEB">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_Toc113011734 \h </w:instrText>
      </w:r>
      <w:r>
        <w:fldChar w:fldCharType="separate"/>
      </w:r>
      <w:r>
        <w:t>26</w:t>
      </w:r>
      <w:r>
        <w:fldChar w:fldCharType="end"/>
      </w:r>
    </w:p>
    <w:p w14:paraId="5EF26C43" w14:textId="77777777" w:rsidR="00233FEB" w:rsidRDefault="00233FEB">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_Toc113011735 \h </w:instrText>
      </w:r>
      <w:r>
        <w:fldChar w:fldCharType="separate"/>
      </w:r>
      <w:r>
        <w:t>27</w:t>
      </w:r>
      <w:r>
        <w:fldChar w:fldCharType="end"/>
      </w:r>
    </w:p>
    <w:p w14:paraId="153039F5" w14:textId="77777777" w:rsidR="00233FEB" w:rsidRDefault="00233FEB">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_Toc113011736 \h </w:instrText>
      </w:r>
      <w:r>
        <w:fldChar w:fldCharType="separate"/>
      </w:r>
      <w:r>
        <w:t>27</w:t>
      </w:r>
      <w:r>
        <w:fldChar w:fldCharType="end"/>
      </w:r>
    </w:p>
    <w:p w14:paraId="762C29E4" w14:textId="77777777" w:rsidR="00233FEB" w:rsidRDefault="00233FEB">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_Toc113011737 \h </w:instrText>
      </w:r>
      <w:r>
        <w:fldChar w:fldCharType="separate"/>
      </w:r>
      <w:r>
        <w:t>27</w:t>
      </w:r>
      <w:r>
        <w:fldChar w:fldCharType="end"/>
      </w:r>
    </w:p>
    <w:p w14:paraId="17501162" w14:textId="77777777" w:rsidR="00233FEB" w:rsidRDefault="00233FEB">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_Toc113011738 \h </w:instrText>
      </w:r>
      <w:r>
        <w:fldChar w:fldCharType="separate"/>
      </w:r>
      <w:r>
        <w:t>28</w:t>
      </w:r>
      <w:r>
        <w:fldChar w:fldCharType="end"/>
      </w:r>
    </w:p>
    <w:p w14:paraId="75B79252" w14:textId="77777777" w:rsidR="00233FEB" w:rsidRDefault="00233FEB">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_Toc113011739 \h </w:instrText>
      </w:r>
      <w:r>
        <w:fldChar w:fldCharType="separate"/>
      </w:r>
      <w:r>
        <w:t>30</w:t>
      </w:r>
      <w:r>
        <w:fldChar w:fldCharType="end"/>
      </w:r>
    </w:p>
    <w:p w14:paraId="1E755D0F" w14:textId="77777777" w:rsidR="00233FEB" w:rsidRDefault="00233FEB">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_Toc113011740 \h </w:instrText>
      </w:r>
      <w:r>
        <w:fldChar w:fldCharType="separate"/>
      </w:r>
      <w:r>
        <w:t>30</w:t>
      </w:r>
      <w:r>
        <w:fldChar w:fldCharType="end"/>
      </w:r>
    </w:p>
    <w:p w14:paraId="177FD94D" w14:textId="77777777" w:rsidR="00233FEB" w:rsidRDefault="00233FEB">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_Toc113011741 \h </w:instrText>
      </w:r>
      <w:r>
        <w:fldChar w:fldCharType="separate"/>
      </w:r>
      <w:r>
        <w:t>31</w:t>
      </w:r>
      <w:r>
        <w:fldChar w:fldCharType="end"/>
      </w:r>
    </w:p>
    <w:p w14:paraId="1EC01213" w14:textId="77777777" w:rsidR="00233FEB" w:rsidRDefault="00233FEB">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_Toc113011742 \h </w:instrText>
      </w:r>
      <w:r>
        <w:fldChar w:fldCharType="separate"/>
      </w:r>
      <w:r>
        <w:t>33</w:t>
      </w:r>
      <w:r>
        <w:fldChar w:fldCharType="end"/>
      </w:r>
    </w:p>
    <w:p w14:paraId="49823818" w14:textId="77777777" w:rsidR="00233FEB" w:rsidRDefault="00233FEB">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_Toc113011743 \h </w:instrText>
      </w:r>
      <w:r>
        <w:fldChar w:fldCharType="separate"/>
      </w:r>
      <w:r>
        <w:t>36</w:t>
      </w:r>
      <w:r>
        <w:fldChar w:fldCharType="end"/>
      </w:r>
    </w:p>
    <w:p w14:paraId="23AEDEB7" w14:textId="77777777" w:rsidR="00233FEB" w:rsidRDefault="00233FEB">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_Toc113011744 \h </w:instrText>
      </w:r>
      <w:r>
        <w:fldChar w:fldCharType="separate"/>
      </w:r>
      <w:r>
        <w:t>36</w:t>
      </w:r>
      <w:r>
        <w:fldChar w:fldCharType="end"/>
      </w:r>
    </w:p>
    <w:p w14:paraId="06A2DED6" w14:textId="77777777" w:rsidR="00233FEB" w:rsidRDefault="00233FEB">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_Toc113011745 \h </w:instrText>
      </w:r>
      <w:r>
        <w:fldChar w:fldCharType="separate"/>
      </w:r>
      <w:r>
        <w:t>36</w:t>
      </w:r>
      <w:r>
        <w:fldChar w:fldCharType="end"/>
      </w:r>
    </w:p>
    <w:p w14:paraId="314B6EBE" w14:textId="77777777" w:rsidR="00233FEB" w:rsidRDefault="00233FEB">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_Toc113011746 \h </w:instrText>
      </w:r>
      <w:r>
        <w:fldChar w:fldCharType="separate"/>
      </w:r>
      <w:r>
        <w:t>39</w:t>
      </w:r>
      <w:r>
        <w:fldChar w:fldCharType="end"/>
      </w:r>
    </w:p>
    <w:p w14:paraId="35E42EF0" w14:textId="77777777" w:rsidR="00233FEB" w:rsidRDefault="00233FEB">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_Toc113011747 \h </w:instrText>
      </w:r>
      <w:r>
        <w:fldChar w:fldCharType="separate"/>
      </w:r>
      <w:r>
        <w:t>40</w:t>
      </w:r>
      <w:r>
        <w:fldChar w:fldCharType="end"/>
      </w:r>
    </w:p>
    <w:p w14:paraId="0DE984B5" w14:textId="77777777" w:rsidR="00233FEB" w:rsidRDefault="00233FEB">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_Toc113011748 \h </w:instrText>
      </w:r>
      <w:r>
        <w:fldChar w:fldCharType="separate"/>
      </w:r>
      <w:r>
        <w:t>41</w:t>
      </w:r>
      <w:r>
        <w:fldChar w:fldCharType="end"/>
      </w:r>
    </w:p>
    <w:p w14:paraId="5294CD39" w14:textId="77777777" w:rsidR="00233FEB" w:rsidRDefault="00233FEB">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_Toc113011749 \h </w:instrText>
      </w:r>
      <w:r>
        <w:fldChar w:fldCharType="separate"/>
      </w:r>
      <w:r>
        <w:t>41</w:t>
      </w:r>
      <w:r>
        <w:fldChar w:fldCharType="end"/>
      </w:r>
    </w:p>
    <w:p w14:paraId="3191E9C3" w14:textId="77777777" w:rsidR="00233FEB" w:rsidRDefault="00233FEB">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_Toc113011750 \h </w:instrText>
      </w:r>
      <w:r>
        <w:fldChar w:fldCharType="separate"/>
      </w:r>
      <w:r>
        <w:t>43</w:t>
      </w:r>
      <w:r>
        <w:fldChar w:fldCharType="end"/>
      </w:r>
    </w:p>
    <w:p w14:paraId="45C1A073" w14:textId="77777777" w:rsidR="00233FEB" w:rsidRDefault="00233FEB">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_Toc113011751 \h </w:instrText>
      </w:r>
      <w:r>
        <w:fldChar w:fldCharType="separate"/>
      </w:r>
      <w:r>
        <w:t>43</w:t>
      </w:r>
      <w:r>
        <w:fldChar w:fldCharType="end"/>
      </w:r>
    </w:p>
    <w:p w14:paraId="303547FA" w14:textId="77777777" w:rsidR="00233FEB" w:rsidRDefault="00233FEB">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_Toc113011752 \h </w:instrText>
      </w:r>
      <w:r>
        <w:fldChar w:fldCharType="separate"/>
      </w:r>
      <w:r>
        <w:t>45</w:t>
      </w:r>
      <w:r>
        <w:fldChar w:fldCharType="end"/>
      </w:r>
    </w:p>
    <w:p w14:paraId="07170064" w14:textId="77777777" w:rsidR="00233FEB" w:rsidRDefault="00233FEB">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_Toc113011753 \h </w:instrText>
      </w:r>
      <w:r>
        <w:fldChar w:fldCharType="separate"/>
      </w:r>
      <w:r>
        <w:t>46</w:t>
      </w:r>
      <w:r>
        <w:fldChar w:fldCharType="end"/>
      </w:r>
    </w:p>
    <w:p w14:paraId="1876A325" w14:textId="77777777" w:rsidR="00233FEB" w:rsidRDefault="00233FEB">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_Toc113011754 \h </w:instrText>
      </w:r>
      <w:r>
        <w:fldChar w:fldCharType="separate"/>
      </w:r>
      <w:r>
        <w:t>47</w:t>
      </w:r>
      <w:r>
        <w:fldChar w:fldCharType="end"/>
      </w:r>
    </w:p>
    <w:p w14:paraId="1A5D795E" w14:textId="77777777" w:rsidR="00233FEB" w:rsidRDefault="00233FEB">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_Toc113011755 \h </w:instrText>
      </w:r>
      <w:r>
        <w:fldChar w:fldCharType="separate"/>
      </w:r>
      <w:r>
        <w:t>47</w:t>
      </w:r>
      <w:r>
        <w:fldChar w:fldCharType="end"/>
      </w:r>
    </w:p>
    <w:p w14:paraId="0F05C419" w14:textId="77777777" w:rsidR="00233FEB" w:rsidRDefault="00233FEB">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_Toc113011756 \h </w:instrText>
      </w:r>
      <w:r>
        <w:fldChar w:fldCharType="separate"/>
      </w:r>
      <w:r>
        <w:t>49</w:t>
      </w:r>
      <w:r>
        <w:fldChar w:fldCharType="end"/>
      </w:r>
    </w:p>
    <w:p w14:paraId="6B40A85B" w14:textId="77777777" w:rsidR="00233FEB" w:rsidRDefault="00233FEB">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_Toc113011757 \h </w:instrText>
      </w:r>
      <w:r>
        <w:fldChar w:fldCharType="separate"/>
      </w:r>
      <w:r>
        <w:t>49</w:t>
      </w:r>
      <w:r>
        <w:fldChar w:fldCharType="end"/>
      </w:r>
    </w:p>
    <w:p w14:paraId="2A878A85" w14:textId="77777777" w:rsidR="00233FEB" w:rsidRDefault="00233FEB">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_Toc113011758 \h </w:instrText>
      </w:r>
      <w:r>
        <w:fldChar w:fldCharType="separate"/>
      </w:r>
      <w:r>
        <w:t>49</w:t>
      </w:r>
      <w:r>
        <w:fldChar w:fldCharType="end"/>
      </w:r>
    </w:p>
    <w:p w14:paraId="2CD9D3AE" w14:textId="77777777" w:rsidR="00233FEB" w:rsidRDefault="00233FEB">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_Toc113011759 \h </w:instrText>
      </w:r>
      <w:r>
        <w:fldChar w:fldCharType="separate"/>
      </w:r>
      <w:r>
        <w:t>50</w:t>
      </w:r>
      <w:r>
        <w:fldChar w:fldCharType="end"/>
      </w:r>
    </w:p>
    <w:p w14:paraId="3B9A7900" w14:textId="77777777" w:rsidR="00233FEB" w:rsidRDefault="00233FEB">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_Toc113011760 \h </w:instrText>
      </w:r>
      <w:r>
        <w:fldChar w:fldCharType="separate"/>
      </w:r>
      <w:r>
        <w:t>51</w:t>
      </w:r>
      <w:r>
        <w:fldChar w:fldCharType="end"/>
      </w:r>
    </w:p>
    <w:p w14:paraId="3020D715" w14:textId="77777777" w:rsidR="00233FEB" w:rsidRDefault="00233FEB">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_Toc113011761 \h </w:instrText>
      </w:r>
      <w:r>
        <w:fldChar w:fldCharType="separate"/>
      </w:r>
      <w:r>
        <w:t>53</w:t>
      </w:r>
      <w:r>
        <w:fldChar w:fldCharType="end"/>
      </w:r>
    </w:p>
    <w:p w14:paraId="76E8118C" w14:textId="77777777" w:rsidR="00233FEB" w:rsidRDefault="00233FEB">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_Toc113011762 \h </w:instrText>
      </w:r>
      <w:r>
        <w:fldChar w:fldCharType="separate"/>
      </w:r>
      <w:r>
        <w:t>54</w:t>
      </w:r>
      <w:r>
        <w:fldChar w:fldCharType="end"/>
      </w:r>
    </w:p>
    <w:p w14:paraId="3FF62EA8" w14:textId="77777777" w:rsidR="00233FEB" w:rsidRDefault="00233FEB">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_Toc113011763 \h </w:instrText>
      </w:r>
      <w:r>
        <w:fldChar w:fldCharType="separate"/>
      </w:r>
      <w:r>
        <w:t>57</w:t>
      </w:r>
      <w:r>
        <w:fldChar w:fldCharType="end"/>
      </w:r>
    </w:p>
    <w:p w14:paraId="6268B42D" w14:textId="77777777" w:rsidR="00233FEB" w:rsidRDefault="00233FEB">
      <w:pPr>
        <w:pStyle w:val="31"/>
        <w:rPr>
          <w:rFonts w:asciiTheme="minorHAnsi" w:eastAsiaTheme="minorEastAsia" w:hAnsiTheme="minorHAnsi" w:cstheme="minorBidi"/>
          <w:iCs w:val="0"/>
          <w:sz w:val="22"/>
          <w:szCs w:val="22"/>
        </w:rPr>
      </w:pPr>
      <w:r w:rsidRPr="00093E16">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_Toc113011764 \h </w:instrText>
      </w:r>
      <w:r>
        <w:fldChar w:fldCharType="separate"/>
      </w:r>
      <w:r>
        <w:t>70</w:t>
      </w:r>
      <w:r>
        <w:fldChar w:fldCharType="end"/>
      </w:r>
    </w:p>
    <w:p w14:paraId="65D517AF" w14:textId="77777777" w:rsidR="00233FEB" w:rsidRDefault="00233FEB">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_Toc113011765 \h </w:instrText>
      </w:r>
      <w:r>
        <w:fldChar w:fldCharType="separate"/>
      </w:r>
      <w:r>
        <w:t>74</w:t>
      </w:r>
      <w:r>
        <w:fldChar w:fldCharType="end"/>
      </w:r>
    </w:p>
    <w:p w14:paraId="3AFA7FA6" w14:textId="77777777" w:rsidR="00233FEB" w:rsidRDefault="00233FEB">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_Toc113011766 \h </w:instrText>
      </w:r>
      <w:r>
        <w:fldChar w:fldCharType="separate"/>
      </w:r>
      <w:r>
        <w:t>74</w:t>
      </w:r>
      <w:r>
        <w:fldChar w:fldCharType="end"/>
      </w:r>
    </w:p>
    <w:p w14:paraId="36FFCC70" w14:textId="77777777" w:rsidR="00233FEB" w:rsidRDefault="00233FEB">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_Toc113011767 \h </w:instrText>
      </w:r>
      <w:r>
        <w:fldChar w:fldCharType="separate"/>
      </w:r>
      <w:r>
        <w:t>74</w:t>
      </w:r>
      <w:r>
        <w:fldChar w:fldCharType="end"/>
      </w:r>
    </w:p>
    <w:p w14:paraId="0E52A2F5" w14:textId="77777777" w:rsidR="00233FEB" w:rsidRDefault="00233FEB">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_Toc113011768 \h </w:instrText>
      </w:r>
      <w:r>
        <w:fldChar w:fldCharType="separate"/>
      </w:r>
      <w:r>
        <w:t>77</w:t>
      </w:r>
      <w:r>
        <w:fldChar w:fldCharType="end"/>
      </w:r>
    </w:p>
    <w:p w14:paraId="1342424F" w14:textId="77777777" w:rsidR="00233FEB" w:rsidRDefault="00233FEB">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_Toc113011769 \h </w:instrText>
      </w:r>
      <w:r>
        <w:fldChar w:fldCharType="separate"/>
      </w:r>
      <w:r>
        <w:t>81</w:t>
      </w:r>
      <w:r>
        <w:fldChar w:fldCharType="end"/>
      </w:r>
    </w:p>
    <w:p w14:paraId="6FF6981A" w14:textId="77777777" w:rsidR="00233FEB" w:rsidRDefault="00233FEB">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_Toc113011770 \h </w:instrText>
      </w:r>
      <w:r>
        <w:fldChar w:fldCharType="separate"/>
      </w:r>
      <w:r>
        <w:t>83</w:t>
      </w:r>
      <w:r>
        <w:fldChar w:fldCharType="end"/>
      </w:r>
    </w:p>
    <w:p w14:paraId="6236219E" w14:textId="77777777" w:rsidR="00233FEB" w:rsidRDefault="00233FEB">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_Toc113011771 \h </w:instrText>
      </w:r>
      <w:r>
        <w:fldChar w:fldCharType="separate"/>
      </w:r>
      <w:r>
        <w:t>84</w:t>
      </w:r>
      <w:r>
        <w:fldChar w:fldCharType="end"/>
      </w:r>
    </w:p>
    <w:p w14:paraId="51B4941F" w14:textId="77777777" w:rsidR="00233FEB" w:rsidRDefault="00233FEB">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_Toc113011772 \h </w:instrText>
      </w:r>
      <w:r>
        <w:fldChar w:fldCharType="separate"/>
      </w:r>
      <w:r>
        <w:t>86</w:t>
      </w:r>
      <w:r>
        <w:fldChar w:fldCharType="end"/>
      </w:r>
    </w:p>
    <w:p w14:paraId="17A34E6B" w14:textId="77777777" w:rsidR="00233FEB" w:rsidRDefault="00233FEB">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_Toc113011773 \h </w:instrText>
      </w:r>
      <w:r>
        <w:fldChar w:fldCharType="separate"/>
      </w:r>
      <w:r>
        <w:t>89</w:t>
      </w:r>
      <w:r>
        <w:fldChar w:fldCharType="end"/>
      </w:r>
    </w:p>
    <w:p w14:paraId="6F041A96" w14:textId="77777777" w:rsidR="00233FEB" w:rsidRDefault="00233FEB">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_Toc113011774 \h </w:instrText>
      </w:r>
      <w:r>
        <w:fldChar w:fldCharType="separate"/>
      </w:r>
      <w:r>
        <w:t>91</w:t>
      </w:r>
      <w:r>
        <w:fldChar w:fldCharType="end"/>
      </w:r>
    </w:p>
    <w:p w14:paraId="0B7CE3C8" w14:textId="77777777" w:rsidR="00233FEB" w:rsidRDefault="00233FEB">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_Toc113011775 \h </w:instrText>
      </w:r>
      <w:r>
        <w:fldChar w:fldCharType="separate"/>
      </w:r>
      <w:r>
        <w:t>91</w:t>
      </w:r>
      <w:r>
        <w:fldChar w:fldCharType="end"/>
      </w:r>
    </w:p>
    <w:p w14:paraId="513B29BA" w14:textId="77777777" w:rsidR="00233FEB" w:rsidRDefault="00233FEB">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_Toc113011776 \h </w:instrText>
      </w:r>
      <w:r>
        <w:fldChar w:fldCharType="separate"/>
      </w:r>
      <w:r>
        <w:t>91</w:t>
      </w:r>
      <w:r>
        <w:fldChar w:fldCharType="end"/>
      </w:r>
    </w:p>
    <w:p w14:paraId="65BC95A4" w14:textId="77777777" w:rsidR="00233FEB" w:rsidRDefault="00233FEB">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_Toc113011777 \h </w:instrText>
      </w:r>
      <w:r>
        <w:fldChar w:fldCharType="separate"/>
      </w:r>
      <w:r>
        <w:t>92</w:t>
      </w:r>
      <w:r>
        <w:fldChar w:fldCharType="end"/>
      </w:r>
    </w:p>
    <w:p w14:paraId="0EC5A2F3" w14:textId="77777777" w:rsidR="00233FEB" w:rsidRDefault="00233FEB">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_Toc113011778 \h </w:instrText>
      </w:r>
      <w:r>
        <w:fldChar w:fldCharType="separate"/>
      </w:r>
      <w:r>
        <w:t>92</w:t>
      </w:r>
      <w:r>
        <w:fldChar w:fldCharType="end"/>
      </w:r>
    </w:p>
    <w:p w14:paraId="4F090D1B" w14:textId="77777777" w:rsidR="00233FEB" w:rsidRDefault="00233FEB">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_Toc113011779 \h </w:instrText>
      </w:r>
      <w:r>
        <w:fldChar w:fldCharType="separate"/>
      </w:r>
      <w:r>
        <w:t>94</w:t>
      </w:r>
      <w:r>
        <w:fldChar w:fldCharType="end"/>
      </w:r>
    </w:p>
    <w:p w14:paraId="2948B3EE" w14:textId="77777777" w:rsidR="00233FEB" w:rsidRDefault="00233FEB">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_Toc113011780 \h </w:instrText>
      </w:r>
      <w:r>
        <w:fldChar w:fldCharType="separate"/>
      </w:r>
      <w:r>
        <w:t>96</w:t>
      </w:r>
      <w:r>
        <w:fldChar w:fldCharType="end"/>
      </w:r>
    </w:p>
    <w:p w14:paraId="652B733F" w14:textId="77777777" w:rsidR="00233FEB" w:rsidRDefault="00233FEB">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_Toc113011781 \h </w:instrText>
      </w:r>
      <w:r>
        <w:fldChar w:fldCharType="separate"/>
      </w:r>
      <w:r>
        <w:t>96</w:t>
      </w:r>
      <w:r>
        <w:fldChar w:fldCharType="end"/>
      </w:r>
    </w:p>
    <w:p w14:paraId="4EF12428" w14:textId="77777777" w:rsidR="00233FEB" w:rsidRDefault="00233FEB">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_Toc113011782 \h </w:instrText>
      </w:r>
      <w:r>
        <w:fldChar w:fldCharType="separate"/>
      </w:r>
      <w:r>
        <w:t>96</w:t>
      </w:r>
      <w:r>
        <w:fldChar w:fldCharType="end"/>
      </w:r>
    </w:p>
    <w:p w14:paraId="1404FE6E" w14:textId="77777777" w:rsidR="00233FEB" w:rsidRDefault="00233FEB">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_Toc113011783 \h </w:instrText>
      </w:r>
      <w:r>
        <w:fldChar w:fldCharType="separate"/>
      </w:r>
      <w:r>
        <w:t>96</w:t>
      </w:r>
      <w:r>
        <w:fldChar w:fldCharType="end"/>
      </w:r>
    </w:p>
    <w:p w14:paraId="1EA18B05" w14:textId="77777777" w:rsidR="00233FEB" w:rsidRDefault="00233FEB">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_Toc113011784 \h </w:instrText>
      </w:r>
      <w:r>
        <w:fldChar w:fldCharType="separate"/>
      </w:r>
      <w:r>
        <w:t>97</w:t>
      </w:r>
      <w:r>
        <w:fldChar w:fldCharType="end"/>
      </w:r>
    </w:p>
    <w:p w14:paraId="365EF61D" w14:textId="77777777" w:rsidR="00233FEB" w:rsidRDefault="00233FEB">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_Toc113011785 \h </w:instrText>
      </w:r>
      <w:r>
        <w:fldChar w:fldCharType="separate"/>
      </w:r>
      <w:r>
        <w:t>100</w:t>
      </w:r>
      <w:r>
        <w:fldChar w:fldCharType="end"/>
      </w:r>
    </w:p>
    <w:p w14:paraId="74149252" w14:textId="77777777" w:rsidR="00233FEB" w:rsidRDefault="00233FEB">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_Toc113011786 \h </w:instrText>
      </w:r>
      <w:r>
        <w:fldChar w:fldCharType="separate"/>
      </w:r>
      <w:r>
        <w:t>103</w:t>
      </w:r>
      <w:r>
        <w:fldChar w:fldCharType="end"/>
      </w:r>
    </w:p>
    <w:p w14:paraId="543E412F" w14:textId="77777777" w:rsidR="00233FEB" w:rsidRDefault="00233FEB">
      <w:pPr>
        <w:pStyle w:val="31"/>
        <w:rPr>
          <w:rFonts w:asciiTheme="minorHAnsi" w:eastAsiaTheme="minorEastAsia" w:hAnsiTheme="minorHAnsi" w:cstheme="minorBidi"/>
          <w:iCs w:val="0"/>
          <w:sz w:val="22"/>
          <w:szCs w:val="22"/>
        </w:rPr>
      </w:pPr>
      <w:r>
        <w:lastRenderedPageBreak/>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_Toc113011787 \h </w:instrText>
      </w:r>
      <w:r>
        <w:fldChar w:fldCharType="separate"/>
      </w:r>
      <w:r>
        <w:t>105</w:t>
      </w:r>
      <w:r>
        <w:fldChar w:fldCharType="end"/>
      </w:r>
    </w:p>
    <w:p w14:paraId="73578967" w14:textId="77777777" w:rsidR="00233FEB" w:rsidRDefault="00233FEB">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_Toc113011788 \h </w:instrText>
      </w:r>
      <w:r>
        <w:fldChar w:fldCharType="separate"/>
      </w:r>
      <w:r>
        <w:t>106</w:t>
      </w:r>
      <w:r>
        <w:fldChar w:fldCharType="end"/>
      </w:r>
    </w:p>
    <w:p w14:paraId="003F32C0" w14:textId="77777777" w:rsidR="00233FEB" w:rsidRDefault="00233FEB">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_Toc113011789 \h </w:instrText>
      </w:r>
      <w:r>
        <w:fldChar w:fldCharType="separate"/>
      </w:r>
      <w:r>
        <w:t>107</w:t>
      </w:r>
      <w:r>
        <w:fldChar w:fldCharType="end"/>
      </w:r>
    </w:p>
    <w:p w14:paraId="138AACD2" w14:textId="77777777" w:rsidR="00233FEB" w:rsidRDefault="00233FEB">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_Toc113011790 \h </w:instrText>
      </w:r>
      <w:r>
        <w:fldChar w:fldCharType="separate"/>
      </w:r>
      <w:r>
        <w:t>108</w:t>
      </w:r>
      <w:r>
        <w:fldChar w:fldCharType="end"/>
      </w:r>
    </w:p>
    <w:p w14:paraId="4A14A931" w14:textId="77777777" w:rsidR="00233FEB" w:rsidRDefault="00233FEB">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_Toc113011791 \h </w:instrText>
      </w:r>
      <w:r>
        <w:fldChar w:fldCharType="separate"/>
      </w:r>
      <w:r>
        <w:t>108</w:t>
      </w:r>
      <w:r>
        <w:fldChar w:fldCharType="end"/>
      </w:r>
    </w:p>
    <w:p w14:paraId="15AB87CA" w14:textId="77777777" w:rsidR="00233FEB" w:rsidRDefault="00233FEB">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_Toc113011792 \h </w:instrText>
      </w:r>
      <w:r>
        <w:fldChar w:fldCharType="separate"/>
      </w:r>
      <w:r>
        <w:t>112</w:t>
      </w:r>
      <w:r>
        <w:fldChar w:fldCharType="end"/>
      </w:r>
    </w:p>
    <w:p w14:paraId="708504E8" w14:textId="77777777" w:rsidR="00233FEB" w:rsidRDefault="00233FEB">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_Toc113011793 \h </w:instrText>
      </w:r>
      <w:r>
        <w:fldChar w:fldCharType="separate"/>
      </w:r>
      <w:r>
        <w:t>116</w:t>
      </w:r>
      <w:r>
        <w:fldChar w:fldCharType="end"/>
      </w:r>
    </w:p>
    <w:p w14:paraId="3A1A1EC9" w14:textId="77777777" w:rsidR="00233FEB" w:rsidRDefault="00233FEB">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порядка определения победителя закупки</w:t>
      </w:r>
      <w:r>
        <w:tab/>
      </w:r>
      <w:r>
        <w:fldChar w:fldCharType="begin"/>
      </w:r>
      <w:r>
        <w:instrText xml:space="preserve"> PAGEREF _Toc113011794 \h </w:instrText>
      </w:r>
      <w:r>
        <w:fldChar w:fldCharType="separate"/>
      </w:r>
      <w:r>
        <w:t>117</w:t>
      </w:r>
      <w:r>
        <w:fldChar w:fldCharType="end"/>
      </w:r>
    </w:p>
    <w:p w14:paraId="171BCB15" w14:textId="77777777" w:rsidR="00233FEB" w:rsidRDefault="00233FEB">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_Toc113011795 \h </w:instrText>
      </w:r>
      <w:r>
        <w:fldChar w:fldCharType="separate"/>
      </w:r>
      <w:r>
        <w:t>119</w:t>
      </w:r>
      <w:r>
        <w:fldChar w:fldCharType="end"/>
      </w:r>
    </w:p>
    <w:p w14:paraId="204A91BD" w14:textId="77777777" w:rsidR="00233FEB" w:rsidRDefault="00233FEB">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_Toc113011796 \h </w:instrText>
      </w:r>
      <w:r>
        <w:fldChar w:fldCharType="separate"/>
      </w:r>
      <w:r>
        <w:t>122</w:t>
      </w:r>
      <w:r>
        <w:fldChar w:fldCharType="end"/>
      </w:r>
    </w:p>
    <w:p w14:paraId="67C5C079" w14:textId="77777777" w:rsidR="00233FEB" w:rsidRDefault="00233FEB">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_Toc113011797 \h </w:instrText>
      </w:r>
      <w:r>
        <w:fldChar w:fldCharType="separate"/>
      </w:r>
      <w:r>
        <w:t>122</w:t>
      </w:r>
      <w:r>
        <w:fldChar w:fldCharType="end"/>
      </w:r>
    </w:p>
    <w:p w14:paraId="2875C05E" w14:textId="77777777" w:rsidR="00233FEB" w:rsidRDefault="00233FEB">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_Toc113011798 \h </w:instrText>
      </w:r>
      <w:r>
        <w:fldChar w:fldCharType="separate"/>
      </w:r>
      <w:r>
        <w:t>124</w:t>
      </w:r>
      <w:r>
        <w:fldChar w:fldCharType="end"/>
      </w:r>
    </w:p>
    <w:p w14:paraId="4861AAE4" w14:textId="77777777" w:rsidR="00233FEB" w:rsidRDefault="00233FEB">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_Toc113011799 \h </w:instrText>
      </w:r>
      <w:r>
        <w:fldChar w:fldCharType="separate"/>
      </w:r>
      <w:r>
        <w:t>124</w:t>
      </w:r>
      <w:r>
        <w:fldChar w:fldCharType="end"/>
      </w:r>
    </w:p>
    <w:p w14:paraId="65E5D760" w14:textId="77777777" w:rsidR="00233FEB" w:rsidRDefault="00233FEB">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_Toc113011800 \h </w:instrText>
      </w:r>
      <w:r>
        <w:fldChar w:fldCharType="separate"/>
      </w:r>
      <w:r>
        <w:t>124</w:t>
      </w:r>
      <w:r>
        <w:fldChar w:fldCharType="end"/>
      </w:r>
    </w:p>
    <w:p w14:paraId="3D8462F4" w14:textId="77777777" w:rsidR="00233FEB" w:rsidRDefault="00233FEB">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_Toc113011801 \h </w:instrText>
      </w:r>
      <w:r>
        <w:fldChar w:fldCharType="separate"/>
      </w:r>
      <w:r>
        <w:t>124</w:t>
      </w:r>
      <w:r>
        <w:fldChar w:fldCharType="end"/>
      </w:r>
    </w:p>
    <w:p w14:paraId="1AD505C2" w14:textId="77777777" w:rsidR="00233FEB" w:rsidRDefault="00233FEB">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_Toc113011802 \h </w:instrText>
      </w:r>
      <w:r>
        <w:fldChar w:fldCharType="separate"/>
      </w:r>
      <w:r>
        <w:t>125</w:t>
      </w:r>
      <w:r>
        <w:fldChar w:fldCharType="end"/>
      </w:r>
    </w:p>
    <w:p w14:paraId="794A9227" w14:textId="77777777" w:rsidR="00233FEB" w:rsidRDefault="00233FEB">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_Toc113011803 \h </w:instrText>
      </w:r>
      <w:r>
        <w:fldChar w:fldCharType="separate"/>
      </w:r>
      <w:r>
        <w:t>125</w:t>
      </w:r>
      <w:r>
        <w:fldChar w:fldCharType="end"/>
      </w:r>
    </w:p>
    <w:p w14:paraId="3CD5E897" w14:textId="77777777" w:rsidR="00233FEB" w:rsidRDefault="00233FEB">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_Toc113011804 \h </w:instrText>
      </w:r>
      <w:r>
        <w:fldChar w:fldCharType="separate"/>
      </w:r>
      <w:r>
        <w:t>125</w:t>
      </w:r>
      <w:r>
        <w:fldChar w:fldCharType="end"/>
      </w:r>
    </w:p>
    <w:p w14:paraId="7548BD99" w14:textId="77777777" w:rsidR="00233FEB" w:rsidRDefault="00233FEB">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_Toc113011805 \h </w:instrText>
      </w:r>
      <w:r>
        <w:fldChar w:fldCharType="separate"/>
      </w:r>
      <w:r>
        <w:t>126</w:t>
      </w:r>
      <w:r>
        <w:fldChar w:fldCharType="end"/>
      </w:r>
    </w:p>
    <w:p w14:paraId="029E8122" w14:textId="77777777" w:rsidR="00233FEB" w:rsidRDefault="00233FEB">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_Toc113011806 \h </w:instrText>
      </w:r>
      <w:r>
        <w:fldChar w:fldCharType="separate"/>
      </w:r>
      <w:r>
        <w:t>127</w:t>
      </w:r>
      <w:r>
        <w:fldChar w:fldCharType="end"/>
      </w:r>
    </w:p>
    <w:p w14:paraId="15CCB438" w14:textId="77777777" w:rsidR="00233FEB" w:rsidRDefault="00233FEB">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закупки несостоявшейся</w:t>
      </w:r>
      <w:r>
        <w:tab/>
      </w:r>
      <w:r>
        <w:fldChar w:fldCharType="begin"/>
      </w:r>
      <w:r>
        <w:instrText xml:space="preserve"> PAGEREF _Toc113011807 \h </w:instrText>
      </w:r>
      <w:r>
        <w:fldChar w:fldCharType="separate"/>
      </w:r>
      <w:r>
        <w:t>127</w:t>
      </w:r>
      <w:r>
        <w:fldChar w:fldCharType="end"/>
      </w:r>
    </w:p>
    <w:p w14:paraId="692A8B08" w14:textId="77777777" w:rsidR="00233FEB" w:rsidRDefault="00233FEB">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_Toc113011808 \h </w:instrText>
      </w:r>
      <w:r>
        <w:fldChar w:fldCharType="separate"/>
      </w:r>
      <w:r>
        <w:t>131</w:t>
      </w:r>
      <w:r>
        <w:fldChar w:fldCharType="end"/>
      </w:r>
    </w:p>
    <w:p w14:paraId="202495B7" w14:textId="77777777" w:rsidR="00233FEB" w:rsidRDefault="00233FEB">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_Toc113011809 \h </w:instrText>
      </w:r>
      <w:r>
        <w:fldChar w:fldCharType="separate"/>
      </w:r>
      <w:r>
        <w:t>131</w:t>
      </w:r>
      <w:r>
        <w:fldChar w:fldCharType="end"/>
      </w:r>
    </w:p>
    <w:p w14:paraId="36903EDC" w14:textId="77777777" w:rsidR="00233FEB" w:rsidRDefault="00233FEB">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_Toc113011810 \h </w:instrText>
      </w:r>
      <w:r>
        <w:fldChar w:fldCharType="separate"/>
      </w:r>
      <w:r>
        <w:t>132</w:t>
      </w:r>
      <w:r>
        <w:fldChar w:fldCharType="end"/>
      </w:r>
    </w:p>
    <w:p w14:paraId="56C84C4C" w14:textId="77777777" w:rsidR="00233FEB" w:rsidRDefault="00233FEB">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_Toc113011811 \h </w:instrText>
      </w:r>
      <w:r>
        <w:fldChar w:fldCharType="separate"/>
      </w:r>
      <w:r>
        <w:t>133</w:t>
      </w:r>
      <w:r>
        <w:fldChar w:fldCharType="end"/>
      </w:r>
    </w:p>
    <w:p w14:paraId="5D23D94C" w14:textId="77777777" w:rsidR="00233FEB" w:rsidRDefault="00233FEB">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_Toc113011812 \h </w:instrText>
      </w:r>
      <w:r>
        <w:fldChar w:fldCharType="separate"/>
      </w:r>
      <w:r>
        <w:t>137</w:t>
      </w:r>
      <w:r>
        <w:fldChar w:fldCharType="end"/>
      </w:r>
    </w:p>
    <w:p w14:paraId="435422B5" w14:textId="77777777" w:rsidR="00233FEB" w:rsidRDefault="00233FEB">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_Toc113011813 \h </w:instrText>
      </w:r>
      <w:r>
        <w:fldChar w:fldCharType="separate"/>
      </w:r>
      <w:r>
        <w:t>138</w:t>
      </w:r>
      <w:r>
        <w:fldChar w:fldCharType="end"/>
      </w:r>
    </w:p>
    <w:p w14:paraId="0DC45B64" w14:textId="77777777" w:rsidR="00233FEB" w:rsidRDefault="00233FEB">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_Toc113011814 \h </w:instrText>
      </w:r>
      <w:r>
        <w:fldChar w:fldCharType="separate"/>
      </w:r>
      <w:r>
        <w:t>138</w:t>
      </w:r>
      <w:r>
        <w:fldChar w:fldCharType="end"/>
      </w:r>
    </w:p>
    <w:p w14:paraId="40F2B271" w14:textId="77777777" w:rsidR="00233FEB" w:rsidRDefault="00233FEB">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_Toc113011815 \h </w:instrText>
      </w:r>
      <w:r>
        <w:fldChar w:fldCharType="separate"/>
      </w:r>
      <w:r>
        <w:t>142</w:t>
      </w:r>
      <w:r>
        <w:fldChar w:fldCharType="end"/>
      </w:r>
    </w:p>
    <w:p w14:paraId="39B46BD9" w14:textId="77777777" w:rsidR="00233FEB" w:rsidRDefault="00233FEB">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_Toc113011816 \h </w:instrText>
      </w:r>
      <w:r>
        <w:fldChar w:fldCharType="separate"/>
      </w:r>
      <w:r>
        <w:t>143</w:t>
      </w:r>
      <w:r>
        <w:fldChar w:fldCharType="end"/>
      </w:r>
    </w:p>
    <w:p w14:paraId="599A32A8" w14:textId="77777777" w:rsidR="00233FEB" w:rsidRDefault="00233FEB">
      <w:pPr>
        <w:pStyle w:val="31"/>
        <w:rPr>
          <w:rFonts w:asciiTheme="minorHAnsi" w:eastAsiaTheme="minorEastAsia" w:hAnsiTheme="minorHAnsi" w:cstheme="minorBidi"/>
          <w:iCs w:val="0"/>
          <w:sz w:val="22"/>
          <w:szCs w:val="22"/>
        </w:rPr>
      </w:pPr>
      <w:r>
        <w:lastRenderedPageBreak/>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_Toc113011817 \h </w:instrText>
      </w:r>
      <w:r>
        <w:fldChar w:fldCharType="separate"/>
      </w:r>
      <w:r>
        <w:t>146</w:t>
      </w:r>
      <w:r>
        <w:fldChar w:fldCharType="end"/>
      </w:r>
    </w:p>
    <w:p w14:paraId="0B96342C" w14:textId="77777777" w:rsidR="00233FEB" w:rsidRDefault="00233FEB">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_Toc113011818 \h </w:instrText>
      </w:r>
      <w:r>
        <w:fldChar w:fldCharType="separate"/>
      </w:r>
      <w:r>
        <w:t>147</w:t>
      </w:r>
      <w:r>
        <w:fldChar w:fldCharType="end"/>
      </w:r>
    </w:p>
    <w:p w14:paraId="1C5C26FF" w14:textId="77777777" w:rsidR="00233FEB" w:rsidRDefault="00233FEB">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_Toc113011819 \h </w:instrText>
      </w:r>
      <w:r>
        <w:fldChar w:fldCharType="separate"/>
      </w:r>
      <w:r>
        <w:t>148</w:t>
      </w:r>
      <w:r>
        <w:fldChar w:fldCharType="end"/>
      </w:r>
    </w:p>
    <w:p w14:paraId="1650C228" w14:textId="77777777" w:rsidR="00233FEB" w:rsidRDefault="00233FEB">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_Toc113011820 \h </w:instrText>
      </w:r>
      <w:r>
        <w:fldChar w:fldCharType="separate"/>
      </w:r>
      <w:r>
        <w:t>155</w:t>
      </w:r>
      <w:r>
        <w:fldChar w:fldCharType="end"/>
      </w:r>
    </w:p>
    <w:p w14:paraId="333530E1" w14:textId="77777777" w:rsidR="00233FEB" w:rsidRDefault="00233FEB">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_Toc113011821 \h </w:instrText>
      </w:r>
      <w:r>
        <w:fldChar w:fldCharType="separate"/>
      </w:r>
      <w:r>
        <w:t>169</w:t>
      </w:r>
      <w:r>
        <w:fldChar w:fldCharType="end"/>
      </w:r>
    </w:p>
    <w:p w14:paraId="1AA0F1FF" w14:textId="77777777" w:rsidR="00233FEB" w:rsidRDefault="00233FEB">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_Toc113011822 \h </w:instrText>
      </w:r>
      <w:r>
        <w:fldChar w:fldCharType="separate"/>
      </w:r>
      <w:r>
        <w:t>175</w:t>
      </w:r>
      <w:r>
        <w:fldChar w:fldCharType="end"/>
      </w:r>
    </w:p>
    <w:p w14:paraId="2B707757" w14:textId="77777777" w:rsidR="00233FEB" w:rsidRDefault="00233FEB">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_Toc113011823 \h </w:instrText>
      </w:r>
      <w:r>
        <w:fldChar w:fldCharType="separate"/>
      </w:r>
      <w:r>
        <w:t>175</w:t>
      </w:r>
      <w:r>
        <w:fldChar w:fldCharType="end"/>
      </w:r>
    </w:p>
    <w:p w14:paraId="149F04D2" w14:textId="77777777" w:rsidR="00233FEB" w:rsidRDefault="00233FEB">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_Toc113011824 \h </w:instrText>
      </w:r>
      <w:r>
        <w:fldChar w:fldCharType="separate"/>
      </w:r>
      <w:r>
        <w:t>175</w:t>
      </w:r>
      <w:r>
        <w:fldChar w:fldCharType="end"/>
      </w:r>
    </w:p>
    <w:p w14:paraId="3388B951" w14:textId="77777777" w:rsidR="00233FEB" w:rsidRDefault="00233FEB">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_Toc113011825 \h </w:instrText>
      </w:r>
      <w:r>
        <w:fldChar w:fldCharType="separate"/>
      </w:r>
      <w:r>
        <w:t>175</w:t>
      </w:r>
      <w:r>
        <w:fldChar w:fldCharType="end"/>
      </w:r>
    </w:p>
    <w:p w14:paraId="1F3A27C7" w14:textId="77777777" w:rsidR="00233FEB" w:rsidRDefault="00233FEB">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_Toc113011826 \h </w:instrText>
      </w:r>
      <w:r>
        <w:fldChar w:fldCharType="separate"/>
      </w:r>
      <w:r>
        <w:t>175</w:t>
      </w:r>
      <w:r>
        <w:fldChar w:fldCharType="end"/>
      </w:r>
    </w:p>
    <w:p w14:paraId="1514BE7C" w14:textId="77777777" w:rsidR="00233FEB" w:rsidRDefault="00233FEB">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_Toc113011827 \h </w:instrText>
      </w:r>
      <w:r>
        <w:fldChar w:fldCharType="separate"/>
      </w:r>
      <w:r>
        <w:t>181</w:t>
      </w:r>
      <w:r>
        <w:fldChar w:fldCharType="end"/>
      </w:r>
    </w:p>
    <w:p w14:paraId="57DC4F92" w14:textId="77777777" w:rsidR="00233FEB" w:rsidRDefault="00233FEB">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_Toc113011828 \h </w:instrText>
      </w:r>
      <w:r>
        <w:fldChar w:fldCharType="separate"/>
      </w:r>
      <w:r>
        <w:t>182</w:t>
      </w:r>
      <w:r>
        <w:fldChar w:fldCharType="end"/>
      </w:r>
    </w:p>
    <w:p w14:paraId="39E57A8B" w14:textId="77777777" w:rsidR="00233FEB" w:rsidRDefault="00233FEB">
      <w:pPr>
        <w:pStyle w:val="31"/>
        <w:rPr>
          <w:rFonts w:asciiTheme="minorHAnsi" w:eastAsiaTheme="minorEastAsia" w:hAnsiTheme="minorHAnsi" w:cstheme="minorBidi"/>
          <w:iCs w:val="0"/>
          <w:sz w:val="22"/>
          <w:szCs w:val="22"/>
        </w:rPr>
      </w:pPr>
      <w:r>
        <w:t>16.4</w:t>
      </w:r>
      <w:r>
        <w:rPr>
          <w:rFonts w:asciiTheme="minorHAnsi" w:eastAsiaTheme="minorEastAsia" w:hAnsiTheme="minorHAnsi" w:cstheme="minorBidi"/>
          <w:iCs w:val="0"/>
          <w:sz w:val="22"/>
          <w:szCs w:val="22"/>
        </w:rPr>
        <w:tab/>
      </w:r>
      <w:r>
        <w:t>Проведение ценового запроса на ЭТП</w:t>
      </w:r>
      <w:r>
        <w:tab/>
      </w:r>
      <w:r>
        <w:fldChar w:fldCharType="begin"/>
      </w:r>
      <w:r>
        <w:instrText xml:space="preserve"> PAGEREF _Toc113011829 \h </w:instrText>
      </w:r>
      <w:r>
        <w:fldChar w:fldCharType="separate"/>
      </w:r>
      <w:r>
        <w:t>184</w:t>
      </w:r>
      <w:r>
        <w:fldChar w:fldCharType="end"/>
      </w:r>
    </w:p>
    <w:p w14:paraId="339AEC8E" w14:textId="77777777" w:rsidR="00233FEB" w:rsidRDefault="00233FEB">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_Toc113011830 \h </w:instrText>
      </w:r>
      <w:r>
        <w:fldChar w:fldCharType="separate"/>
      </w:r>
      <w:r>
        <w:t>186</w:t>
      </w:r>
      <w:r>
        <w:fldChar w:fldCharType="end"/>
      </w:r>
    </w:p>
    <w:p w14:paraId="5971D70E" w14:textId="77777777" w:rsidR="00233FEB" w:rsidRDefault="00233FEB">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_Toc113011831 \h </w:instrText>
      </w:r>
      <w:r>
        <w:fldChar w:fldCharType="separate"/>
      </w:r>
      <w:r>
        <w:t>186</w:t>
      </w:r>
      <w:r>
        <w:fldChar w:fldCharType="end"/>
      </w:r>
    </w:p>
    <w:p w14:paraId="7F541B42" w14:textId="77777777" w:rsidR="00233FEB" w:rsidRDefault="00233FEB">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_Toc113011832 \h </w:instrText>
      </w:r>
      <w:r>
        <w:fldChar w:fldCharType="separate"/>
      </w:r>
      <w:r>
        <w:t>188</w:t>
      </w:r>
      <w:r>
        <w:fldChar w:fldCharType="end"/>
      </w:r>
    </w:p>
    <w:p w14:paraId="58A6B7C0" w14:textId="77777777" w:rsidR="00233FEB" w:rsidRDefault="00233FEB">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_Toc113011833 \h </w:instrText>
      </w:r>
      <w:r>
        <w:fldChar w:fldCharType="separate"/>
      </w:r>
      <w:r>
        <w:t>188</w:t>
      </w:r>
      <w:r>
        <w:fldChar w:fldCharType="end"/>
      </w:r>
    </w:p>
    <w:p w14:paraId="0EE4157F" w14:textId="77777777" w:rsidR="00233FEB" w:rsidRDefault="00233FEB">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_Toc113011834 \h </w:instrText>
      </w:r>
      <w:r>
        <w:fldChar w:fldCharType="separate"/>
      </w:r>
      <w:r>
        <w:t>189</w:t>
      </w:r>
      <w:r>
        <w:fldChar w:fldCharType="end"/>
      </w:r>
    </w:p>
    <w:p w14:paraId="5F196D52" w14:textId="77777777" w:rsidR="00233FEB" w:rsidRDefault="00233FEB">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_Toc113011835 \h </w:instrText>
      </w:r>
      <w:r>
        <w:fldChar w:fldCharType="separate"/>
      </w:r>
      <w:r>
        <w:t>191</w:t>
      </w:r>
      <w:r>
        <w:fldChar w:fldCharType="end"/>
      </w:r>
    </w:p>
    <w:p w14:paraId="6D83C7DD" w14:textId="77777777" w:rsidR="00233FEB" w:rsidRDefault="00233FEB">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_Toc113011836 \h </w:instrText>
      </w:r>
      <w:r>
        <w:fldChar w:fldCharType="separate"/>
      </w:r>
      <w:r>
        <w:t>192</w:t>
      </w:r>
      <w:r>
        <w:fldChar w:fldCharType="end"/>
      </w:r>
    </w:p>
    <w:p w14:paraId="73976AC2" w14:textId="77777777" w:rsidR="00233FEB" w:rsidRDefault="00233FEB">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_Toc113011837 \h </w:instrText>
      </w:r>
      <w:r>
        <w:fldChar w:fldCharType="separate"/>
      </w:r>
      <w:r>
        <w:t>193</w:t>
      </w:r>
      <w:r>
        <w:fldChar w:fldCharType="end"/>
      </w:r>
    </w:p>
    <w:p w14:paraId="12E78FE3" w14:textId="77777777" w:rsidR="00233FEB" w:rsidRDefault="00233FEB">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_Toc113011838 \h </w:instrText>
      </w:r>
      <w:r>
        <w:fldChar w:fldCharType="separate"/>
      </w:r>
      <w:r>
        <w:t>195</w:t>
      </w:r>
      <w:r>
        <w:fldChar w:fldCharType="end"/>
      </w:r>
    </w:p>
    <w:p w14:paraId="5887B13C" w14:textId="77777777" w:rsidR="00233FEB" w:rsidRDefault="00233FEB">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_Toc113011839 \h </w:instrText>
      </w:r>
      <w:r>
        <w:fldChar w:fldCharType="separate"/>
      </w:r>
      <w:r>
        <w:t>195</w:t>
      </w:r>
      <w:r>
        <w:fldChar w:fldCharType="end"/>
      </w:r>
    </w:p>
    <w:p w14:paraId="68A7265B" w14:textId="77777777" w:rsidR="00233FEB" w:rsidRDefault="00233FEB">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_Toc113011840 \h </w:instrText>
      </w:r>
      <w:r>
        <w:fldChar w:fldCharType="separate"/>
      </w:r>
      <w:r>
        <w:t>195</w:t>
      </w:r>
      <w:r>
        <w:fldChar w:fldCharType="end"/>
      </w:r>
    </w:p>
    <w:p w14:paraId="6F776FE9" w14:textId="77777777" w:rsidR="00233FEB" w:rsidRDefault="00233FEB">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_Toc113011841 \h </w:instrText>
      </w:r>
      <w:r>
        <w:fldChar w:fldCharType="separate"/>
      </w:r>
      <w:r>
        <w:t>195</w:t>
      </w:r>
      <w:r>
        <w:fldChar w:fldCharType="end"/>
      </w:r>
    </w:p>
    <w:p w14:paraId="540D2B57" w14:textId="77777777" w:rsidR="00233FEB" w:rsidRDefault="00233FEB">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_Toc113011842 \h </w:instrText>
      </w:r>
      <w:r>
        <w:fldChar w:fldCharType="separate"/>
      </w:r>
      <w:r>
        <w:t>196</w:t>
      </w:r>
      <w:r>
        <w:fldChar w:fldCharType="end"/>
      </w:r>
    </w:p>
    <w:p w14:paraId="18447F73" w14:textId="77777777" w:rsidR="00233FEB" w:rsidRDefault="00233FEB">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_Toc113011843 \h </w:instrText>
      </w:r>
      <w:r>
        <w:fldChar w:fldCharType="separate"/>
      </w:r>
      <w:r>
        <w:t>197</w:t>
      </w:r>
      <w:r>
        <w:fldChar w:fldCharType="end"/>
      </w:r>
    </w:p>
    <w:p w14:paraId="16DA2643" w14:textId="77777777" w:rsidR="00233FEB" w:rsidRDefault="00233FEB">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_Toc113011844 \h </w:instrText>
      </w:r>
      <w:r>
        <w:fldChar w:fldCharType="separate"/>
      </w:r>
      <w:r>
        <w:t>197</w:t>
      </w:r>
      <w:r>
        <w:fldChar w:fldCharType="end"/>
      </w:r>
    </w:p>
    <w:p w14:paraId="49FA96C1" w14:textId="77777777" w:rsidR="00233FEB" w:rsidRDefault="00233FEB">
      <w:pPr>
        <w:pStyle w:val="31"/>
        <w:rPr>
          <w:rFonts w:asciiTheme="minorHAnsi" w:eastAsiaTheme="minorEastAsia" w:hAnsiTheme="minorHAnsi" w:cstheme="minorBidi"/>
          <w:iCs w:val="0"/>
          <w:sz w:val="22"/>
          <w:szCs w:val="22"/>
        </w:rPr>
      </w:pPr>
      <w:r>
        <w:rPr>
          <w:lang w:eastAsia="en-US"/>
        </w:rPr>
        <w:lastRenderedPageBreak/>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_Toc113011845 \h </w:instrText>
      </w:r>
      <w:r>
        <w:fldChar w:fldCharType="separate"/>
      </w:r>
      <w:r>
        <w:t>198</w:t>
      </w:r>
      <w:r>
        <w:fldChar w:fldCharType="end"/>
      </w:r>
    </w:p>
    <w:p w14:paraId="2D764FB8" w14:textId="77777777" w:rsidR="00233FEB" w:rsidRDefault="00233FEB">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_Toc113011846 \h </w:instrText>
      </w:r>
      <w:r>
        <w:fldChar w:fldCharType="separate"/>
      </w:r>
      <w:r>
        <w:t>200</w:t>
      </w:r>
      <w:r>
        <w:fldChar w:fldCharType="end"/>
      </w:r>
    </w:p>
    <w:p w14:paraId="2EDD0502" w14:textId="77777777" w:rsidR="00233FEB" w:rsidRDefault="00233FEB">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_Toc113011847 \h </w:instrText>
      </w:r>
      <w:r>
        <w:fldChar w:fldCharType="separate"/>
      </w:r>
      <w:r>
        <w:t>201</w:t>
      </w:r>
      <w:r>
        <w:fldChar w:fldCharType="end"/>
      </w:r>
    </w:p>
    <w:p w14:paraId="7015FC49" w14:textId="77777777" w:rsidR="00233FEB" w:rsidRDefault="00233FEB">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_Toc113011848 \h </w:instrText>
      </w:r>
      <w:r>
        <w:fldChar w:fldCharType="separate"/>
      </w:r>
      <w:r>
        <w:t>202</w:t>
      </w:r>
      <w:r>
        <w:fldChar w:fldCharType="end"/>
      </w:r>
    </w:p>
    <w:p w14:paraId="167C5F34" w14:textId="77777777" w:rsidR="00233FEB" w:rsidRDefault="00233FEB">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_Toc113011849 \h </w:instrText>
      </w:r>
      <w:r>
        <w:fldChar w:fldCharType="separate"/>
      </w:r>
      <w:r>
        <w:t>203</w:t>
      </w:r>
      <w:r>
        <w:fldChar w:fldCharType="end"/>
      </w:r>
    </w:p>
    <w:p w14:paraId="3C5D09E9" w14:textId="77777777" w:rsidR="00233FEB" w:rsidRDefault="00233FEB">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_Toc113011850 \h </w:instrText>
      </w:r>
      <w:r>
        <w:fldChar w:fldCharType="separate"/>
      </w:r>
      <w:r>
        <w:t>206</w:t>
      </w:r>
      <w:r>
        <w:fldChar w:fldCharType="end"/>
      </w:r>
    </w:p>
    <w:p w14:paraId="5851F613" w14:textId="77777777" w:rsidR="00233FEB" w:rsidRDefault="00233FEB">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_Toc113011851 \h </w:instrText>
      </w:r>
      <w:r>
        <w:fldChar w:fldCharType="separate"/>
      </w:r>
      <w:r>
        <w:t>208</w:t>
      </w:r>
      <w:r>
        <w:fldChar w:fldCharType="end"/>
      </w:r>
    </w:p>
    <w:p w14:paraId="5B5A2D36" w14:textId="77777777" w:rsidR="00233FEB" w:rsidRDefault="00233FEB">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_Toc113011852 \h </w:instrText>
      </w:r>
      <w:r>
        <w:fldChar w:fldCharType="separate"/>
      </w:r>
      <w:r>
        <w:t>209</w:t>
      </w:r>
      <w:r>
        <w:fldChar w:fldCharType="end"/>
      </w:r>
    </w:p>
    <w:p w14:paraId="2D85698E" w14:textId="77777777" w:rsidR="00233FEB" w:rsidRDefault="00233FEB">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_Toc113011853 \h </w:instrText>
      </w:r>
      <w:r>
        <w:fldChar w:fldCharType="separate"/>
      </w:r>
      <w:r>
        <w:t>210</w:t>
      </w:r>
      <w:r>
        <w:fldChar w:fldCharType="end"/>
      </w:r>
    </w:p>
    <w:p w14:paraId="722F2681" w14:textId="77777777" w:rsidR="00233FEB" w:rsidRDefault="00233FEB">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_Toc113011854 \h </w:instrText>
      </w:r>
      <w:r>
        <w:fldChar w:fldCharType="separate"/>
      </w:r>
      <w:r>
        <w:t>210</w:t>
      </w:r>
      <w:r>
        <w:fldChar w:fldCharType="end"/>
      </w:r>
    </w:p>
    <w:p w14:paraId="15E50C5D" w14:textId="77777777" w:rsidR="00233FEB" w:rsidRDefault="00233FEB">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_Toc113011855 \h </w:instrText>
      </w:r>
      <w:r>
        <w:fldChar w:fldCharType="separate"/>
      </w:r>
      <w:r>
        <w:t>211</w:t>
      </w:r>
      <w:r>
        <w:fldChar w:fldCharType="end"/>
      </w:r>
    </w:p>
    <w:p w14:paraId="0F181C09" w14:textId="77777777" w:rsidR="00233FEB" w:rsidRDefault="00233FEB">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_Toc113011856 \h </w:instrText>
      </w:r>
      <w:r>
        <w:fldChar w:fldCharType="separate"/>
      </w:r>
      <w:r>
        <w:t>213</w:t>
      </w:r>
      <w:r>
        <w:fldChar w:fldCharType="end"/>
      </w:r>
    </w:p>
    <w:p w14:paraId="2AF84D5A" w14:textId="77777777" w:rsidR="00233FEB" w:rsidRDefault="00233FEB">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_Toc113011857 \h </w:instrText>
      </w:r>
      <w:r>
        <w:fldChar w:fldCharType="separate"/>
      </w:r>
      <w:r>
        <w:t>213</w:t>
      </w:r>
      <w:r>
        <w:fldChar w:fldCharType="end"/>
      </w:r>
    </w:p>
    <w:p w14:paraId="12BC457F" w14:textId="77777777" w:rsidR="00233FEB" w:rsidRDefault="00233FEB">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_Toc113011858 \h </w:instrText>
      </w:r>
      <w:r>
        <w:fldChar w:fldCharType="separate"/>
      </w:r>
      <w:r>
        <w:t>215</w:t>
      </w:r>
      <w:r>
        <w:fldChar w:fldCharType="end"/>
      </w:r>
    </w:p>
    <w:p w14:paraId="5BC2DDC5" w14:textId="77777777" w:rsidR="00233FEB" w:rsidRDefault="00233FEB">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_Toc113011859 \h </w:instrText>
      </w:r>
      <w:r>
        <w:fldChar w:fldCharType="separate"/>
      </w:r>
      <w:r>
        <w:t>220</w:t>
      </w:r>
      <w:r>
        <w:fldChar w:fldCharType="end"/>
      </w:r>
    </w:p>
    <w:p w14:paraId="5DC2B717" w14:textId="77777777" w:rsidR="00233FEB" w:rsidRDefault="00233FEB">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_Toc113011860 \h </w:instrText>
      </w:r>
      <w:r>
        <w:fldChar w:fldCharType="separate"/>
      </w:r>
      <w:r>
        <w:t>221</w:t>
      </w:r>
      <w:r>
        <w:fldChar w:fldCharType="end"/>
      </w:r>
    </w:p>
    <w:p w14:paraId="11F6D61C" w14:textId="77777777" w:rsidR="00233FEB" w:rsidRDefault="00233FEB">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_Toc113011861 \h </w:instrText>
      </w:r>
      <w:r>
        <w:fldChar w:fldCharType="separate"/>
      </w:r>
      <w:r>
        <w:t>222</w:t>
      </w:r>
      <w:r>
        <w:fldChar w:fldCharType="end"/>
      </w:r>
    </w:p>
    <w:p w14:paraId="4580A11A" w14:textId="77777777" w:rsidR="00233FEB" w:rsidRDefault="00233FEB">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_Toc113011862 \h </w:instrText>
      </w:r>
      <w:r>
        <w:fldChar w:fldCharType="separate"/>
      </w:r>
      <w:r>
        <w:t>223</w:t>
      </w:r>
      <w:r>
        <w:fldChar w:fldCharType="end"/>
      </w:r>
    </w:p>
    <w:p w14:paraId="72B12D5F" w14:textId="77777777" w:rsidR="00233FEB" w:rsidRDefault="00233FEB">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услуг по специальной оценке условий труда и услуг по экспертизе промышленной безопасности опасных производственных объектов</w:t>
      </w:r>
      <w:r>
        <w:tab/>
      </w:r>
      <w:r>
        <w:fldChar w:fldCharType="begin"/>
      </w:r>
      <w:r>
        <w:instrText xml:space="preserve"> PAGEREF _Toc113011863 \h </w:instrText>
      </w:r>
      <w:r>
        <w:fldChar w:fldCharType="separate"/>
      </w:r>
      <w:r>
        <w:t>226</w:t>
      </w:r>
      <w:r>
        <w:fldChar w:fldCharType="end"/>
      </w:r>
    </w:p>
    <w:p w14:paraId="122687EE" w14:textId="77777777" w:rsidR="00233FEB" w:rsidRDefault="00233FEB">
      <w:pPr>
        <w:pStyle w:val="31"/>
        <w:rPr>
          <w:rFonts w:asciiTheme="minorHAnsi" w:eastAsiaTheme="minorEastAsia" w:hAnsiTheme="minorHAnsi" w:cstheme="minorBidi"/>
          <w:iCs w:val="0"/>
          <w:sz w:val="22"/>
          <w:szCs w:val="22"/>
        </w:rPr>
      </w:pPr>
      <w:r>
        <w:t>19.25</w:t>
      </w:r>
      <w:r>
        <w:rPr>
          <w:rFonts w:asciiTheme="minorHAnsi" w:eastAsiaTheme="minorEastAsia" w:hAnsiTheme="minorHAnsi" w:cstheme="minorBidi"/>
          <w:iCs w:val="0"/>
          <w:sz w:val="22"/>
          <w:szCs w:val="22"/>
        </w:rPr>
        <w:tab/>
      </w:r>
      <w:r>
        <w:t>Закупки в целях обеспечения соблюдения минимальной доли закупок товаров российского происхождения</w:t>
      </w:r>
      <w:r>
        <w:tab/>
      </w:r>
      <w:r>
        <w:fldChar w:fldCharType="begin"/>
      </w:r>
      <w:r>
        <w:instrText xml:space="preserve"> PAGEREF _Toc113011864 \h </w:instrText>
      </w:r>
      <w:r>
        <w:fldChar w:fldCharType="separate"/>
      </w:r>
      <w:r>
        <w:t>227</w:t>
      </w:r>
      <w:r>
        <w:fldChar w:fldCharType="end"/>
      </w:r>
    </w:p>
    <w:p w14:paraId="6B397705" w14:textId="77777777" w:rsidR="00233FEB" w:rsidRDefault="00233FEB">
      <w:pPr>
        <w:pStyle w:val="31"/>
        <w:rPr>
          <w:rFonts w:asciiTheme="minorHAnsi" w:eastAsiaTheme="minorEastAsia" w:hAnsiTheme="minorHAnsi" w:cstheme="minorBidi"/>
          <w:iCs w:val="0"/>
          <w:sz w:val="22"/>
          <w:szCs w:val="22"/>
        </w:rPr>
      </w:pPr>
      <w:r>
        <w:rPr>
          <w:lang w:eastAsia="en-US"/>
        </w:rPr>
        <w:t>19.26</w:t>
      </w:r>
      <w:r>
        <w:rPr>
          <w:rFonts w:asciiTheme="minorHAnsi" w:eastAsiaTheme="minorEastAsia" w:hAnsiTheme="minorHAnsi" w:cstheme="minorBidi"/>
          <w:iCs w:val="0"/>
          <w:sz w:val="22"/>
          <w:szCs w:val="22"/>
        </w:rPr>
        <w:tab/>
      </w:r>
      <w:r>
        <w:rPr>
          <w:lang w:eastAsia="en-US"/>
        </w:rPr>
        <w:t>Проведение процедур закупок в условиях действия мер ограничительного характера</w:t>
      </w:r>
      <w:r>
        <w:tab/>
      </w:r>
      <w:r>
        <w:fldChar w:fldCharType="begin"/>
      </w:r>
      <w:r>
        <w:instrText xml:space="preserve"> PAGEREF _Toc113011865 \h </w:instrText>
      </w:r>
      <w:r>
        <w:fldChar w:fldCharType="separate"/>
      </w:r>
      <w:r>
        <w:t>230</w:t>
      </w:r>
      <w:r>
        <w:fldChar w:fldCharType="end"/>
      </w:r>
    </w:p>
    <w:p w14:paraId="1697F88D" w14:textId="77777777" w:rsidR="00233FEB" w:rsidRDefault="00233FEB">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_Toc113011866 \h </w:instrText>
      </w:r>
      <w:r>
        <w:fldChar w:fldCharType="separate"/>
      </w:r>
      <w:r>
        <w:t>232</w:t>
      </w:r>
      <w:r>
        <w:fldChar w:fldCharType="end"/>
      </w:r>
    </w:p>
    <w:p w14:paraId="5F26E4E7" w14:textId="77777777" w:rsidR="00233FEB" w:rsidRDefault="00233FEB">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_Toc113011867 \h </w:instrText>
      </w:r>
      <w:r>
        <w:fldChar w:fldCharType="separate"/>
      </w:r>
      <w:r>
        <w:t>232</w:t>
      </w:r>
      <w:r>
        <w:fldChar w:fldCharType="end"/>
      </w:r>
    </w:p>
    <w:p w14:paraId="72286E25" w14:textId="77777777" w:rsidR="00233FEB" w:rsidRDefault="00233FEB">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_Toc113011868 \h </w:instrText>
      </w:r>
      <w:r>
        <w:fldChar w:fldCharType="separate"/>
      </w:r>
      <w:r>
        <w:t>232</w:t>
      </w:r>
      <w:r>
        <w:fldChar w:fldCharType="end"/>
      </w:r>
    </w:p>
    <w:p w14:paraId="141687CA" w14:textId="77777777" w:rsidR="00233FEB" w:rsidRDefault="00233FEB">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_Toc113011869 \h </w:instrText>
      </w:r>
      <w:r>
        <w:fldChar w:fldCharType="separate"/>
      </w:r>
      <w:r>
        <w:t>232</w:t>
      </w:r>
      <w:r>
        <w:fldChar w:fldCharType="end"/>
      </w:r>
    </w:p>
    <w:p w14:paraId="3F641E15" w14:textId="77777777" w:rsidR="00233FEB" w:rsidRDefault="00233FEB">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_Toc113011870 \h </w:instrText>
      </w:r>
      <w:r>
        <w:fldChar w:fldCharType="separate"/>
      </w:r>
      <w:r>
        <w:t>238</w:t>
      </w:r>
      <w:r>
        <w:fldChar w:fldCharType="end"/>
      </w:r>
    </w:p>
    <w:p w14:paraId="7EE2F353" w14:textId="77777777" w:rsidR="00233FEB" w:rsidRDefault="00233FEB">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_Toc113011871 \h </w:instrText>
      </w:r>
      <w:r>
        <w:fldChar w:fldCharType="separate"/>
      </w:r>
      <w:r>
        <w:t>239</w:t>
      </w:r>
      <w:r>
        <w:fldChar w:fldCharType="end"/>
      </w:r>
    </w:p>
    <w:p w14:paraId="639DC657" w14:textId="77777777" w:rsidR="00233FEB" w:rsidRDefault="00233FEB">
      <w:pPr>
        <w:pStyle w:val="31"/>
        <w:rPr>
          <w:rFonts w:asciiTheme="minorHAnsi" w:eastAsiaTheme="minorEastAsia" w:hAnsiTheme="minorHAnsi" w:cstheme="minorBidi"/>
          <w:iCs w:val="0"/>
          <w:sz w:val="22"/>
          <w:szCs w:val="22"/>
        </w:rPr>
      </w:pPr>
      <w:r>
        <w:lastRenderedPageBreak/>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_Toc113011872 \h </w:instrText>
      </w:r>
      <w:r>
        <w:fldChar w:fldCharType="separate"/>
      </w:r>
      <w:r>
        <w:t>240</w:t>
      </w:r>
      <w:r>
        <w:fldChar w:fldCharType="end"/>
      </w:r>
    </w:p>
    <w:p w14:paraId="36CED5F1" w14:textId="77777777" w:rsidR="00233FEB" w:rsidRDefault="00233FEB">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_Toc113011873 \h </w:instrText>
      </w:r>
      <w:r>
        <w:fldChar w:fldCharType="separate"/>
      </w:r>
      <w:r>
        <w:t>241</w:t>
      </w:r>
      <w:r>
        <w:fldChar w:fldCharType="end"/>
      </w:r>
    </w:p>
    <w:p w14:paraId="37F24C54" w14:textId="77777777" w:rsidR="00233FEB" w:rsidRDefault="00233FEB">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_Toc113011874 \h </w:instrText>
      </w:r>
      <w:r>
        <w:fldChar w:fldCharType="separate"/>
      </w:r>
      <w:r>
        <w:t>242</w:t>
      </w:r>
      <w:r>
        <w:fldChar w:fldCharType="end"/>
      </w:r>
    </w:p>
    <w:p w14:paraId="6566FAD2" w14:textId="77777777" w:rsidR="00233FEB" w:rsidRDefault="00233FEB">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_Toc113011875 \h </w:instrText>
      </w:r>
      <w:r>
        <w:fldChar w:fldCharType="separate"/>
      </w:r>
      <w:r>
        <w:t>242</w:t>
      </w:r>
      <w:r>
        <w:fldChar w:fldCharType="end"/>
      </w:r>
    </w:p>
    <w:p w14:paraId="3AB12EFE" w14:textId="77777777" w:rsidR="00233FEB" w:rsidRDefault="00233FEB">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_Toc113011876 \h </w:instrText>
      </w:r>
      <w:r>
        <w:fldChar w:fldCharType="separate"/>
      </w:r>
      <w:r>
        <w:t>242</w:t>
      </w:r>
      <w:r>
        <w:fldChar w:fldCharType="end"/>
      </w:r>
    </w:p>
    <w:p w14:paraId="3A64A4E9" w14:textId="77777777" w:rsidR="00233FEB" w:rsidRDefault="00233FEB">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_Toc113011877 \h </w:instrText>
      </w:r>
      <w:r>
        <w:fldChar w:fldCharType="separate"/>
      </w:r>
      <w:r>
        <w:t>249</w:t>
      </w:r>
      <w:r>
        <w:fldChar w:fldCharType="end"/>
      </w:r>
    </w:p>
    <w:p w14:paraId="421741EE" w14:textId="77777777" w:rsidR="00233FEB" w:rsidRDefault="00233FEB">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_Toc113011878 \h </w:instrText>
      </w:r>
      <w:r>
        <w:fldChar w:fldCharType="separate"/>
      </w:r>
      <w:r>
        <w:t>250</w:t>
      </w:r>
      <w:r>
        <w:fldChar w:fldCharType="end"/>
      </w:r>
    </w:p>
    <w:p w14:paraId="114925A6" w14:textId="77777777" w:rsidR="00233FEB" w:rsidRDefault="00233FEB">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_Toc113011879 \h </w:instrText>
      </w:r>
      <w:r>
        <w:fldChar w:fldCharType="separate"/>
      </w:r>
      <w:r>
        <w:t>250</w:t>
      </w:r>
      <w:r>
        <w:fldChar w:fldCharType="end"/>
      </w:r>
    </w:p>
    <w:p w14:paraId="3E361125" w14:textId="77777777" w:rsidR="00233FEB" w:rsidRDefault="00233FEB">
      <w:pPr>
        <w:pStyle w:val="31"/>
        <w:rPr>
          <w:rFonts w:asciiTheme="minorHAnsi" w:eastAsiaTheme="minorEastAsia" w:hAnsiTheme="minorHAnsi" w:cstheme="minorBidi"/>
          <w:iCs w:val="0"/>
          <w:sz w:val="22"/>
          <w:szCs w:val="22"/>
        </w:rPr>
      </w:pPr>
      <w:r>
        <w:t>21.6</w:t>
      </w:r>
      <w:r>
        <w:rPr>
          <w:rFonts w:asciiTheme="minorHAnsi" w:eastAsiaTheme="minorEastAsia" w:hAnsiTheme="minorHAnsi" w:cstheme="minorBidi"/>
          <w:iCs w:val="0"/>
          <w:sz w:val="22"/>
          <w:szCs w:val="22"/>
        </w:rPr>
        <w:tab/>
      </w:r>
      <w:r>
        <w:t>Срок оплаты заказчиком I группы поставленного товара, выполненной работы (ее результатов), оказанной услуги</w:t>
      </w:r>
      <w:r>
        <w:tab/>
      </w:r>
      <w:r>
        <w:fldChar w:fldCharType="begin"/>
      </w:r>
      <w:r>
        <w:instrText xml:space="preserve"> PAGEREF _Toc113011880 \h </w:instrText>
      </w:r>
      <w:r>
        <w:fldChar w:fldCharType="separate"/>
      </w:r>
      <w:r>
        <w:t>251</w:t>
      </w:r>
      <w:r>
        <w:fldChar w:fldCharType="end"/>
      </w:r>
    </w:p>
    <w:p w14:paraId="3B3C88FD" w14:textId="77777777" w:rsidR="00233FEB" w:rsidRDefault="00233FEB">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_Toc113011881 \h </w:instrText>
      </w:r>
      <w:r>
        <w:fldChar w:fldCharType="separate"/>
      </w:r>
      <w:r>
        <w:t>252</w:t>
      </w:r>
      <w:r>
        <w:fldChar w:fldCharType="end"/>
      </w:r>
    </w:p>
    <w:p w14:paraId="1C6035DE" w14:textId="77777777" w:rsidR="00233FEB" w:rsidRDefault="00233FEB">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_Toc113011882 \h </w:instrText>
      </w:r>
      <w:r>
        <w:fldChar w:fldCharType="separate"/>
      </w:r>
      <w:r>
        <w:t>252</w:t>
      </w:r>
      <w:r>
        <w:fldChar w:fldCharType="end"/>
      </w:r>
    </w:p>
    <w:p w14:paraId="31FF44F7" w14:textId="77777777" w:rsidR="00233FEB" w:rsidRDefault="00233FEB">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_Toc113011883 \h </w:instrText>
      </w:r>
      <w:r>
        <w:fldChar w:fldCharType="separate"/>
      </w:r>
      <w:r>
        <w:t>252</w:t>
      </w:r>
      <w:r>
        <w:fldChar w:fldCharType="end"/>
      </w:r>
    </w:p>
    <w:p w14:paraId="29057DDD" w14:textId="77777777" w:rsidR="00233FEB" w:rsidRDefault="00233FEB">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_Toc113011884 \h </w:instrText>
      </w:r>
      <w:r>
        <w:fldChar w:fldCharType="separate"/>
      </w:r>
      <w:r>
        <w:t>252</w:t>
      </w:r>
      <w:r>
        <w:fldChar w:fldCharType="end"/>
      </w:r>
    </w:p>
    <w:p w14:paraId="52BA61B9" w14:textId="77777777" w:rsidR="00233FEB" w:rsidRDefault="00233FEB">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_Toc113011885 \h </w:instrText>
      </w:r>
      <w:r>
        <w:fldChar w:fldCharType="separate"/>
      </w:r>
      <w:r>
        <w:t>254</w:t>
      </w:r>
      <w:r>
        <w:fldChar w:fldCharType="end"/>
      </w:r>
    </w:p>
    <w:p w14:paraId="5343D943" w14:textId="77777777" w:rsidR="00233FEB" w:rsidRDefault="00233FEB">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_Toc113011886 \h </w:instrText>
      </w:r>
      <w:r>
        <w:fldChar w:fldCharType="separate"/>
      </w:r>
      <w:r>
        <w:t>255</w:t>
      </w:r>
      <w:r>
        <w:fldChar w:fldCharType="end"/>
      </w:r>
    </w:p>
    <w:p w14:paraId="6CF2BE1F" w14:textId="77777777" w:rsidR="00233FEB" w:rsidRDefault="00233FEB">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_Toc113011887 \h </w:instrText>
      </w:r>
      <w:r>
        <w:fldChar w:fldCharType="separate"/>
      </w:r>
      <w:r>
        <w:t>255</w:t>
      </w:r>
      <w:r>
        <w:fldChar w:fldCharType="end"/>
      </w:r>
    </w:p>
    <w:p w14:paraId="3774A2D9" w14:textId="77777777" w:rsidR="00233FEB" w:rsidRDefault="00233FEB">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_Toc113011888 \h </w:instrText>
      </w:r>
      <w:r>
        <w:fldChar w:fldCharType="separate"/>
      </w:r>
      <w:r>
        <w:t>255</w:t>
      </w:r>
      <w:r>
        <w:fldChar w:fldCharType="end"/>
      </w:r>
    </w:p>
    <w:p w14:paraId="109834C7" w14:textId="77777777" w:rsidR="00233FEB" w:rsidRDefault="00233FEB">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_Toc113011889 \h </w:instrText>
      </w:r>
      <w:r>
        <w:fldChar w:fldCharType="separate"/>
      </w:r>
      <w:r>
        <w:t>255</w:t>
      </w:r>
      <w:r>
        <w:fldChar w:fldCharType="end"/>
      </w:r>
    </w:p>
    <w:p w14:paraId="3A2D76E2" w14:textId="77777777" w:rsidR="00233FEB" w:rsidRDefault="00233FEB">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_Toc113011890 \h </w:instrText>
      </w:r>
      <w:r>
        <w:fldChar w:fldCharType="separate"/>
      </w:r>
      <w:r>
        <w:t>255</w:t>
      </w:r>
      <w:r>
        <w:fldChar w:fldCharType="end"/>
      </w:r>
    </w:p>
    <w:p w14:paraId="7D36859A" w14:textId="77777777" w:rsidR="00233FEB" w:rsidRDefault="00233FEB">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_Toc113011891 \h </w:instrText>
      </w:r>
      <w:r>
        <w:fldChar w:fldCharType="separate"/>
      </w:r>
      <w:r>
        <w:t>256</w:t>
      </w:r>
      <w:r>
        <w:fldChar w:fldCharType="end"/>
      </w:r>
    </w:p>
    <w:p w14:paraId="2FB06C6B" w14:textId="77777777" w:rsidR="00233FEB" w:rsidRDefault="00233FEB">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_Toc113011892 \h </w:instrText>
      </w:r>
      <w:r>
        <w:fldChar w:fldCharType="separate"/>
      </w:r>
      <w:r>
        <w:t>256</w:t>
      </w:r>
      <w:r>
        <w:fldChar w:fldCharType="end"/>
      </w:r>
    </w:p>
    <w:p w14:paraId="1E3C07EF" w14:textId="77777777" w:rsidR="00233FEB" w:rsidRDefault="00233FEB">
      <w:pPr>
        <w:pStyle w:val="31"/>
        <w:rPr>
          <w:rFonts w:asciiTheme="minorHAnsi" w:eastAsiaTheme="minorEastAsia" w:hAnsiTheme="minorHAnsi" w:cstheme="minorBidi"/>
          <w:iCs w:val="0"/>
          <w:sz w:val="22"/>
          <w:szCs w:val="22"/>
        </w:rPr>
      </w:pPr>
      <w:r>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_Toc113011893 \h </w:instrText>
      </w:r>
      <w:r>
        <w:fldChar w:fldCharType="separate"/>
      </w:r>
      <w:r>
        <w:t>257</w:t>
      </w:r>
      <w:r>
        <w:fldChar w:fldCharType="end"/>
      </w:r>
    </w:p>
    <w:p w14:paraId="0009251C" w14:textId="77777777" w:rsidR="00233FEB" w:rsidRDefault="00233FEB">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_Toc113011894 \h </w:instrText>
      </w:r>
      <w:r>
        <w:fldChar w:fldCharType="separate"/>
      </w:r>
      <w:r>
        <w:t>260</w:t>
      </w:r>
      <w:r>
        <w:fldChar w:fldCharType="end"/>
      </w:r>
    </w:p>
    <w:p w14:paraId="79E14902" w14:textId="77777777" w:rsidR="00233FEB" w:rsidRDefault="00233FEB">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_Toc113011895 \h </w:instrText>
      </w:r>
      <w:r>
        <w:fldChar w:fldCharType="separate"/>
      </w:r>
      <w:r>
        <w:t>260</w:t>
      </w:r>
      <w:r>
        <w:fldChar w:fldCharType="end"/>
      </w:r>
    </w:p>
    <w:p w14:paraId="52BAC784" w14:textId="2B8C1F0E" w:rsidR="00233FEB" w:rsidRDefault="00233FEB">
      <w:pPr>
        <w:pStyle w:val="11"/>
        <w:rPr>
          <w:rFonts w:asciiTheme="minorHAnsi" w:eastAsiaTheme="minorEastAsia" w:hAnsiTheme="minorHAnsi" w:cstheme="minorBidi"/>
          <w:bCs w:val="0"/>
          <w:sz w:val="22"/>
          <w:szCs w:val="22"/>
          <w:lang w:eastAsia="ru-RU"/>
        </w:rPr>
      </w:pPr>
      <w:r>
        <w:t>Приложение 1</w:t>
      </w:r>
      <w:r>
        <w:tab/>
      </w:r>
      <w:r>
        <w:tab/>
      </w:r>
      <w:r>
        <w:fldChar w:fldCharType="begin"/>
      </w:r>
      <w:r>
        <w:instrText xml:space="preserve"> PAGEREF _Toc113011896 \h </w:instrText>
      </w:r>
      <w:r>
        <w:fldChar w:fldCharType="separate"/>
      </w:r>
      <w:r>
        <w:t>260</w:t>
      </w:r>
      <w:r>
        <w:fldChar w:fldCharType="end"/>
      </w:r>
    </w:p>
    <w:p w14:paraId="6284E8E5" w14:textId="399038B3" w:rsidR="00233FEB" w:rsidRDefault="00233FEB">
      <w:pPr>
        <w:pStyle w:val="11"/>
        <w:rPr>
          <w:rFonts w:asciiTheme="minorHAnsi" w:eastAsiaTheme="minorEastAsia" w:hAnsiTheme="minorHAnsi" w:cstheme="minorBidi"/>
          <w:bCs w:val="0"/>
          <w:sz w:val="22"/>
          <w:szCs w:val="22"/>
          <w:lang w:eastAsia="ru-RU"/>
        </w:rPr>
      </w:pPr>
      <w:r>
        <w:t>Приложение 2</w:t>
      </w:r>
      <w:r>
        <w:tab/>
      </w:r>
      <w:r>
        <w:tab/>
      </w:r>
      <w:r>
        <w:fldChar w:fldCharType="begin"/>
      </w:r>
      <w:r>
        <w:instrText xml:space="preserve"> PAGEREF _Toc113011897 \h </w:instrText>
      </w:r>
      <w:r>
        <w:fldChar w:fldCharType="separate"/>
      </w:r>
      <w:r>
        <w:t>260</w:t>
      </w:r>
      <w:r>
        <w:fldChar w:fldCharType="end"/>
      </w:r>
    </w:p>
    <w:p w14:paraId="1FE78025" w14:textId="6CDBF1FB" w:rsidR="00233FEB" w:rsidRDefault="00233FEB">
      <w:pPr>
        <w:pStyle w:val="11"/>
        <w:rPr>
          <w:rFonts w:asciiTheme="minorHAnsi" w:eastAsiaTheme="minorEastAsia" w:hAnsiTheme="minorHAnsi" w:cstheme="minorBidi"/>
          <w:bCs w:val="0"/>
          <w:sz w:val="22"/>
          <w:szCs w:val="22"/>
          <w:lang w:eastAsia="ru-RU"/>
        </w:rPr>
      </w:pPr>
      <w:r>
        <w:t>Приложение 3</w:t>
      </w:r>
      <w:r>
        <w:tab/>
      </w:r>
      <w:r>
        <w:tab/>
      </w:r>
      <w:r>
        <w:fldChar w:fldCharType="begin"/>
      </w:r>
      <w:r>
        <w:instrText xml:space="preserve"> PAGEREF _Toc113011898 \h </w:instrText>
      </w:r>
      <w:r>
        <w:fldChar w:fldCharType="separate"/>
      </w:r>
      <w:r>
        <w:t>260</w:t>
      </w:r>
      <w:r>
        <w:fldChar w:fldCharType="end"/>
      </w:r>
    </w:p>
    <w:p w14:paraId="0F2BD4F3" w14:textId="4CDF2AE9" w:rsidR="00233FEB" w:rsidRDefault="00233FEB">
      <w:pPr>
        <w:pStyle w:val="11"/>
        <w:rPr>
          <w:rFonts w:asciiTheme="minorHAnsi" w:eastAsiaTheme="minorEastAsia" w:hAnsiTheme="minorHAnsi" w:cstheme="minorBidi"/>
          <w:bCs w:val="0"/>
          <w:sz w:val="22"/>
          <w:szCs w:val="22"/>
          <w:lang w:eastAsia="ru-RU"/>
        </w:rPr>
      </w:pPr>
      <w:r>
        <w:t>Приложение 4</w:t>
      </w:r>
      <w:r>
        <w:tab/>
      </w:r>
      <w:r>
        <w:tab/>
      </w:r>
      <w:r>
        <w:fldChar w:fldCharType="begin"/>
      </w:r>
      <w:r>
        <w:instrText xml:space="preserve"> PAGEREF _Toc113011899 \h </w:instrText>
      </w:r>
      <w:r>
        <w:fldChar w:fldCharType="separate"/>
      </w:r>
      <w:r>
        <w:t>260</w:t>
      </w:r>
      <w:r>
        <w:fldChar w:fldCharType="end"/>
      </w:r>
    </w:p>
    <w:p w14:paraId="1F952906" w14:textId="287E08E2" w:rsidR="00233FEB" w:rsidRDefault="00233FEB">
      <w:pPr>
        <w:pStyle w:val="11"/>
        <w:rPr>
          <w:rFonts w:asciiTheme="minorHAnsi" w:eastAsiaTheme="minorEastAsia" w:hAnsiTheme="minorHAnsi" w:cstheme="minorBidi"/>
          <w:bCs w:val="0"/>
          <w:sz w:val="22"/>
          <w:szCs w:val="22"/>
          <w:lang w:eastAsia="ru-RU"/>
        </w:rPr>
      </w:pPr>
      <w:r>
        <w:t>Приложение 5</w:t>
      </w:r>
      <w:r>
        <w:tab/>
      </w:r>
      <w:r>
        <w:tab/>
      </w:r>
      <w:r>
        <w:fldChar w:fldCharType="begin"/>
      </w:r>
      <w:r>
        <w:instrText xml:space="preserve"> PAGEREF _Toc113011900 \h </w:instrText>
      </w:r>
      <w:r>
        <w:fldChar w:fldCharType="separate"/>
      </w:r>
      <w:r>
        <w:t>260</w:t>
      </w:r>
      <w:r>
        <w:fldChar w:fldCharType="end"/>
      </w:r>
    </w:p>
    <w:p w14:paraId="38538E3E" w14:textId="06279096" w:rsidR="00233FEB" w:rsidRDefault="00233FEB">
      <w:pPr>
        <w:pStyle w:val="11"/>
        <w:rPr>
          <w:rFonts w:asciiTheme="minorHAnsi" w:eastAsiaTheme="minorEastAsia" w:hAnsiTheme="minorHAnsi" w:cstheme="minorBidi"/>
          <w:bCs w:val="0"/>
          <w:sz w:val="22"/>
          <w:szCs w:val="22"/>
          <w:lang w:eastAsia="ru-RU"/>
        </w:rPr>
      </w:pPr>
      <w:r>
        <w:lastRenderedPageBreak/>
        <w:t>Приложение 6</w:t>
      </w:r>
      <w:r>
        <w:tab/>
      </w:r>
      <w:r>
        <w:tab/>
      </w:r>
      <w:r>
        <w:fldChar w:fldCharType="begin"/>
      </w:r>
      <w:r>
        <w:instrText xml:space="preserve"> PAGEREF _Toc113011901 \h </w:instrText>
      </w:r>
      <w:r>
        <w:fldChar w:fldCharType="separate"/>
      </w:r>
      <w:r>
        <w:t>260</w:t>
      </w:r>
      <w:r>
        <w:fldChar w:fldCharType="end"/>
      </w:r>
    </w:p>
    <w:p w14:paraId="7884A9CD" w14:textId="36E26CBC" w:rsidR="00233FEB" w:rsidRDefault="00233FEB">
      <w:pPr>
        <w:pStyle w:val="11"/>
        <w:rPr>
          <w:rFonts w:asciiTheme="minorHAnsi" w:eastAsiaTheme="minorEastAsia" w:hAnsiTheme="minorHAnsi" w:cstheme="minorBidi"/>
          <w:bCs w:val="0"/>
          <w:sz w:val="22"/>
          <w:szCs w:val="22"/>
          <w:lang w:eastAsia="ru-RU"/>
        </w:rPr>
      </w:pPr>
      <w:r>
        <w:t>Приложение 7</w:t>
      </w:r>
      <w:r>
        <w:tab/>
      </w:r>
      <w:r>
        <w:tab/>
      </w:r>
      <w:r>
        <w:fldChar w:fldCharType="begin"/>
      </w:r>
      <w:r>
        <w:instrText xml:space="preserve"> PAGEREF _Toc113011902 \h </w:instrText>
      </w:r>
      <w:r>
        <w:fldChar w:fldCharType="separate"/>
      </w:r>
      <w:r>
        <w:t>260</w:t>
      </w:r>
      <w:r>
        <w:fldChar w:fldCharType="end"/>
      </w:r>
    </w:p>
    <w:p w14:paraId="1473100A" w14:textId="27724283" w:rsidR="00233FEB" w:rsidRDefault="00233FEB">
      <w:pPr>
        <w:pStyle w:val="11"/>
        <w:rPr>
          <w:rFonts w:asciiTheme="minorHAnsi" w:eastAsiaTheme="minorEastAsia" w:hAnsiTheme="minorHAnsi" w:cstheme="minorBidi"/>
          <w:bCs w:val="0"/>
          <w:sz w:val="22"/>
          <w:szCs w:val="22"/>
          <w:lang w:eastAsia="ru-RU"/>
        </w:rPr>
      </w:pPr>
      <w:r>
        <w:t>Приложение 8</w:t>
      </w:r>
      <w:r>
        <w:tab/>
      </w:r>
      <w:r>
        <w:tab/>
      </w:r>
      <w:r>
        <w:fldChar w:fldCharType="begin"/>
      </w:r>
      <w:r>
        <w:instrText xml:space="preserve"> PAGEREF _Toc113011903 \h </w:instrText>
      </w:r>
      <w:r>
        <w:fldChar w:fldCharType="separate"/>
      </w:r>
      <w:r>
        <w:t>260</w:t>
      </w:r>
      <w:r>
        <w:fldChar w:fldCharType="end"/>
      </w:r>
    </w:p>
    <w:p w14:paraId="1D3B1F22" w14:textId="656E69BD" w:rsidR="00233FEB" w:rsidRDefault="00233FEB">
      <w:pPr>
        <w:pStyle w:val="11"/>
        <w:rPr>
          <w:rFonts w:asciiTheme="minorHAnsi" w:eastAsiaTheme="minorEastAsia" w:hAnsiTheme="minorHAnsi" w:cstheme="minorBidi"/>
          <w:bCs w:val="0"/>
          <w:sz w:val="22"/>
          <w:szCs w:val="22"/>
          <w:lang w:eastAsia="ru-RU"/>
        </w:rPr>
      </w:pPr>
      <w:r>
        <w:t>Приложение 9</w:t>
      </w:r>
      <w:r>
        <w:tab/>
      </w:r>
      <w:r>
        <w:tab/>
      </w:r>
      <w:r>
        <w:fldChar w:fldCharType="begin"/>
      </w:r>
      <w:r>
        <w:instrText xml:space="preserve"> PAGEREF _Toc113011904 \h </w:instrText>
      </w:r>
      <w:r>
        <w:fldChar w:fldCharType="separate"/>
      </w:r>
      <w:r>
        <w:t>260</w:t>
      </w:r>
      <w:r>
        <w:fldChar w:fldCharType="end"/>
      </w:r>
    </w:p>
    <w:p w14:paraId="00262A7B" w14:textId="57DB62CE" w:rsidR="00233FEB" w:rsidRDefault="00233FEB">
      <w:pPr>
        <w:pStyle w:val="11"/>
        <w:rPr>
          <w:rFonts w:asciiTheme="minorHAnsi" w:eastAsiaTheme="minorEastAsia" w:hAnsiTheme="minorHAnsi" w:cstheme="minorBidi"/>
          <w:bCs w:val="0"/>
          <w:sz w:val="22"/>
          <w:szCs w:val="22"/>
          <w:lang w:eastAsia="ru-RU"/>
        </w:rPr>
      </w:pPr>
      <w:r>
        <w:t>Приложение 10</w:t>
      </w:r>
      <w:r>
        <w:tab/>
      </w:r>
      <w:r>
        <w:tab/>
      </w:r>
      <w:r>
        <w:fldChar w:fldCharType="begin"/>
      </w:r>
      <w:r>
        <w:instrText xml:space="preserve"> PAGEREF _Toc113011905 \h </w:instrText>
      </w:r>
      <w:r>
        <w:fldChar w:fldCharType="separate"/>
      </w:r>
      <w:r>
        <w:t>260</w:t>
      </w:r>
      <w:r>
        <w:fldChar w:fldCharType="end"/>
      </w:r>
    </w:p>
    <w:p w14:paraId="53385CF7" w14:textId="166A6F4D" w:rsidR="00233FEB" w:rsidRDefault="00233FEB">
      <w:pPr>
        <w:pStyle w:val="11"/>
        <w:rPr>
          <w:rFonts w:asciiTheme="minorHAnsi" w:eastAsiaTheme="minorEastAsia" w:hAnsiTheme="minorHAnsi" w:cstheme="minorBidi"/>
          <w:bCs w:val="0"/>
          <w:sz w:val="22"/>
          <w:szCs w:val="22"/>
          <w:lang w:eastAsia="ru-RU"/>
        </w:rPr>
      </w:pPr>
      <w:r>
        <w:t>Приложение 11</w:t>
      </w:r>
      <w:r>
        <w:tab/>
      </w:r>
      <w:r>
        <w:tab/>
      </w:r>
      <w:r>
        <w:fldChar w:fldCharType="begin"/>
      </w:r>
      <w:r>
        <w:instrText xml:space="preserve"> PAGEREF _Toc113011906 \h </w:instrText>
      </w:r>
      <w:r>
        <w:fldChar w:fldCharType="separate"/>
      </w:r>
      <w:r>
        <w:t>260</w:t>
      </w:r>
      <w:r>
        <w:fldChar w:fldCharType="end"/>
      </w:r>
    </w:p>
    <w:p w14:paraId="345356FC" w14:textId="0C3C971F" w:rsidR="00233FEB" w:rsidRDefault="00233FEB">
      <w:pPr>
        <w:pStyle w:val="11"/>
        <w:rPr>
          <w:rFonts w:asciiTheme="minorHAnsi" w:eastAsiaTheme="minorEastAsia" w:hAnsiTheme="minorHAnsi" w:cstheme="minorBidi"/>
          <w:bCs w:val="0"/>
          <w:sz w:val="22"/>
          <w:szCs w:val="22"/>
          <w:lang w:eastAsia="ru-RU"/>
        </w:rPr>
      </w:pPr>
      <w:r>
        <w:t>Приложение 12</w:t>
      </w:r>
      <w:r>
        <w:tab/>
      </w:r>
      <w:r>
        <w:tab/>
      </w:r>
      <w:r>
        <w:fldChar w:fldCharType="begin"/>
      </w:r>
      <w:r>
        <w:instrText xml:space="preserve"> PAGEREF _Toc113011907 \h </w:instrText>
      </w:r>
      <w:r>
        <w:fldChar w:fldCharType="separate"/>
      </w:r>
      <w:r>
        <w:t>260</w:t>
      </w:r>
      <w:r>
        <w:fldChar w:fldCharType="end"/>
      </w:r>
    </w:p>
    <w:p w14:paraId="7C3CCEF2" w14:textId="0B7E31F1" w:rsidR="00233FEB" w:rsidRDefault="00233FEB">
      <w:pPr>
        <w:pStyle w:val="11"/>
        <w:rPr>
          <w:rFonts w:asciiTheme="minorHAnsi" w:eastAsiaTheme="minorEastAsia" w:hAnsiTheme="minorHAnsi" w:cstheme="minorBidi"/>
          <w:bCs w:val="0"/>
          <w:sz w:val="22"/>
          <w:szCs w:val="22"/>
          <w:lang w:eastAsia="ru-RU"/>
        </w:rPr>
      </w:pPr>
      <w:r>
        <w:t>Приложение 13</w:t>
      </w:r>
      <w:r>
        <w:tab/>
      </w:r>
      <w:r>
        <w:tab/>
      </w:r>
      <w:r>
        <w:fldChar w:fldCharType="begin"/>
      </w:r>
      <w:r>
        <w:instrText xml:space="preserve"> PAGEREF _Toc113011908 \h </w:instrText>
      </w:r>
      <w:r>
        <w:fldChar w:fldCharType="separate"/>
      </w:r>
      <w:r>
        <w:t>261</w:t>
      </w:r>
      <w:r>
        <w:fldChar w:fldCharType="end"/>
      </w:r>
    </w:p>
    <w:p w14:paraId="43DC0C1B" w14:textId="034EAE71" w:rsidR="00233FEB" w:rsidRDefault="00233FEB">
      <w:pPr>
        <w:pStyle w:val="11"/>
        <w:rPr>
          <w:rFonts w:asciiTheme="minorHAnsi" w:eastAsiaTheme="minorEastAsia" w:hAnsiTheme="minorHAnsi" w:cstheme="minorBidi"/>
          <w:bCs w:val="0"/>
          <w:sz w:val="22"/>
          <w:szCs w:val="22"/>
          <w:lang w:eastAsia="ru-RU"/>
        </w:rPr>
      </w:pPr>
      <w:r>
        <w:t>Приложение 14</w:t>
      </w:r>
      <w:r>
        <w:tab/>
      </w:r>
      <w:r>
        <w:tab/>
      </w:r>
      <w:r>
        <w:fldChar w:fldCharType="begin"/>
      </w:r>
      <w:r>
        <w:instrText xml:space="preserve"> PAGEREF _Toc113011909 \h </w:instrText>
      </w:r>
      <w:r>
        <w:fldChar w:fldCharType="separate"/>
      </w:r>
      <w:r>
        <w:t>261</w:t>
      </w:r>
      <w:r>
        <w:fldChar w:fldCharType="end"/>
      </w:r>
    </w:p>
    <w:p w14:paraId="6B6CA71B" w14:textId="77777777" w:rsidR="00DA087D" w:rsidRDefault="00CD0E42" w:rsidP="00A8091A">
      <w:pPr>
        <w:pStyle w:val="11"/>
      </w:pPr>
      <w:r w:rsidRPr="008F0A0E">
        <w:fldChar w:fldCharType="end"/>
      </w:r>
    </w:p>
    <w:p w14:paraId="5D53E2FC" w14:textId="77777777" w:rsidR="00893E34" w:rsidRPr="00575698" w:rsidRDefault="00936CA1" w:rsidP="00005B6C">
      <w:pPr>
        <w:pStyle w:val="12"/>
        <w:tabs>
          <w:tab w:val="center" w:pos="4961"/>
          <w:tab w:val="left" w:pos="6105"/>
        </w:tabs>
        <w:jc w:val="left"/>
      </w:pPr>
      <w:bookmarkStart w:id="41" w:name="_Toc410902830"/>
      <w:bookmarkStart w:id="42" w:name="_Toc410907830"/>
      <w:bookmarkStart w:id="43" w:name="_Toc410908018"/>
      <w:bookmarkStart w:id="44" w:name="_Toc410910812"/>
      <w:bookmarkStart w:id="45" w:name="_Toc410911085"/>
      <w:bookmarkStart w:id="46" w:name="_Toc410920194"/>
      <w:bookmarkStart w:id="47" w:name="_Toc411279832"/>
      <w:bookmarkStart w:id="48" w:name="_Toc411626558"/>
      <w:bookmarkStart w:id="49" w:name="_Toc411632101"/>
      <w:bookmarkStart w:id="50" w:name="_Toc411882006"/>
      <w:bookmarkStart w:id="51" w:name="_Toc411940992"/>
      <w:bookmarkStart w:id="52" w:name="_Toc285801470"/>
      <w:bookmarkStart w:id="53" w:name="_Toc411949467"/>
      <w:bookmarkStart w:id="54" w:name="_Toc412111137"/>
      <w:bookmarkStart w:id="55" w:name="_Toc285977741"/>
      <w:bookmarkStart w:id="56" w:name="_Toc412127904"/>
      <w:bookmarkStart w:id="57" w:name="_Toc285999870"/>
      <w:bookmarkStart w:id="58" w:name="_Toc412218353"/>
      <w:bookmarkStart w:id="59" w:name="_Toc412543637"/>
      <w:bookmarkStart w:id="60" w:name="_Toc412551382"/>
      <w:bookmarkStart w:id="61" w:name="_Toc41276025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75698">
        <w:lastRenderedPageBreak/>
        <w:tab/>
      </w:r>
      <w:bookmarkStart w:id="110" w:name="_Toc113011728"/>
      <w:r w:rsidR="0070606E" w:rsidRPr="00575698">
        <w:t>СОКРАЩЕНИЯ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10"/>
      <w:r w:rsidRPr="00575698">
        <w:tab/>
      </w:r>
    </w:p>
    <w:p w14:paraId="7637C1A6" w14:textId="769AA256" w:rsidR="00D4022B" w:rsidRDefault="00D4022B" w:rsidP="00822D0B">
      <w:pPr>
        <w:pStyle w:val="a1"/>
        <w:numPr>
          <w:ilvl w:val="0"/>
          <w:numId w:val="0"/>
        </w:numPr>
        <w:tabs>
          <w:tab w:val="left" w:pos="2977"/>
          <w:tab w:val="left" w:pos="3544"/>
        </w:tabs>
        <w:ind w:firstLine="1134"/>
      </w:pPr>
      <w:r>
        <w:rPr>
          <w:b/>
        </w:rPr>
        <w:t>АС</w:t>
      </w:r>
      <w:r w:rsidR="00E75D1C">
        <w:rPr>
          <w:b/>
        </w:rPr>
        <w:t xml:space="preserve"> ФЗД</w:t>
      </w:r>
      <w:r w:rsidRPr="00575698">
        <w:tab/>
        <w:t>–</w:t>
      </w:r>
      <w:r w:rsidRPr="00575698">
        <w:tab/>
      </w:r>
      <w:r w:rsidR="0070494F">
        <w:t>а</w:t>
      </w:r>
      <w:r w:rsidR="00E75D1C">
        <w:t>втоматизированная система</w:t>
      </w:r>
      <w:r w:rsidR="00AD226F" w:rsidRPr="00FD0EE4">
        <w:t xml:space="preserve"> </w:t>
      </w:r>
      <w:r w:rsidR="00AD226F">
        <w:t>управления</w:t>
      </w:r>
      <w:r w:rsidR="00E75D1C">
        <w:t xml:space="preserve"> </w:t>
      </w:r>
      <w:r w:rsidR="0070494F">
        <w:t xml:space="preserve">финансовой и </w:t>
      </w:r>
      <w:r w:rsidR="00E75D1C">
        <w:t>закупочной деятельности Государственной корпорации «Ростех».</w:t>
      </w:r>
      <w:r w:rsidR="00AD226F" w:rsidRPr="00AD226F">
        <w:t xml:space="preserve"> </w:t>
      </w:r>
    </w:p>
    <w:p w14:paraId="72FECA5E" w14:textId="10278581" w:rsidR="007972DE" w:rsidRDefault="007972DE" w:rsidP="00822D0B">
      <w:pPr>
        <w:pStyle w:val="a1"/>
        <w:numPr>
          <w:ilvl w:val="0"/>
          <w:numId w:val="0"/>
        </w:numPr>
        <w:tabs>
          <w:tab w:val="left" w:pos="2977"/>
          <w:tab w:val="left" w:pos="3544"/>
        </w:tabs>
        <w:ind w:firstLine="1134"/>
        <w:rPr>
          <w:b/>
        </w:rPr>
      </w:pPr>
      <w:r w:rsidRPr="00A24D49">
        <w:rPr>
          <w:b/>
        </w:rPr>
        <w:t>ВПК</w:t>
      </w:r>
      <w:r>
        <w:t xml:space="preserve">                              </w:t>
      </w:r>
      <w:r w:rsidRPr="00575698">
        <w:t>–</w:t>
      </w:r>
      <w:r>
        <w:t xml:space="preserve">         </w:t>
      </w:r>
      <w:r w:rsidR="00A24D49">
        <w:t>Военно-промышленная комиссия</w:t>
      </w:r>
      <w:r>
        <w:t xml:space="preserve"> Российской Федерации.</w:t>
      </w:r>
    </w:p>
    <w:p w14:paraId="540CF0EB"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0F834BB4"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3AFBF42F"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6ED386F6"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43ED8E0B"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0B6F0D72"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E6392E6"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0D075C25"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E66C211"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77300314"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07F30EAE" w14:textId="2552B162" w:rsidR="00E75D1C" w:rsidRDefault="00E75D1C" w:rsidP="00822D0B">
      <w:pPr>
        <w:pStyle w:val="a1"/>
        <w:numPr>
          <w:ilvl w:val="0"/>
          <w:numId w:val="0"/>
        </w:numPr>
        <w:tabs>
          <w:tab w:val="left" w:pos="2977"/>
          <w:tab w:val="left" w:pos="3544"/>
        </w:tabs>
        <w:ind w:firstLine="1134"/>
        <w:rPr>
          <w:b/>
        </w:rPr>
      </w:pPr>
      <w:r>
        <w:rPr>
          <w:b/>
        </w:rPr>
        <w:t>ЕНС</w:t>
      </w:r>
      <w:r w:rsidRPr="00575698">
        <w:tab/>
        <w:t>–</w:t>
      </w:r>
      <w:r w:rsidRPr="00575698">
        <w:tab/>
      </w:r>
      <w:r>
        <w:t>Единый номенклатурный справ</w:t>
      </w:r>
      <w:r w:rsidR="00724832">
        <w:t>о</w:t>
      </w:r>
      <w:r>
        <w:t>чник</w:t>
      </w:r>
      <w:r w:rsidR="002E03D3">
        <w:t xml:space="preserve"> продукции,</w:t>
      </w:r>
      <w:r w:rsidR="001E517E">
        <w:t xml:space="preserve"> закупаемой организациями Государственной корпорации «Ростех»</w:t>
      </w:r>
      <w:r>
        <w:t>.</w:t>
      </w:r>
    </w:p>
    <w:p w14:paraId="1286D8CB"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5A37A455"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23A840C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08C8C07F" w14:textId="77777777" w:rsidR="0030116A"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297E7BD7" w14:textId="77777777" w:rsidR="00574389" w:rsidRDefault="009253D8" w:rsidP="00822D0B">
      <w:pPr>
        <w:pStyle w:val="a1"/>
        <w:numPr>
          <w:ilvl w:val="0"/>
          <w:numId w:val="0"/>
        </w:numPr>
        <w:tabs>
          <w:tab w:val="left" w:pos="2977"/>
          <w:tab w:val="left" w:pos="3544"/>
        </w:tabs>
        <w:ind w:firstLine="1134"/>
      </w:pPr>
      <w:r w:rsidRPr="00575698">
        <w:rPr>
          <w:b/>
        </w:rPr>
        <w:t>Закон</w:t>
      </w:r>
      <w:r w:rsidRPr="00575698">
        <w:t> </w:t>
      </w:r>
      <w:r>
        <w:rPr>
          <w:b/>
        </w:rPr>
        <w:t>61</w:t>
      </w:r>
      <w:r w:rsidRPr="00575698">
        <w:rPr>
          <w:b/>
        </w:rPr>
        <w:t>-ФЗ</w:t>
      </w:r>
      <w:r w:rsidRPr="00575698">
        <w:tab/>
        <w:t>–</w:t>
      </w:r>
      <w:r w:rsidRPr="00575698">
        <w:tab/>
      </w:r>
      <w:r w:rsidRPr="00B30FA5">
        <w:t>Федеральный закон от 31.05.1996</w:t>
      </w:r>
      <w:r>
        <w:t xml:space="preserve"> г.</w:t>
      </w:r>
      <w:r w:rsidRPr="00B30FA5">
        <w:t xml:space="preserve"> </w:t>
      </w:r>
      <w:r>
        <w:t>№</w:t>
      </w:r>
      <w:r w:rsidRPr="00B30FA5">
        <w:t xml:space="preserve"> 61-ФЗ</w:t>
      </w:r>
      <w:r>
        <w:t xml:space="preserve"> «Об обороне»</w:t>
      </w:r>
      <w:r w:rsidRPr="00575698">
        <w:t>.</w:t>
      </w:r>
    </w:p>
    <w:p w14:paraId="188D8B33" w14:textId="74619E1A"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0921ECD0" w14:textId="50115D9B"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 xml:space="preserve">Федеральный закон от 08.08.2001 </w:t>
      </w:r>
      <w:r w:rsidR="006D0AEE">
        <w:t xml:space="preserve">г. </w:t>
      </w:r>
      <w:r w:rsidRPr="00575698">
        <w:t>№ 129-ФЗ «О государственной регистрации юридических лиц и индивидуальных предпринимателей».</w:t>
      </w:r>
    </w:p>
    <w:p w14:paraId="75868D66"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45EB77D8"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561619F" w14:textId="77777777" w:rsidR="0070606E"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4C308891" w14:textId="4540F427" w:rsidR="006D0AEE" w:rsidRPr="00575698" w:rsidRDefault="006D0AEE" w:rsidP="006D0AEE">
      <w:pPr>
        <w:pStyle w:val="a1"/>
        <w:numPr>
          <w:ilvl w:val="0"/>
          <w:numId w:val="0"/>
        </w:numPr>
        <w:tabs>
          <w:tab w:val="left" w:pos="2977"/>
          <w:tab w:val="left" w:pos="3544"/>
        </w:tabs>
        <w:ind w:firstLine="1134"/>
      </w:pPr>
      <w:r w:rsidRPr="00575698">
        <w:rPr>
          <w:b/>
        </w:rPr>
        <w:lastRenderedPageBreak/>
        <w:t>Закон</w:t>
      </w:r>
      <w:r w:rsidRPr="00575698">
        <w:t> </w:t>
      </w:r>
      <w:r>
        <w:rPr>
          <w:b/>
        </w:rPr>
        <w:t>255</w:t>
      </w:r>
      <w:r w:rsidRPr="00575698">
        <w:rPr>
          <w:b/>
        </w:rPr>
        <w:t>-ФЗ</w:t>
      </w:r>
      <w:r>
        <w:tab/>
        <w:t>–</w:t>
      </w:r>
      <w:r>
        <w:tab/>
        <w:t>Федеральный закон от 14</w:t>
      </w:r>
      <w:r w:rsidRPr="00575698">
        <w:t>.</w:t>
      </w:r>
      <w:r>
        <w:t xml:space="preserve">07.2022 г. № 255-ФЗ «О контроле за </w:t>
      </w:r>
      <w:r w:rsidRPr="006D0AEE">
        <w:t>деятельностью лиц, находящихся под иностранным влиянием»</w:t>
      </w:r>
      <w:r>
        <w:t>.</w:t>
      </w:r>
    </w:p>
    <w:p w14:paraId="33EB0DE5" w14:textId="77777777" w:rsidR="0070606E"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14D23A25" w14:textId="2B042218" w:rsidR="006D0AEE" w:rsidRPr="00575698" w:rsidRDefault="006D0AEE" w:rsidP="00822D0B">
      <w:pPr>
        <w:pStyle w:val="a1"/>
        <w:numPr>
          <w:ilvl w:val="0"/>
          <w:numId w:val="0"/>
        </w:numPr>
        <w:tabs>
          <w:tab w:val="left" w:pos="2977"/>
          <w:tab w:val="left" w:pos="3544"/>
        </w:tabs>
        <w:ind w:firstLine="1134"/>
      </w:pPr>
      <w:r w:rsidRPr="006D0AEE">
        <w:rPr>
          <w:b/>
        </w:rPr>
        <w:t>Закон 273-ФЗ</w:t>
      </w:r>
      <w:r w:rsidRPr="006D0AEE">
        <w:t xml:space="preserve"> </w:t>
      </w:r>
      <w:r w:rsidRPr="00575698">
        <w:tab/>
        <w:t>–</w:t>
      </w:r>
      <w:r w:rsidRPr="00575698">
        <w:tab/>
      </w:r>
      <w:r w:rsidRPr="006D0AEE">
        <w:t>Федеральный закон от 25.12.2008 г. № 273-ФЗ «О противодействии коррупции»</w:t>
      </w:r>
      <w:r>
        <w:t>.</w:t>
      </w:r>
    </w:p>
    <w:p w14:paraId="5B80CADA"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76F30407"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63EE83E4" w14:textId="77777777"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5046ABB3"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4235E51E"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28A389BD"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24E7E95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6FEF3B44"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47C1944B"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6862CCFF"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315F44FA"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2EE60BB4"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4A5BCCE9"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3ED0DC4A"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6D9FCDF5"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26AD305C"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5D24F2BE"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6D813B23" w14:textId="77777777" w:rsidR="00831ADA" w:rsidRPr="00575698" w:rsidRDefault="0070606E" w:rsidP="00822D0B">
      <w:pPr>
        <w:pStyle w:val="a1"/>
        <w:numPr>
          <w:ilvl w:val="0"/>
          <w:numId w:val="0"/>
        </w:numPr>
        <w:tabs>
          <w:tab w:val="left" w:pos="2977"/>
          <w:tab w:val="left" w:pos="3544"/>
        </w:tabs>
        <w:ind w:firstLine="1134"/>
      </w:pPr>
      <w:r w:rsidRPr="00575698">
        <w:rPr>
          <w:b/>
        </w:rPr>
        <w:lastRenderedPageBreak/>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11C69EEF"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0BCBFBFD"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2B8EBF20"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1E46FA8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405E6F5"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117A1DA6" w14:textId="77777777" w:rsidR="0070606E" w:rsidRPr="00575698"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14D01836"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0E3D9E38"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6CEB9292"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462EF24"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27CF48D"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0EBE68BE" w14:textId="77777777"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39C4F840"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547474B5"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12AE2C35"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EE2A8AC"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186DA9E6"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421BA71C"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0532FC18" w14:textId="27F13F07" w:rsidR="006A66C4" w:rsidRPr="006A66C4" w:rsidRDefault="006A66C4" w:rsidP="00822D0B">
      <w:pPr>
        <w:pStyle w:val="a1"/>
        <w:numPr>
          <w:ilvl w:val="0"/>
          <w:numId w:val="0"/>
        </w:numPr>
        <w:tabs>
          <w:tab w:val="left" w:pos="2977"/>
          <w:tab w:val="left" w:pos="3544"/>
        </w:tabs>
        <w:ind w:firstLine="1134"/>
      </w:pPr>
      <w:r>
        <w:rPr>
          <w:b/>
        </w:rPr>
        <w:t>ПП 301</w:t>
      </w:r>
      <w:r w:rsidRPr="00575698">
        <w:tab/>
        <w:t>–</w:t>
      </w:r>
      <w:r w:rsidRPr="00575698">
        <w:tab/>
        <w:t>постановление Правительства Российской Федерации от</w:t>
      </w:r>
      <w:r>
        <w:t xml:space="preserve"> 06.03.2022 г. № 301 «</w:t>
      </w:r>
      <w:r w:rsidRPr="006A66C4">
        <w:t>Об основаниях неразмещения в единой информационной системе в сфере закупок товаров, работ, услуг для обеспечения государственных и муниципальных нужд сведений о закупках товаров, работ, услуг, информации о поставщиках (подрядчиках, исполнителях), с которыми заключены договоры</w:t>
      </w:r>
      <w:r>
        <w:t>»</w:t>
      </w:r>
      <w:r w:rsidR="004D18AC">
        <w:t>.</w:t>
      </w:r>
    </w:p>
    <w:p w14:paraId="39E6ACBF"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37A5CA36" w14:textId="77777777"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6E4B3AE1" w14:textId="77777777" w:rsidR="00F45238" w:rsidRPr="00575698" w:rsidRDefault="00F45238" w:rsidP="00822D0B">
      <w:pPr>
        <w:pStyle w:val="a1"/>
        <w:numPr>
          <w:ilvl w:val="0"/>
          <w:numId w:val="0"/>
        </w:numPr>
        <w:tabs>
          <w:tab w:val="left" w:pos="2977"/>
          <w:tab w:val="left" w:pos="3544"/>
        </w:tabs>
        <w:ind w:firstLine="1134"/>
      </w:pPr>
      <w:r w:rsidRPr="00575698">
        <w:rPr>
          <w:b/>
        </w:rPr>
        <w:lastRenderedPageBreak/>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571EAB98" w14:textId="7777777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4EA9C8C0"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6287421E" w14:textId="38E89E1A" w:rsidR="00E75E62" w:rsidRPr="00575698" w:rsidRDefault="00E75E62">
      <w:pPr>
        <w:pStyle w:val="a1"/>
        <w:numPr>
          <w:ilvl w:val="0"/>
          <w:numId w:val="0"/>
        </w:numPr>
        <w:tabs>
          <w:tab w:val="left" w:pos="2977"/>
          <w:tab w:val="left" w:pos="3544"/>
        </w:tabs>
        <w:ind w:firstLine="1134"/>
        <w:rPr>
          <w:b/>
        </w:rPr>
      </w:pPr>
      <w:r>
        <w:rPr>
          <w:b/>
        </w:rPr>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7A0066F7"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7C7B0B69" w14:textId="77777777" w:rsidR="00A54214" w:rsidRDefault="00A54214" w:rsidP="005B710C">
      <w:pPr>
        <w:numPr>
          <w:ilvl w:val="0"/>
          <w:numId w:val="0"/>
        </w:numPr>
        <w:autoSpaceDE w:val="0"/>
        <w:autoSpaceDN w:val="0"/>
        <w:adjustRightInd w:val="0"/>
        <w:spacing w:before="0"/>
        <w:ind w:firstLine="1134"/>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1771BAC0" w14:textId="77777777" w:rsidR="00B52D24" w:rsidRPr="00874983" w:rsidRDefault="00B52D24">
      <w:pPr>
        <w:numPr>
          <w:ilvl w:val="0"/>
          <w:numId w:val="0"/>
        </w:numPr>
        <w:autoSpaceDE w:val="0"/>
        <w:autoSpaceDN w:val="0"/>
        <w:adjustRightInd w:val="0"/>
        <w:spacing w:before="0"/>
        <w:ind w:firstLine="1134"/>
      </w:pPr>
      <w:r w:rsidRPr="00575698">
        <w:rPr>
          <w:b/>
        </w:rPr>
        <w:t xml:space="preserve">ПП </w:t>
      </w:r>
      <w:r>
        <w:rPr>
          <w:b/>
        </w:rPr>
        <w:t>2013</w:t>
      </w:r>
      <w:r w:rsidRPr="00575698">
        <w:tab/>
        <w:t>–</w:t>
      </w:r>
      <w:r w:rsidRPr="00575698">
        <w:tab/>
        <w:t xml:space="preserve">постановление Правительства Российской Федерации от </w:t>
      </w:r>
      <w:r>
        <w:t>03.12.2020 № 2013 «О минимальной доле закупок товаров российского происхождения»</w:t>
      </w:r>
      <w:r w:rsidRPr="00575698">
        <w:t>.</w:t>
      </w:r>
    </w:p>
    <w:p w14:paraId="0116181E"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47A7EB7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1002549D"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4474B213"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4BE04EBB"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77392EE0"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67C84A7F"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09DEE58C"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718E58E"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212B4D2F"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153CBA53"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55C4C91C"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2349F3D0" w14:textId="579850F0" w:rsidR="006D0AEE" w:rsidRPr="006D0AEE" w:rsidRDefault="006D0AEE" w:rsidP="00822D0B">
      <w:pPr>
        <w:pStyle w:val="a1"/>
        <w:numPr>
          <w:ilvl w:val="0"/>
          <w:numId w:val="0"/>
        </w:numPr>
        <w:tabs>
          <w:tab w:val="left" w:pos="2977"/>
          <w:tab w:val="left" w:pos="3544"/>
        </w:tabs>
        <w:ind w:firstLine="1134"/>
      </w:pPr>
      <w:r w:rsidRPr="006D0AEE">
        <w:rPr>
          <w:b/>
        </w:rPr>
        <w:lastRenderedPageBreak/>
        <w:t xml:space="preserve">Указ 252 </w:t>
      </w:r>
      <w:r w:rsidRPr="00575698">
        <w:tab/>
        <w:t>–</w:t>
      </w:r>
      <w:r w:rsidRPr="00575698">
        <w:tab/>
      </w:r>
      <w:r w:rsidRPr="006D0AEE">
        <w:t>Указ Президента Р</w:t>
      </w:r>
      <w:r w:rsidR="000E03BB">
        <w:t xml:space="preserve">оссийской </w:t>
      </w:r>
      <w:r w:rsidRPr="006D0AEE">
        <w:t>Ф</w:t>
      </w:r>
      <w:r w:rsidR="000E03BB">
        <w:t xml:space="preserve">едерации </w:t>
      </w:r>
      <w:r w:rsidRPr="006D0AEE">
        <w:t xml:space="preserve">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79641188" w14:textId="671B3CD0"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0F0190DC"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A1F048A"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2FDF9F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046AB4A0"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0CA00D55" w14:textId="77777777" w:rsidR="0070606E" w:rsidRPr="00575698" w:rsidRDefault="0070606E" w:rsidP="00822D0B">
      <w:pPr>
        <w:pStyle w:val="a1"/>
        <w:numPr>
          <w:ilvl w:val="0"/>
          <w:numId w:val="0"/>
        </w:numPr>
        <w:tabs>
          <w:tab w:val="left" w:pos="2977"/>
          <w:tab w:val="left" w:pos="3544"/>
        </w:tabs>
        <w:ind w:firstLine="1134"/>
      </w:pPr>
      <w:r w:rsidRPr="00575698">
        <w:rPr>
          <w:b/>
        </w:rPr>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732C39FC"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02B97D06" w14:textId="77777777" w:rsidR="00010A96" w:rsidRPr="00575698" w:rsidRDefault="005F0256" w:rsidP="00893E34">
      <w:pPr>
        <w:pStyle w:val="12"/>
        <w:spacing w:after="240"/>
      </w:pPr>
      <w:bookmarkStart w:id="111" w:name="_Toc410902831"/>
      <w:bookmarkStart w:id="112" w:name="_Toc410907831"/>
      <w:bookmarkStart w:id="113" w:name="_Toc410908019"/>
      <w:bookmarkStart w:id="114" w:name="_Toc410910813"/>
      <w:bookmarkStart w:id="115" w:name="_Toc410911086"/>
      <w:bookmarkStart w:id="116" w:name="_Toc410920195"/>
      <w:bookmarkStart w:id="117" w:name="_Toc411279833"/>
      <w:bookmarkStart w:id="118" w:name="_Toc411626559"/>
      <w:bookmarkStart w:id="119" w:name="_Toc411632102"/>
      <w:bookmarkStart w:id="120" w:name="_Toc411882007"/>
      <w:bookmarkStart w:id="121" w:name="_Toc411940993"/>
      <w:bookmarkStart w:id="122" w:name="_Toc285801471"/>
      <w:bookmarkStart w:id="123" w:name="_Toc411949468"/>
      <w:bookmarkStart w:id="124" w:name="_Toc412111138"/>
      <w:bookmarkStart w:id="125" w:name="_Toc285977742"/>
      <w:bookmarkStart w:id="126" w:name="_Toc412127905"/>
      <w:bookmarkStart w:id="127" w:name="_Toc285999871"/>
      <w:bookmarkStart w:id="128" w:name="_Toc412218354"/>
      <w:bookmarkStart w:id="129" w:name="_Toc412543638"/>
      <w:bookmarkStart w:id="130" w:name="_Toc412551383"/>
      <w:bookmarkStart w:id="131" w:name="_Toc412760255"/>
      <w:bookmarkStart w:id="132" w:name="_Toc113011729"/>
      <w:r w:rsidRPr="00575698">
        <w:lastRenderedPageBreak/>
        <w:t>ТЕРМИНЫ И ОПРЕДЕЛЕНИЯ</w:t>
      </w:r>
      <w:bookmarkEnd w:id="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FE080D"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4C87AF65"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1A0B93">
        <w:t>, консолидированной финансовой отчетности</w:t>
      </w:r>
      <w:r w:rsidR="00AB083C" w:rsidRPr="00575698">
        <w:t xml:space="preserve"> Корпорации и организаций Корпорации</w:t>
      </w:r>
      <w:r w:rsidRPr="00575698">
        <w:t>.</w:t>
      </w:r>
    </w:p>
    <w:p w14:paraId="0C6089EA"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6E978FC6"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4773A0DB"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39EECA33"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8CFDBCC"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792FEFB5"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3F0BE159"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45D0F111"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BBCFBE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 xml:space="preserve">и оплатить оказанные услуги, </w:t>
      </w:r>
      <w:r w:rsidRPr="00575698">
        <w:lastRenderedPageBreak/>
        <w:t>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1C19C2BD"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23508815"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638142AD"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0E7D7C3"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094D49C8"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75142D88"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2223BD3C"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501F5FF7"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5EB17745"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59398B86"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0FAA7E61" w14:textId="77777777" w:rsidR="00041827" w:rsidRPr="00575698" w:rsidRDefault="00041827" w:rsidP="00E613F8">
      <w:pPr>
        <w:pStyle w:val="a1"/>
        <w:numPr>
          <w:ilvl w:val="0"/>
          <w:numId w:val="0"/>
        </w:numPr>
        <w:ind w:firstLine="1134"/>
      </w:pPr>
      <w:r w:rsidRPr="00575698">
        <w:rPr>
          <w:b/>
        </w:rPr>
        <w:lastRenderedPageBreak/>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1ABF1B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309DCCB3" w14:textId="77777777" w:rsidR="00B744A3" w:rsidRPr="00575698" w:rsidRDefault="009B50D5" w:rsidP="00634ABE">
      <w:pPr>
        <w:pStyle w:val="5"/>
        <w:numPr>
          <w:ilvl w:val="3"/>
          <w:numId w:val="17"/>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30C2C4D2" w14:textId="77777777" w:rsidR="00B744A3" w:rsidRPr="00575698" w:rsidRDefault="009B50D5" w:rsidP="00634ABE">
      <w:pPr>
        <w:pStyle w:val="5"/>
        <w:numPr>
          <w:ilvl w:val="3"/>
          <w:numId w:val="17"/>
        </w:numPr>
        <w:outlineLvl w:val="9"/>
      </w:pPr>
      <w:r w:rsidRPr="00575698">
        <w:t>заказчики II группы – заказчики, закупки которых не регулируются Законом 223-ФЗ, но регламентируются Положением.</w:t>
      </w:r>
    </w:p>
    <w:p w14:paraId="3B05854E"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5DD7D315" w14:textId="77777777" w:rsidR="00EA284A" w:rsidRPr="00575698" w:rsidRDefault="00AB2839" w:rsidP="00634ABE">
      <w:pPr>
        <w:pStyle w:val="5"/>
        <w:numPr>
          <w:ilvl w:val="3"/>
          <w:numId w:val="5"/>
        </w:numPr>
        <w:outlineLvl w:val="9"/>
      </w:pPr>
      <w:r w:rsidRPr="00575698">
        <w:t>заказчик 1-го уровня – Корпорация;</w:t>
      </w:r>
    </w:p>
    <w:p w14:paraId="3BC9ACFD" w14:textId="77777777" w:rsidR="00B744A3" w:rsidRPr="00575698" w:rsidRDefault="00AB2839" w:rsidP="00634ABE">
      <w:pPr>
        <w:pStyle w:val="5"/>
        <w:numPr>
          <w:ilvl w:val="3"/>
          <w:numId w:val="5"/>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42FE3004" w14:textId="77777777" w:rsidR="00B744A3" w:rsidRPr="00575698" w:rsidRDefault="00AB2839" w:rsidP="00634ABE">
      <w:pPr>
        <w:pStyle w:val="5"/>
        <w:numPr>
          <w:ilvl w:val="3"/>
          <w:numId w:val="5"/>
        </w:numPr>
        <w:outlineLvl w:val="9"/>
      </w:pPr>
      <w:r w:rsidRPr="00575698">
        <w:t>заказчики 3-го уровня – иные организации Корпорации.</w:t>
      </w:r>
    </w:p>
    <w:p w14:paraId="2C84D595"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7F027D95" w14:textId="77777777"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233FEB">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233FEB">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1D98AFC6"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59BEF1D"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 xml:space="preserve">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w:t>
      </w:r>
      <w:r w:rsidR="0017001F" w:rsidRPr="00575698">
        <w:lastRenderedPageBreak/>
        <w:t>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4A30D725"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EBA7557"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62346EB5"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1088095F"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4DDC3F67" w14:textId="777777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15792D9C"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64D76F52"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37D678BA"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39F4A4C6" w14:textId="7337EE10" w:rsidR="006D0AEE" w:rsidRPr="006D0AEE" w:rsidRDefault="006D0AEE" w:rsidP="00E613F8">
      <w:pPr>
        <w:pStyle w:val="a1"/>
        <w:numPr>
          <w:ilvl w:val="0"/>
          <w:numId w:val="0"/>
        </w:numPr>
        <w:ind w:firstLine="1134"/>
      </w:pPr>
      <w:r w:rsidRPr="006D0AEE">
        <w:rPr>
          <w:b/>
        </w:rPr>
        <w:t xml:space="preserve">Иностранный агент – </w:t>
      </w:r>
      <w:r w:rsidRPr="006D0AEE">
        <w:t xml:space="preserve">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 признанное таковым в порядке, установленном законодательством; иностранным агентом может быть признано 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w:t>
      </w:r>
      <w:r w:rsidRPr="006D0AEE">
        <w:lastRenderedPageBreak/>
        <w:t>иностранная структура без образования юридического лица, а также физическое лицо независимо от его гражданс</w:t>
      </w:r>
      <w:r>
        <w:t>тва или при отсутствии такового.</w:t>
      </w:r>
    </w:p>
    <w:p w14:paraId="39E24C8A" w14:textId="7962022A"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399F2339" w14:textId="77777777" w:rsidR="007736F8" w:rsidRPr="00575698" w:rsidRDefault="00041827" w:rsidP="00E613F8">
      <w:pPr>
        <w:pStyle w:val="a1"/>
        <w:numPr>
          <w:ilvl w:val="0"/>
          <w:numId w:val="0"/>
        </w:numPr>
        <w:ind w:firstLine="1134"/>
      </w:pPr>
      <w:r w:rsidRPr="00575698">
        <w:rPr>
          <w:b/>
        </w:rPr>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765D7D78"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BA3556F"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44117271"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0095DCD5" w14:textId="77777777" w:rsidR="00F67922" w:rsidRDefault="00F67922" w:rsidP="00F67922">
      <w:pPr>
        <w:pStyle w:val="a1"/>
        <w:numPr>
          <w:ilvl w:val="0"/>
          <w:numId w:val="0"/>
        </w:numPr>
        <w:ind w:firstLine="1134"/>
        <w:rPr>
          <w:b/>
        </w:rPr>
      </w:pPr>
      <w:r w:rsidRPr="00D4022B">
        <w:rPr>
          <w:b/>
        </w:rPr>
        <w:t>Коммуникационные услуги</w:t>
      </w:r>
      <w:r w:rsidRPr="00D4022B">
        <w:t xml:space="preserve"> – услуги, обеспечивающие работу в области внешних и внутренних коммуникаций, включая проведение репутационных аудитов и других исследований в области медиа и коммуникаций, организацию информационных кампаний, медиааналитику, проведение презентационных, выставочных, рекламных мероприятий для демонстрации и продвижения достижений компании, производство фото-, видео- и текстового контента, обеспечение работы со</w:t>
      </w:r>
      <w:r>
        <w:t xml:space="preserve"> средствами массовой информации</w:t>
      </w:r>
      <w:r w:rsidRPr="00D4022B">
        <w:t xml:space="preserve"> </w:t>
      </w:r>
      <w:r>
        <w:t>(</w:t>
      </w:r>
      <w:r w:rsidRPr="00D4022B">
        <w:t>СМИ</w:t>
      </w:r>
      <w:r>
        <w:t>)</w:t>
      </w:r>
      <w:r w:rsidRPr="00D4022B">
        <w:t>, цифровыми платформами (сайты, социальные сети), организацию пресс-мероприятий.</w:t>
      </w:r>
    </w:p>
    <w:p w14:paraId="43B50DAB"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13DA410D" w14:textId="77777777"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36FE40BA"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0A1FABDF" w14:textId="77777777" w:rsidR="006D0AEE" w:rsidRPr="006D0AEE" w:rsidRDefault="006D0AEE" w:rsidP="00E613F8">
      <w:pPr>
        <w:pStyle w:val="a1"/>
        <w:numPr>
          <w:ilvl w:val="0"/>
          <w:numId w:val="0"/>
        </w:numPr>
        <w:ind w:firstLine="1134"/>
      </w:pPr>
      <w:r w:rsidRPr="006D0AEE">
        <w:rPr>
          <w:b/>
        </w:rPr>
        <w:t xml:space="preserve">Лица, находящиеся под санкциями </w:t>
      </w:r>
      <w:r w:rsidRPr="006D0AEE">
        <w:t>–</w:t>
      </w:r>
      <w:r w:rsidRPr="006D0AEE">
        <w:rPr>
          <w:b/>
        </w:rPr>
        <w:t xml:space="preserve"> </w:t>
      </w:r>
      <w:r w:rsidRPr="006D0AEE">
        <w:t>юридические лица, физические лица и находящиеся под их контролем организации, в отношении которых применяются специальные экономические меры, и перечень которых установлен Правительством Российской Федерации в соответствии с Указом 252.</w:t>
      </w:r>
    </w:p>
    <w:p w14:paraId="5305F177" w14:textId="7C113B16" w:rsidR="001E170B" w:rsidRPr="00575698" w:rsidRDefault="001E170B" w:rsidP="00E613F8">
      <w:pPr>
        <w:pStyle w:val="a1"/>
        <w:numPr>
          <w:ilvl w:val="0"/>
          <w:numId w:val="0"/>
        </w:numPr>
        <w:ind w:firstLine="1134"/>
      </w:pPr>
      <w:r w:rsidRPr="00575698">
        <w:rPr>
          <w:b/>
        </w:rPr>
        <w:lastRenderedPageBreak/>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211FD2D8" w14:textId="77777777" w:rsidR="00644CD1" w:rsidRPr="00644CD1" w:rsidRDefault="00644CD1" w:rsidP="00644CD1">
      <w:pPr>
        <w:pStyle w:val="a1"/>
        <w:numPr>
          <w:ilvl w:val="0"/>
          <w:numId w:val="0"/>
        </w:numPr>
        <w:ind w:firstLine="1134"/>
      </w:pPr>
      <w:r w:rsidRPr="00644CD1">
        <w:rPr>
          <w:b/>
        </w:rPr>
        <w:t>Меры ограничительного характера</w:t>
      </w:r>
      <w:r w:rsidRPr="00644CD1">
        <w:t xml:space="preserve"> – введение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в отношении заказчика, осуществляющего закупку.</w:t>
      </w:r>
    </w:p>
    <w:p w14:paraId="260D5087" w14:textId="77777777"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w:t>
      </w:r>
      <w:r w:rsidR="00BF0B07">
        <w:t>,</w:t>
      </w:r>
      <w:r w:rsidRPr="00D7323E">
        <w:t xml:space="preserve"> и по результатам рассмотрения которой принимается решение о присвоении поставщику статуса «аккредитован».</w:t>
      </w:r>
    </w:p>
    <w:p w14:paraId="67D70CE7"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4016ED28" w14:textId="192A5FB5" w:rsidR="00F20565" w:rsidRPr="00F20565"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F20565">
        <w:t xml:space="preserve">закупка </w:t>
      </w:r>
      <w:r w:rsidR="00F3283A">
        <w:t>у единственного поставщика услуг финансового характера</w:t>
      </w:r>
      <w:r w:rsidR="00F20565">
        <w:t xml:space="preserve">, </w:t>
      </w:r>
      <w:r w:rsidR="007D4466" w:rsidRPr="00575698">
        <w:t xml:space="preserve">упрощенная закупка, </w:t>
      </w:r>
      <w:r w:rsidR="00BD4D38" w:rsidRPr="00575698">
        <w:t>состязательные</w:t>
      </w:r>
      <w:r w:rsidR="00BE65D6" w:rsidRPr="00575698">
        <w:t xml:space="preserve"> </w:t>
      </w:r>
      <w:r w:rsidR="00A04746" w:rsidRPr="004E34DE">
        <w:t>переговоры</w:t>
      </w:r>
      <w:r w:rsidR="00DF2AFA" w:rsidRPr="00523BDC">
        <w:t>, ценовой запрос на ЭТП</w:t>
      </w:r>
      <w:r w:rsidR="006D6DA1" w:rsidRPr="004E34DE">
        <w:t>)</w:t>
      </w:r>
      <w:r w:rsidR="00A04746" w:rsidRPr="004E34DE">
        <w:t>.</w:t>
      </w:r>
    </w:p>
    <w:p w14:paraId="4A94FF4E"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51134321"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6B032320"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267702B"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0547110B"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12658A5F"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5C7A1AE7" w14:textId="77777777" w:rsidR="00D95A2A" w:rsidRPr="00575698" w:rsidRDefault="00041827">
      <w:pPr>
        <w:pStyle w:val="a1"/>
        <w:numPr>
          <w:ilvl w:val="0"/>
          <w:numId w:val="0"/>
        </w:numPr>
        <w:ind w:firstLine="1134"/>
      </w:pPr>
      <w:r w:rsidRPr="00575698">
        <w:rPr>
          <w:b/>
        </w:rPr>
        <w:lastRenderedPageBreak/>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5366F931" w14:textId="0950A6F6"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431F93" w:rsidRPr="00575698">
        <w:t>такой</w:t>
      </w:r>
      <w:r w:rsidR="00421FA4" w:rsidRPr="00575698">
        <w:t xml:space="preserve"> информации </w:t>
      </w:r>
      <w:r w:rsidR="001718CC" w:rsidRPr="00575698">
        <w:t>всем лицам, определенным заказчиком</w:t>
      </w:r>
      <w:r w:rsidR="00E66FC7" w:rsidRPr="00575698">
        <w:t>,</w:t>
      </w:r>
      <w:r w:rsidR="00E613F8" w:rsidRPr="00575698">
        <w:t xml:space="preserve"> либо размещение информации о закупк</w:t>
      </w:r>
      <w:r w:rsidR="007F5368" w:rsidRPr="00575698">
        <w:t>е</w:t>
      </w:r>
      <w:r w:rsidR="00E613F8" w:rsidRPr="00575698">
        <w:t xml:space="preserve"> </w:t>
      </w:r>
      <w:r w:rsidR="00483834">
        <w:t xml:space="preserve">в установленных Положением случаях </w:t>
      </w:r>
      <w:r w:rsidR="008807C3">
        <w:t xml:space="preserve">в закрытой части сайта </w:t>
      </w:r>
      <w:r w:rsidR="0099665C">
        <w:t xml:space="preserve">ЭТП или </w:t>
      </w:r>
      <w:r w:rsidR="00483834">
        <w:t xml:space="preserve">на </w:t>
      </w:r>
      <w:r w:rsidR="00E613F8" w:rsidRPr="00575698">
        <w:t>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3072AE82"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3A9D85AC" w14:textId="77777777"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481DE629"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3E138218"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0D72AC56"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034A1C03"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4D215E7B"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143261CA"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6BDE4956"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49B068F8" w14:textId="77777777" w:rsidR="00827F6D" w:rsidRPr="00575698" w:rsidRDefault="00827F6D" w:rsidP="00E613F8">
      <w:pPr>
        <w:pStyle w:val="a1"/>
        <w:numPr>
          <w:ilvl w:val="0"/>
          <w:numId w:val="0"/>
        </w:numPr>
        <w:ind w:firstLine="1134"/>
      </w:pPr>
      <w:r w:rsidRPr="00575698">
        <w:rPr>
          <w:b/>
        </w:rPr>
        <w:lastRenderedPageBreak/>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0FB7CE55"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9735D5C"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79D15B06" w14:textId="6402829F"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F3283A" w:rsidRPr="0092332E">
        <w:t xml:space="preserve">включенная в один из реестров, указанных в пункте 2 ПП 2013. </w:t>
      </w:r>
    </w:p>
    <w:p w14:paraId="6F9DF5C1"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9E9E1A1"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3C81A259" w14:textId="77777777"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543E0766" w14:textId="7362134D" w:rsidR="00413688" w:rsidRPr="00413688" w:rsidRDefault="00413688" w:rsidP="00BA1977">
      <w:pPr>
        <w:pStyle w:val="a1"/>
        <w:numPr>
          <w:ilvl w:val="0"/>
          <w:numId w:val="0"/>
        </w:numPr>
        <w:ind w:firstLine="1134"/>
      </w:pPr>
      <w:r w:rsidRPr="00D7323E">
        <w:rPr>
          <w:b/>
        </w:rPr>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6AAEB070"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4AB3B777"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6B9236F4"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63532FF7"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964045B" w14:textId="77777777" w:rsidR="005657CF" w:rsidRPr="00575698" w:rsidRDefault="005657CF" w:rsidP="005657CF">
      <w:pPr>
        <w:pStyle w:val="a1"/>
        <w:numPr>
          <w:ilvl w:val="0"/>
          <w:numId w:val="0"/>
        </w:numPr>
        <w:ind w:firstLine="1134"/>
      </w:pPr>
      <w:r w:rsidRPr="00575698">
        <w:rPr>
          <w:b/>
        </w:rPr>
        <w:lastRenderedPageBreak/>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5D07C091" w14:textId="7777777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0D736CA5" w14:textId="6D1C2595" w:rsidR="00F3283A" w:rsidRPr="00F3283A" w:rsidRDefault="00F3283A" w:rsidP="00E613F8">
      <w:pPr>
        <w:pStyle w:val="a1"/>
        <w:numPr>
          <w:ilvl w:val="0"/>
          <w:numId w:val="0"/>
        </w:numPr>
        <w:ind w:firstLine="1134"/>
      </w:pPr>
      <w:r w:rsidRPr="00F3283A">
        <w:rPr>
          <w:b/>
        </w:rPr>
        <w:t xml:space="preserve">Текущие нужды организации Корпорации, оказывающей санаторно-курортные </w:t>
      </w:r>
      <w:r w:rsidR="00F67922" w:rsidRPr="00F3283A">
        <w:rPr>
          <w:b/>
        </w:rPr>
        <w:t>услуги</w:t>
      </w:r>
      <w:r w:rsidR="00F67922" w:rsidRPr="00F3283A">
        <w:t xml:space="preserve"> – потребности, направленные на обеспечение медицинской помощи и санаторно-курортного</w:t>
      </w:r>
      <w:r w:rsidR="00D551FA">
        <w:t xml:space="preserve"> лечения</w:t>
      </w:r>
      <w:r w:rsidR="00F67922" w:rsidRPr="00F3283A">
        <w:t xml:space="preserve"> </w:t>
      </w:r>
      <w:r w:rsidRPr="00F3283A">
        <w:t>в соответствии с Федеральным законом от 21.11.2011 № 323-ФЗ «Об основах охраны здоровья граждан в Российской Федерации»</w:t>
      </w:r>
      <w:r w:rsidR="004F2604">
        <w:t xml:space="preserve"> (для обеспечения</w:t>
      </w:r>
      <w:r w:rsidRPr="00F3283A">
        <w:t xml:space="preserve"> проживания, питания работников Корпорации, организаций Корпорации и членов их семей</w:t>
      </w:r>
      <w:r w:rsidR="004F2604">
        <w:t>)</w:t>
      </w:r>
      <w:r w:rsidRPr="00F3283A">
        <w:t>.</w:t>
      </w:r>
    </w:p>
    <w:p w14:paraId="201BB3FC"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61D48D4E"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323DE378"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0B4C4F49"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098A4B16"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196F3AE0"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5B325979" w14:textId="77777777"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359F5657" w14:textId="77777777" w:rsidR="00457416" w:rsidRPr="00575698" w:rsidRDefault="00457416" w:rsidP="00E613F8">
      <w:pPr>
        <w:pStyle w:val="a1"/>
        <w:numPr>
          <w:ilvl w:val="0"/>
          <w:numId w:val="0"/>
        </w:numPr>
        <w:ind w:firstLine="1134"/>
      </w:pPr>
      <w:r w:rsidRPr="00575698">
        <w:rPr>
          <w:b/>
        </w:rPr>
        <w:lastRenderedPageBreak/>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3CC02A36"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332034F5"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759C5E96"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0AE59A8E"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2566E904"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78061777"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1CBF2858" w14:textId="168FB0AE"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2B24A0">
        <w:t xml:space="preserve"> (при проведении конкурентных закупок в электронной форме, ценового запроса на ЭТП, состязательных переговоров</w:t>
      </w:r>
      <w:r w:rsidR="000A5D0F">
        <w:t xml:space="preserve"> на ЭТП</w:t>
      </w:r>
      <w:r w:rsidR="002B24A0">
        <w:t>)</w:t>
      </w:r>
      <w:r w:rsidR="00115F0C" w:rsidRPr="00575698">
        <w:t xml:space="preserve">, </w:t>
      </w:r>
      <w:r w:rsidR="004417A3" w:rsidRPr="00575698">
        <w:t>ЗЭТП</w:t>
      </w:r>
      <w:r w:rsidR="00907831" w:rsidRPr="00575698">
        <w:t xml:space="preserve"> (при проведении </w:t>
      </w:r>
      <w:r w:rsidR="002B24A0">
        <w:t xml:space="preserve">закрытых </w:t>
      </w:r>
      <w:r w:rsidR="00907831" w:rsidRPr="00575698">
        <w:t>конкурентных закупок</w:t>
      </w:r>
      <w:r w:rsidR="00DF2AFA">
        <w:t xml:space="preserve"> в электронной форме</w:t>
      </w:r>
      <w:r w:rsidR="00907831" w:rsidRPr="00575698">
        <w:t>, состязательных переговоров</w:t>
      </w:r>
      <w:r w:rsidR="000A5D0F">
        <w:t xml:space="preserve"> на ЗЭТП</w:t>
      </w:r>
      <w:r w:rsidR="00907831" w:rsidRPr="00575698">
        <w:t xml:space="preserve">),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w:t>
      </w:r>
      <w:r w:rsidR="00DF2AFA" w:rsidRPr="00575698">
        <w:t xml:space="preserve">конкурентной закупки </w:t>
      </w:r>
      <w:r w:rsidR="00907831" w:rsidRPr="00575698">
        <w:t xml:space="preserve">в электронной форме, </w:t>
      </w:r>
      <w:r w:rsidR="00DF2AFA">
        <w:t xml:space="preserve">ценового запроса на ЭТП, </w:t>
      </w:r>
      <w:r w:rsidR="00907831" w:rsidRPr="00575698">
        <w:t>состязательных переговоров</w:t>
      </w:r>
      <w:r w:rsidR="00B370B0" w:rsidRPr="00575698">
        <w:t xml:space="preserve"> </w:t>
      </w:r>
      <w:r w:rsidR="00DF2AFA">
        <w:t xml:space="preserve">на ЭТП </w:t>
      </w:r>
      <w:r w:rsidR="00B370B0" w:rsidRPr="00575698">
        <w:t>обеспечивается оператором ЭТП</w:t>
      </w:r>
      <w:r w:rsidR="00C54E3A">
        <w:t>, проведение закрытой конкуретной закупки</w:t>
      </w:r>
      <w:r w:rsidR="00DF2AFA">
        <w:t xml:space="preserve"> в электронной форме, состязательных переговоров на </w:t>
      </w:r>
      <w:r w:rsidR="00B370B0" w:rsidRPr="00575698">
        <w:t>ЗЭТП</w:t>
      </w:r>
      <w:r w:rsidR="00DF2AFA">
        <w:t xml:space="preserve"> – оператором ЗЭТП</w:t>
      </w:r>
      <w:r w:rsidR="00907831" w:rsidRPr="00575698">
        <w:t>, проведение упрощенной закупки в электронной форме обеспечивается оператором ЕАТ</w:t>
      </w:r>
      <w:r w:rsidR="00B370B0" w:rsidRPr="00575698">
        <w:t>.</w:t>
      </w:r>
    </w:p>
    <w:p w14:paraId="6C7B7209" w14:textId="77777777" w:rsidR="000D0884" w:rsidRPr="00575698" w:rsidRDefault="00AB2983" w:rsidP="000D0884">
      <w:pPr>
        <w:pStyle w:val="a1"/>
        <w:numPr>
          <w:ilvl w:val="0"/>
          <w:numId w:val="0"/>
        </w:numPr>
        <w:ind w:firstLine="1134"/>
        <w:rPr>
          <w:b/>
        </w:rPr>
      </w:pPr>
      <w:r w:rsidRPr="00575698">
        <w:rPr>
          <w:b/>
        </w:rPr>
        <w:lastRenderedPageBreak/>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6D2BAB4" w14:textId="77777777" w:rsidR="00CB49BA" w:rsidRPr="00575698" w:rsidRDefault="00CB49BA" w:rsidP="008F0A0E">
      <w:pPr>
        <w:pStyle w:val="12"/>
        <w:numPr>
          <w:ilvl w:val="0"/>
          <w:numId w:val="2"/>
        </w:numPr>
        <w:ind w:left="1418" w:hanging="1418"/>
      </w:pPr>
      <w:bookmarkStart w:id="133" w:name="_Toc408775884"/>
      <w:bookmarkStart w:id="134" w:name="_Toc408779069"/>
      <w:bookmarkStart w:id="135" w:name="_Toc408780676"/>
      <w:bookmarkStart w:id="136" w:name="_Toc408840677"/>
      <w:bookmarkStart w:id="137" w:name="_Toc408842102"/>
      <w:bookmarkStart w:id="138" w:name="_Toc282982182"/>
      <w:bookmarkStart w:id="139" w:name="_Toc409088618"/>
      <w:bookmarkStart w:id="140" w:name="_Toc409088578"/>
      <w:bookmarkStart w:id="141" w:name="_Toc409089503"/>
      <w:bookmarkStart w:id="142" w:name="_Toc409089478"/>
      <w:bookmarkStart w:id="143" w:name="_Toc409090392"/>
      <w:bookmarkStart w:id="144" w:name="_Toc409113186"/>
      <w:bookmarkStart w:id="145" w:name="_Toc409173969"/>
      <w:bookmarkStart w:id="146" w:name="_Toc409174661"/>
      <w:bookmarkStart w:id="147" w:name="_Toc409189060"/>
      <w:bookmarkStart w:id="148" w:name="_Toc409198797"/>
      <w:bookmarkStart w:id="149" w:name="_Toc283058496"/>
      <w:bookmarkStart w:id="150" w:name="_Toc409204286"/>
      <w:bookmarkStart w:id="151" w:name="_Toc409474689"/>
      <w:bookmarkStart w:id="152" w:name="_Toc409528399"/>
      <w:bookmarkStart w:id="153" w:name="_Toc409630102"/>
      <w:bookmarkStart w:id="154" w:name="_Toc409703548"/>
      <w:bookmarkStart w:id="155" w:name="_Toc409711712"/>
      <w:bookmarkStart w:id="156" w:name="_Toc409715430"/>
      <w:bookmarkStart w:id="157" w:name="_Toc409721449"/>
      <w:bookmarkStart w:id="158" w:name="_Toc409720578"/>
      <w:bookmarkStart w:id="159" w:name="_Toc409721665"/>
      <w:bookmarkStart w:id="160" w:name="_Toc409807383"/>
      <w:bookmarkStart w:id="161" w:name="_Toc409812104"/>
      <w:bookmarkStart w:id="162" w:name="_Toc283764329"/>
      <w:bookmarkStart w:id="163" w:name="_Toc409908662"/>
      <w:bookmarkStart w:id="164" w:name="_Toc410902832"/>
      <w:bookmarkStart w:id="165" w:name="_Toc410907832"/>
      <w:bookmarkStart w:id="166" w:name="_Toc410908020"/>
      <w:bookmarkStart w:id="167" w:name="_Toc410910814"/>
      <w:bookmarkStart w:id="168" w:name="_Toc410911087"/>
      <w:bookmarkStart w:id="169" w:name="_Toc410920196"/>
      <w:bookmarkStart w:id="170" w:name="_Toc411279834"/>
      <w:bookmarkStart w:id="171" w:name="_Toc411626560"/>
      <w:bookmarkStart w:id="172" w:name="_Toc411632103"/>
      <w:bookmarkStart w:id="173" w:name="_Toc411882008"/>
      <w:bookmarkStart w:id="174" w:name="_Toc411940994"/>
      <w:bookmarkStart w:id="175" w:name="_Toc285801472"/>
      <w:bookmarkStart w:id="176" w:name="_Toc411949469"/>
      <w:bookmarkStart w:id="177" w:name="_Toc412111139"/>
      <w:bookmarkStart w:id="178" w:name="_Toc285977743"/>
      <w:bookmarkStart w:id="179" w:name="_Toc412127906"/>
      <w:bookmarkStart w:id="180" w:name="_Toc285999872"/>
      <w:bookmarkStart w:id="181" w:name="_Toc412218355"/>
      <w:bookmarkStart w:id="182" w:name="_Toc412543639"/>
      <w:bookmarkStart w:id="183" w:name="_Toc412551384"/>
      <w:bookmarkStart w:id="184" w:name="_Ref412558035"/>
      <w:bookmarkStart w:id="185" w:name="_Ref412558039"/>
      <w:bookmarkStart w:id="186" w:name="_Ref412558042"/>
      <w:bookmarkStart w:id="187" w:name="_Toc412760256"/>
      <w:bookmarkStart w:id="188" w:name="_Toc113011730"/>
      <w:bookmarkStart w:id="189" w:name="_Toc247716088"/>
      <w:bookmarkStart w:id="190" w:name="_Ref270014544"/>
      <w:bookmarkStart w:id="191" w:name="_Ref307332785"/>
      <w:bookmarkStart w:id="192" w:name="_Toc368984106"/>
      <w:bookmarkStart w:id="193" w:name="_Ref381815041"/>
      <w:bookmarkStart w:id="194" w:name="_Toc247716091"/>
      <w:r w:rsidRPr="00575698">
        <w:lastRenderedPageBreak/>
        <w:t>Общие положения</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5179E8" w14:textId="77777777" w:rsidR="008E09C3" w:rsidRPr="00575698" w:rsidRDefault="00E77877" w:rsidP="00634ABE">
      <w:pPr>
        <w:pStyle w:val="2"/>
        <w:numPr>
          <w:ilvl w:val="0"/>
          <w:numId w:val="18"/>
        </w:numPr>
        <w:tabs>
          <w:tab w:val="num" w:pos="360"/>
        </w:tabs>
      </w:pPr>
      <w:bookmarkStart w:id="195" w:name="_Toc407284627"/>
      <w:bookmarkStart w:id="196" w:name="_Toc407291355"/>
      <w:bookmarkStart w:id="197" w:name="_Toc407300155"/>
      <w:bookmarkStart w:id="198" w:name="_Toc407296705"/>
      <w:bookmarkStart w:id="199" w:name="_Toc407714485"/>
      <w:bookmarkStart w:id="200" w:name="_Toc407716650"/>
      <w:bookmarkStart w:id="201" w:name="_Toc407722902"/>
      <w:bookmarkStart w:id="202" w:name="_Toc407720332"/>
      <w:bookmarkStart w:id="203" w:name="_Toc407992561"/>
      <w:bookmarkStart w:id="204" w:name="_Toc407998989"/>
      <w:bookmarkStart w:id="205" w:name="_Toc408003229"/>
      <w:bookmarkStart w:id="206" w:name="_Toc408003472"/>
      <w:bookmarkStart w:id="207" w:name="_Toc408004228"/>
      <w:bookmarkStart w:id="208" w:name="_Toc408161467"/>
      <w:bookmarkStart w:id="209" w:name="_Toc408439686"/>
      <w:bookmarkStart w:id="210" w:name="_Toc408446794"/>
      <w:bookmarkStart w:id="211" w:name="_Toc408447059"/>
      <w:bookmarkStart w:id="212" w:name="_Toc408775885"/>
      <w:bookmarkStart w:id="213" w:name="_Toc408779070"/>
      <w:bookmarkStart w:id="214" w:name="_Toc408780677"/>
      <w:bookmarkStart w:id="215" w:name="_Toc408840678"/>
      <w:bookmarkStart w:id="216" w:name="_Toc408842103"/>
      <w:bookmarkStart w:id="217" w:name="_Toc282982183"/>
      <w:bookmarkStart w:id="218" w:name="_Toc409088619"/>
      <w:bookmarkStart w:id="219" w:name="_Toc409088579"/>
      <w:bookmarkStart w:id="220" w:name="_Toc409089504"/>
      <w:bookmarkStart w:id="221" w:name="_Toc409089479"/>
      <w:bookmarkStart w:id="222" w:name="_Toc409090393"/>
      <w:bookmarkStart w:id="223" w:name="_Toc409113187"/>
      <w:bookmarkStart w:id="224" w:name="_Toc409173970"/>
      <w:bookmarkStart w:id="225" w:name="_Toc409174662"/>
      <w:bookmarkStart w:id="226" w:name="_Toc409189061"/>
      <w:bookmarkStart w:id="227" w:name="_Toc409198798"/>
      <w:bookmarkStart w:id="228" w:name="_Toc283058497"/>
      <w:bookmarkStart w:id="229" w:name="_Toc409204287"/>
      <w:bookmarkStart w:id="230" w:name="_Toc409474690"/>
      <w:bookmarkStart w:id="231" w:name="_Toc409528400"/>
      <w:bookmarkStart w:id="232" w:name="_Toc409630103"/>
      <w:bookmarkStart w:id="233" w:name="_Toc409703549"/>
      <w:bookmarkStart w:id="234" w:name="_Toc409711713"/>
      <w:bookmarkStart w:id="235" w:name="_Toc409715431"/>
      <w:bookmarkStart w:id="236" w:name="_Toc409721450"/>
      <w:bookmarkStart w:id="237" w:name="_Toc409720579"/>
      <w:bookmarkStart w:id="238" w:name="_Toc409721666"/>
      <w:bookmarkStart w:id="239" w:name="_Toc409807384"/>
      <w:bookmarkStart w:id="240" w:name="_Toc409812105"/>
      <w:bookmarkStart w:id="241" w:name="_Toc283764330"/>
      <w:bookmarkStart w:id="242" w:name="_Toc409908663"/>
      <w:bookmarkStart w:id="243" w:name="_Toc410902833"/>
      <w:bookmarkStart w:id="244" w:name="_Toc410907833"/>
      <w:bookmarkStart w:id="245" w:name="_Toc410908021"/>
      <w:bookmarkStart w:id="246" w:name="_Toc410910815"/>
      <w:bookmarkStart w:id="247" w:name="_Toc410911088"/>
      <w:bookmarkStart w:id="248" w:name="_Toc410920197"/>
      <w:bookmarkStart w:id="249" w:name="_Toc411279835"/>
      <w:bookmarkStart w:id="250" w:name="_Toc411626561"/>
      <w:bookmarkStart w:id="251" w:name="_Toc411632104"/>
      <w:bookmarkStart w:id="252" w:name="_Toc411882009"/>
      <w:bookmarkStart w:id="253" w:name="_Toc411940995"/>
      <w:bookmarkStart w:id="254" w:name="_Toc285801473"/>
      <w:bookmarkStart w:id="255" w:name="_Toc411949470"/>
      <w:bookmarkStart w:id="256" w:name="_Toc412111140"/>
      <w:bookmarkStart w:id="257" w:name="_Toc285977744"/>
      <w:bookmarkStart w:id="258" w:name="_Toc412127907"/>
      <w:bookmarkStart w:id="259" w:name="_Toc285999873"/>
      <w:bookmarkStart w:id="260" w:name="_Toc412218356"/>
      <w:bookmarkStart w:id="261" w:name="_Toc412543640"/>
      <w:bookmarkStart w:id="262" w:name="_Toc412551385"/>
      <w:bookmarkStart w:id="263" w:name="_Toc412760257"/>
      <w:bookmarkStart w:id="264" w:name="_Toc5978306"/>
      <w:bookmarkStart w:id="265" w:name="_Toc113011731"/>
      <w:r w:rsidRPr="00575698">
        <w:t>Правовая основа закупочной деятельности Корпорации и организаций Корпорации</w:t>
      </w:r>
      <w:bookmarkStart w:id="266" w:name="_Toc247716089"/>
      <w:bookmarkStart w:id="267" w:name="_Ref263881644"/>
      <w:bookmarkEnd w:id="189"/>
      <w:bookmarkEnd w:id="190"/>
      <w:bookmarkEnd w:id="191"/>
      <w:bookmarkEnd w:id="192"/>
      <w:bookmarkEnd w:id="193"/>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9BEB669" w14:textId="77777777" w:rsidR="00EA284A" w:rsidRPr="00575698" w:rsidRDefault="00E77877" w:rsidP="00634ABE">
      <w:pPr>
        <w:pStyle w:val="3"/>
        <w:numPr>
          <w:ilvl w:val="1"/>
          <w:numId w:val="19"/>
        </w:numPr>
        <w:ind w:left="1134"/>
      </w:pPr>
      <w:bookmarkStart w:id="268" w:name="_Toc408840679"/>
      <w:bookmarkStart w:id="269" w:name="_Toc408842104"/>
      <w:bookmarkStart w:id="270" w:name="_Toc282982184"/>
      <w:bookmarkStart w:id="271" w:name="_Toc409088620"/>
      <w:bookmarkStart w:id="272" w:name="_Toc409088580"/>
      <w:bookmarkStart w:id="273" w:name="_Toc409089505"/>
      <w:bookmarkStart w:id="274" w:name="_Toc409089480"/>
      <w:bookmarkStart w:id="275" w:name="_Toc409090394"/>
      <w:bookmarkStart w:id="276" w:name="_Toc409113188"/>
      <w:bookmarkStart w:id="277" w:name="_Toc409173971"/>
      <w:bookmarkStart w:id="278" w:name="_Toc409174663"/>
      <w:bookmarkStart w:id="279" w:name="_Toc409189062"/>
      <w:bookmarkStart w:id="280" w:name="_Toc409198799"/>
      <w:bookmarkStart w:id="281" w:name="_Toc283058498"/>
      <w:bookmarkStart w:id="282" w:name="_Toc409204288"/>
      <w:bookmarkStart w:id="283" w:name="_Toc409474691"/>
      <w:bookmarkStart w:id="284" w:name="_Toc409528401"/>
      <w:bookmarkStart w:id="285" w:name="_Toc409630104"/>
      <w:bookmarkStart w:id="286" w:name="_Toc409703550"/>
      <w:bookmarkStart w:id="287" w:name="_Toc409711714"/>
      <w:bookmarkStart w:id="288" w:name="_Toc409715432"/>
      <w:bookmarkStart w:id="289" w:name="_Toc409721451"/>
      <w:bookmarkStart w:id="290" w:name="_Toc409720580"/>
      <w:bookmarkStart w:id="291" w:name="_Toc409721667"/>
      <w:bookmarkStart w:id="292" w:name="_Toc409807385"/>
      <w:bookmarkStart w:id="293" w:name="_Toc409812106"/>
      <w:bookmarkStart w:id="294" w:name="_Toc283764331"/>
      <w:bookmarkStart w:id="295" w:name="_Toc409908664"/>
      <w:bookmarkStart w:id="296" w:name="_Toc410902834"/>
      <w:bookmarkStart w:id="297" w:name="_Toc410907834"/>
      <w:bookmarkStart w:id="298" w:name="_Toc410908022"/>
      <w:bookmarkStart w:id="299" w:name="_Toc410910816"/>
      <w:bookmarkStart w:id="300" w:name="_Toc410911089"/>
      <w:bookmarkStart w:id="301" w:name="_Toc410920198"/>
      <w:bookmarkStart w:id="302" w:name="_Toc411279836"/>
      <w:bookmarkStart w:id="303" w:name="_Toc411626562"/>
      <w:bookmarkStart w:id="304" w:name="_Toc411632105"/>
      <w:bookmarkStart w:id="305" w:name="_Toc411882010"/>
      <w:bookmarkStart w:id="306" w:name="_Toc411940996"/>
      <w:bookmarkStart w:id="307" w:name="_Toc285801474"/>
      <w:bookmarkStart w:id="308" w:name="_Toc411949471"/>
      <w:bookmarkStart w:id="309" w:name="_Toc412111141"/>
      <w:bookmarkStart w:id="310" w:name="_Toc285977745"/>
      <w:bookmarkStart w:id="311" w:name="_Toc412127908"/>
      <w:bookmarkStart w:id="312" w:name="_Toc285999874"/>
      <w:bookmarkStart w:id="313" w:name="_Toc412218357"/>
      <w:bookmarkStart w:id="314" w:name="_Toc412543641"/>
      <w:bookmarkStart w:id="315" w:name="_Toc412551386"/>
      <w:bookmarkStart w:id="316" w:name="_Toc412760258"/>
      <w:bookmarkStart w:id="317" w:name="_Toc113011732"/>
      <w:bookmarkEnd w:id="266"/>
      <w:bookmarkEnd w:id="267"/>
      <w:r w:rsidRPr="00575698">
        <w:t>Сфера действия Положения</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468C12C" w14:textId="77777777" w:rsidR="00E77877" w:rsidRPr="00575698" w:rsidRDefault="00E77877" w:rsidP="00634ABE">
      <w:pPr>
        <w:pStyle w:val="4"/>
        <w:numPr>
          <w:ilvl w:val="2"/>
          <w:numId w:val="19"/>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233FEB">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51C78575" w14:textId="77777777" w:rsidR="00835A96" w:rsidRPr="00575698" w:rsidRDefault="00E77877" w:rsidP="00634ABE">
      <w:pPr>
        <w:pStyle w:val="4"/>
        <w:numPr>
          <w:ilvl w:val="2"/>
          <w:numId w:val="19"/>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6E57B67D" w14:textId="77777777" w:rsidR="00E77877" w:rsidRPr="00575698" w:rsidRDefault="008533FD" w:rsidP="00634ABE">
      <w:pPr>
        <w:pStyle w:val="4"/>
        <w:numPr>
          <w:ilvl w:val="2"/>
          <w:numId w:val="19"/>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233FEB">
        <w:t>1.2</w:t>
      </w:r>
      <w:r w:rsidR="00006861" w:rsidRPr="008F0A0E">
        <w:fldChar w:fldCharType="end"/>
      </w:r>
      <w:r w:rsidR="00B4318D" w:rsidRPr="00575698">
        <w:t xml:space="preserve"> Положения</w:t>
      </w:r>
      <w:r w:rsidR="00E77877" w:rsidRPr="00575698">
        <w:t>.</w:t>
      </w:r>
    </w:p>
    <w:p w14:paraId="3600C336" w14:textId="77777777" w:rsidR="00E77877" w:rsidRPr="00575698" w:rsidRDefault="00E77877" w:rsidP="00634ABE">
      <w:pPr>
        <w:pStyle w:val="4"/>
        <w:numPr>
          <w:ilvl w:val="2"/>
          <w:numId w:val="19"/>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4DB460" w14:textId="77777777" w:rsidR="00E77877" w:rsidRPr="00575698" w:rsidRDefault="00E77877" w:rsidP="00634ABE">
      <w:pPr>
        <w:pStyle w:val="4"/>
        <w:numPr>
          <w:ilvl w:val="2"/>
          <w:numId w:val="19"/>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7E0DA4D5" w14:textId="77777777" w:rsidR="00CA3028" w:rsidRPr="00575698" w:rsidRDefault="00E77877" w:rsidP="00634ABE">
      <w:pPr>
        <w:pStyle w:val="4"/>
        <w:keepNext/>
        <w:numPr>
          <w:ilvl w:val="2"/>
          <w:numId w:val="19"/>
        </w:numPr>
      </w:pPr>
      <w:bookmarkStart w:id="318"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8"/>
    </w:p>
    <w:p w14:paraId="6C797709" w14:textId="77777777" w:rsidR="00E77877" w:rsidRPr="00575698" w:rsidRDefault="00E77877" w:rsidP="00634ABE">
      <w:pPr>
        <w:pStyle w:val="4"/>
        <w:numPr>
          <w:ilvl w:val="2"/>
          <w:numId w:val="19"/>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w:t>
      </w:r>
      <w:r w:rsidR="00C72C0B" w:rsidRPr="00575698">
        <w:lastRenderedPageBreak/>
        <w:t xml:space="preserve">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0AD8979F" w14:textId="77777777" w:rsidR="00E77877" w:rsidRPr="00575698" w:rsidRDefault="00E77877" w:rsidP="00634ABE">
      <w:pPr>
        <w:pStyle w:val="4"/>
        <w:numPr>
          <w:ilvl w:val="2"/>
          <w:numId w:val="19"/>
        </w:numPr>
      </w:pPr>
      <w:r w:rsidRPr="00575698">
        <w:t>Положение утверждается Наблюдательным советом Корпорации.</w:t>
      </w:r>
    </w:p>
    <w:p w14:paraId="323D7246" w14:textId="77777777" w:rsidR="00E77877" w:rsidRPr="00575698" w:rsidRDefault="00E77877" w:rsidP="00634ABE">
      <w:pPr>
        <w:pStyle w:val="4"/>
        <w:numPr>
          <w:ilvl w:val="2"/>
          <w:numId w:val="19"/>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233FEB">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7A55B427" w14:textId="77777777" w:rsidR="00E77877" w:rsidRPr="00575698" w:rsidRDefault="00E77877" w:rsidP="00634ABE">
      <w:pPr>
        <w:pStyle w:val="4"/>
        <w:numPr>
          <w:ilvl w:val="2"/>
          <w:numId w:val="19"/>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44ED3C5F" w14:textId="77777777" w:rsidR="00E77877" w:rsidRPr="00575698" w:rsidRDefault="00E77877" w:rsidP="00634ABE">
      <w:pPr>
        <w:pStyle w:val="4"/>
        <w:numPr>
          <w:ilvl w:val="2"/>
          <w:numId w:val="19"/>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5C31DA42" w14:textId="77777777" w:rsidR="00E46D32" w:rsidRPr="00575698" w:rsidRDefault="00E46D32" w:rsidP="00634ABE">
      <w:pPr>
        <w:pStyle w:val="4"/>
        <w:numPr>
          <w:ilvl w:val="2"/>
          <w:numId w:val="19"/>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7F8EF655" w14:textId="77777777" w:rsidR="00EA284A" w:rsidRPr="00575698" w:rsidRDefault="00E77877" w:rsidP="00634ABE">
      <w:pPr>
        <w:pStyle w:val="3"/>
        <w:numPr>
          <w:ilvl w:val="1"/>
          <w:numId w:val="19"/>
        </w:numPr>
        <w:ind w:left="1134"/>
        <w:rPr>
          <w:lang w:eastAsia="en-US"/>
        </w:rPr>
      </w:pPr>
      <w:bookmarkStart w:id="319" w:name="_Ref408268595"/>
      <w:bookmarkStart w:id="320" w:name="_Toc408840680"/>
      <w:bookmarkStart w:id="321" w:name="_Toc408842105"/>
      <w:bookmarkStart w:id="322" w:name="_Toc282982185"/>
      <w:bookmarkStart w:id="323" w:name="_Toc409088621"/>
      <w:bookmarkStart w:id="324" w:name="_Toc409088581"/>
      <w:bookmarkStart w:id="325" w:name="_Toc409089506"/>
      <w:bookmarkStart w:id="326" w:name="_Toc409089481"/>
      <w:bookmarkStart w:id="327" w:name="_Toc409090395"/>
      <w:bookmarkStart w:id="328" w:name="_Toc409113189"/>
      <w:bookmarkStart w:id="329" w:name="_Toc409173972"/>
      <w:bookmarkStart w:id="330" w:name="_Toc409174664"/>
      <w:bookmarkStart w:id="331" w:name="_Toc409189063"/>
      <w:bookmarkStart w:id="332" w:name="_Toc409198800"/>
      <w:bookmarkStart w:id="333" w:name="_Toc283058499"/>
      <w:bookmarkStart w:id="334" w:name="_Toc409204289"/>
      <w:bookmarkStart w:id="335" w:name="_Toc409474692"/>
      <w:bookmarkStart w:id="336" w:name="_Toc409528402"/>
      <w:bookmarkStart w:id="337" w:name="_Toc409630105"/>
      <w:bookmarkStart w:id="338" w:name="_Toc409703551"/>
      <w:bookmarkStart w:id="339" w:name="_Toc409711715"/>
      <w:bookmarkStart w:id="340" w:name="_Toc409715433"/>
      <w:bookmarkStart w:id="341" w:name="_Toc409721452"/>
      <w:bookmarkStart w:id="342" w:name="_Toc409720581"/>
      <w:bookmarkStart w:id="343" w:name="_Toc409721668"/>
      <w:bookmarkStart w:id="344" w:name="_Toc409807386"/>
      <w:bookmarkStart w:id="345" w:name="_Toc409812107"/>
      <w:bookmarkStart w:id="346" w:name="_Toc283764332"/>
      <w:bookmarkStart w:id="347" w:name="_Toc409908665"/>
      <w:bookmarkStart w:id="348" w:name="_Toc410902835"/>
      <w:bookmarkStart w:id="349" w:name="_Toc410907835"/>
      <w:bookmarkStart w:id="350" w:name="_Toc410908023"/>
      <w:bookmarkStart w:id="351" w:name="_Toc410910817"/>
      <w:bookmarkStart w:id="352" w:name="_Toc410911090"/>
      <w:bookmarkStart w:id="353" w:name="_Toc410920199"/>
      <w:bookmarkStart w:id="354" w:name="_Toc411279837"/>
      <w:bookmarkStart w:id="355" w:name="_Toc411626563"/>
      <w:bookmarkStart w:id="356" w:name="_Toc411632106"/>
      <w:bookmarkStart w:id="357" w:name="_Toc411882011"/>
      <w:bookmarkStart w:id="358" w:name="_Toc411940997"/>
      <w:bookmarkStart w:id="359" w:name="_Toc285801475"/>
      <w:bookmarkStart w:id="360" w:name="_Toc411949472"/>
      <w:bookmarkStart w:id="361" w:name="_Toc412111142"/>
      <w:bookmarkStart w:id="362" w:name="_Toc285977746"/>
      <w:bookmarkStart w:id="363" w:name="_Toc412127909"/>
      <w:bookmarkStart w:id="364" w:name="_Toc285999875"/>
      <w:bookmarkStart w:id="365" w:name="_Toc412218358"/>
      <w:bookmarkStart w:id="366" w:name="_Toc412543642"/>
      <w:bookmarkStart w:id="367" w:name="_Toc412551387"/>
      <w:bookmarkStart w:id="368" w:name="_Toc412760259"/>
      <w:bookmarkStart w:id="369" w:name="_Toc113011733"/>
      <w:bookmarkStart w:id="370" w:name="_Ref408268547"/>
      <w:r w:rsidRPr="00575698">
        <w:t>Исключения из сферы действия Положения</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8D0B59" w14:textId="77777777" w:rsidR="00E77877" w:rsidRPr="00575698" w:rsidRDefault="00E77877" w:rsidP="00634ABE">
      <w:pPr>
        <w:pStyle w:val="4"/>
        <w:numPr>
          <w:ilvl w:val="2"/>
          <w:numId w:val="19"/>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233FEB">
        <w:t>1.3</w:t>
      </w:r>
      <w:r w:rsidR="00006861" w:rsidRPr="008F0A0E">
        <w:fldChar w:fldCharType="end"/>
      </w:r>
      <w:r w:rsidR="00B4318D" w:rsidRPr="00575698">
        <w:t xml:space="preserve"> Положения</w:t>
      </w:r>
      <w:r w:rsidR="00392174" w:rsidRPr="00575698">
        <w:t>.</w:t>
      </w:r>
    </w:p>
    <w:p w14:paraId="7FF92188" w14:textId="77777777" w:rsidR="003C1C86" w:rsidRPr="00575698" w:rsidRDefault="003C1C86" w:rsidP="00634ABE">
      <w:pPr>
        <w:pStyle w:val="4"/>
        <w:numPr>
          <w:ilvl w:val="2"/>
          <w:numId w:val="19"/>
        </w:numPr>
      </w:pPr>
      <w:bookmarkStart w:id="371" w:name="_Ref408334669"/>
      <w:r w:rsidRPr="00575698">
        <w:t>Положение не применяется заказчиками в случаях, прямо указанных в части 4 статьи 1 Закона 223-ФЗ.</w:t>
      </w:r>
    </w:p>
    <w:p w14:paraId="13885432" w14:textId="77777777" w:rsidR="00E77877" w:rsidRPr="00575698" w:rsidRDefault="00E77877" w:rsidP="00634ABE">
      <w:pPr>
        <w:pStyle w:val="4"/>
        <w:numPr>
          <w:ilvl w:val="2"/>
          <w:numId w:val="19"/>
        </w:numPr>
      </w:pPr>
      <w:bookmarkStart w:id="372" w:name="_Ref408334685"/>
      <w:bookmarkEnd w:id="371"/>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2"/>
    </w:p>
    <w:p w14:paraId="7012CA51" w14:textId="77777777" w:rsidR="00E77877" w:rsidRPr="00575698" w:rsidRDefault="00E77877" w:rsidP="00634ABE">
      <w:pPr>
        <w:pStyle w:val="4"/>
        <w:numPr>
          <w:ilvl w:val="2"/>
          <w:numId w:val="19"/>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233FEB">
        <w:t>19</w:t>
      </w:r>
      <w:r w:rsidR="00006861" w:rsidRPr="008F0A0E">
        <w:fldChar w:fldCharType="end"/>
      </w:r>
      <w:r w:rsidR="006949C1" w:rsidRPr="00575698">
        <w:t xml:space="preserve"> </w:t>
      </w:r>
      <w:r w:rsidR="00B4318D" w:rsidRPr="00575698">
        <w:t>Положения</w:t>
      </w:r>
      <w:r w:rsidRPr="00575698">
        <w:t>.</w:t>
      </w:r>
    </w:p>
    <w:p w14:paraId="1BE8828F" w14:textId="77777777" w:rsidR="00EA284A" w:rsidRPr="00575698" w:rsidRDefault="00E77877" w:rsidP="00634ABE">
      <w:pPr>
        <w:pStyle w:val="3"/>
        <w:numPr>
          <w:ilvl w:val="1"/>
          <w:numId w:val="19"/>
        </w:numPr>
        <w:ind w:left="1134"/>
        <w:rPr>
          <w:lang w:eastAsia="en-US"/>
        </w:rPr>
      </w:pPr>
      <w:bookmarkStart w:id="373" w:name="_Ref408269165"/>
      <w:bookmarkStart w:id="374" w:name="_Toc408840681"/>
      <w:bookmarkStart w:id="375" w:name="_Toc408842106"/>
      <w:bookmarkStart w:id="376" w:name="_Toc282982186"/>
      <w:bookmarkStart w:id="377" w:name="_Toc409088622"/>
      <w:bookmarkStart w:id="378" w:name="_Toc409088582"/>
      <w:bookmarkStart w:id="379" w:name="_Toc409089507"/>
      <w:bookmarkStart w:id="380" w:name="_Toc409089482"/>
      <w:bookmarkStart w:id="381" w:name="_Toc409090396"/>
      <w:bookmarkStart w:id="382" w:name="_Toc409113190"/>
      <w:bookmarkStart w:id="383" w:name="_Toc409173973"/>
      <w:bookmarkStart w:id="384" w:name="_Toc409174665"/>
      <w:bookmarkStart w:id="385" w:name="_Toc409189064"/>
      <w:bookmarkStart w:id="386" w:name="_Toc409198801"/>
      <w:bookmarkStart w:id="387" w:name="_Toc283058500"/>
      <w:bookmarkStart w:id="388" w:name="_Toc409204290"/>
      <w:bookmarkStart w:id="389" w:name="_Toc409474693"/>
      <w:bookmarkStart w:id="390" w:name="_Toc409528403"/>
      <w:bookmarkStart w:id="391" w:name="_Toc409630106"/>
      <w:bookmarkStart w:id="392" w:name="_Toc409703552"/>
      <w:bookmarkStart w:id="393" w:name="_Toc409711716"/>
      <w:bookmarkStart w:id="394" w:name="_Toc409715434"/>
      <w:bookmarkStart w:id="395" w:name="_Toc409721453"/>
      <w:bookmarkStart w:id="396" w:name="_Toc409720582"/>
      <w:bookmarkStart w:id="397" w:name="_Toc409721669"/>
      <w:bookmarkStart w:id="398" w:name="_Toc409807387"/>
      <w:bookmarkStart w:id="399" w:name="_Toc409812108"/>
      <w:bookmarkStart w:id="400" w:name="_Toc283764333"/>
      <w:bookmarkStart w:id="401" w:name="_Toc409908666"/>
      <w:bookmarkStart w:id="402" w:name="_Toc410902836"/>
      <w:bookmarkStart w:id="403" w:name="_Toc410907836"/>
      <w:bookmarkStart w:id="404" w:name="_Toc410908024"/>
      <w:bookmarkStart w:id="405" w:name="_Toc410910818"/>
      <w:bookmarkStart w:id="406" w:name="_Toc410911091"/>
      <w:bookmarkStart w:id="407" w:name="_Toc410920200"/>
      <w:bookmarkStart w:id="408" w:name="_Toc411279838"/>
      <w:bookmarkStart w:id="409" w:name="_Toc411626564"/>
      <w:bookmarkStart w:id="410" w:name="_Toc411632107"/>
      <w:bookmarkStart w:id="411" w:name="_Toc411882012"/>
      <w:bookmarkStart w:id="412" w:name="_Toc411940998"/>
      <w:bookmarkStart w:id="413" w:name="_Toc285801476"/>
      <w:bookmarkStart w:id="414" w:name="_Toc411949473"/>
      <w:bookmarkStart w:id="415" w:name="_Toc412111143"/>
      <w:bookmarkStart w:id="416" w:name="_Toc285977747"/>
      <w:bookmarkStart w:id="417" w:name="_Toc412127910"/>
      <w:bookmarkStart w:id="418" w:name="_Toc285999876"/>
      <w:bookmarkStart w:id="419" w:name="_Toc412218359"/>
      <w:bookmarkStart w:id="420" w:name="_Toc412543643"/>
      <w:bookmarkStart w:id="421" w:name="_Toc412551388"/>
      <w:bookmarkStart w:id="422" w:name="_Toc412760260"/>
      <w:bookmarkStart w:id="423" w:name="_Toc113011734"/>
      <w:r w:rsidRPr="00575698">
        <w:rPr>
          <w:lang w:eastAsia="en-US"/>
        </w:rPr>
        <w:t>Порядок присоединения к Положению</w:t>
      </w:r>
      <w:bookmarkEnd w:id="370"/>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1E5689D" w14:textId="77777777" w:rsidR="00F71EB7" w:rsidRPr="00575698" w:rsidRDefault="00E77877" w:rsidP="00634ABE">
      <w:pPr>
        <w:pStyle w:val="4"/>
        <w:numPr>
          <w:ilvl w:val="2"/>
          <w:numId w:val="19"/>
        </w:numPr>
      </w:pPr>
      <w:bookmarkStart w:id="424"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4"/>
    </w:p>
    <w:p w14:paraId="18EB1F83" w14:textId="77777777" w:rsidR="00FE36B0" w:rsidRPr="00575698" w:rsidRDefault="008D133B" w:rsidP="00634ABE">
      <w:pPr>
        <w:pStyle w:val="4"/>
        <w:numPr>
          <w:ilvl w:val="2"/>
          <w:numId w:val="19"/>
        </w:numPr>
      </w:pPr>
      <w:bookmarkStart w:id="425"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w:t>
      </w:r>
      <w:r w:rsidR="000D0884" w:rsidRPr="00575698">
        <w:lastRenderedPageBreak/>
        <w:t>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0F249B37" w14:textId="77777777" w:rsidR="0003414A" w:rsidRPr="00575698" w:rsidRDefault="0003414A" w:rsidP="00634ABE">
      <w:pPr>
        <w:pStyle w:val="4"/>
        <w:numPr>
          <w:ilvl w:val="2"/>
          <w:numId w:val="19"/>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0A63506B" w14:textId="77777777" w:rsidR="00E77877" w:rsidRPr="00575698" w:rsidRDefault="00E77877" w:rsidP="00634ABE">
      <w:pPr>
        <w:pStyle w:val="4"/>
        <w:numPr>
          <w:ilvl w:val="2"/>
          <w:numId w:val="19"/>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5"/>
    </w:p>
    <w:p w14:paraId="1F10DEA2" w14:textId="77777777" w:rsidR="00E77877" w:rsidRPr="00575698" w:rsidRDefault="00E77877" w:rsidP="00634ABE">
      <w:pPr>
        <w:pStyle w:val="4"/>
        <w:numPr>
          <w:ilvl w:val="2"/>
          <w:numId w:val="19"/>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6539A472" w14:textId="77777777" w:rsidR="00E77877" w:rsidRPr="00575698" w:rsidRDefault="00E77877" w:rsidP="00634ABE">
      <w:pPr>
        <w:pStyle w:val="2"/>
        <w:numPr>
          <w:ilvl w:val="0"/>
          <w:numId w:val="19"/>
        </w:numPr>
      </w:pPr>
      <w:bookmarkStart w:id="426" w:name="_Toc411252667"/>
      <w:bookmarkStart w:id="427" w:name="_Toc411323400"/>
      <w:bookmarkStart w:id="428" w:name="_Toc411252668"/>
      <w:bookmarkStart w:id="429" w:name="_Toc411323401"/>
      <w:bookmarkStart w:id="430" w:name="_Toc411252669"/>
      <w:bookmarkStart w:id="431" w:name="_Toc411323402"/>
      <w:bookmarkStart w:id="432" w:name="_Toc411252670"/>
      <w:bookmarkStart w:id="433" w:name="_Toc411323403"/>
      <w:bookmarkStart w:id="434" w:name="_Toc411252671"/>
      <w:bookmarkStart w:id="435" w:name="_Toc411323404"/>
      <w:bookmarkStart w:id="436" w:name="_Toc411252672"/>
      <w:bookmarkStart w:id="437" w:name="_Toc411323405"/>
      <w:bookmarkStart w:id="438" w:name="_Toc408840682"/>
      <w:bookmarkStart w:id="439" w:name="_Toc408842107"/>
      <w:bookmarkStart w:id="440" w:name="_Toc282982187"/>
      <w:bookmarkStart w:id="441" w:name="_Toc409088623"/>
      <w:bookmarkStart w:id="442" w:name="_Toc409088583"/>
      <w:bookmarkStart w:id="443" w:name="_Toc409089508"/>
      <w:bookmarkStart w:id="444" w:name="_Toc409089483"/>
      <w:bookmarkStart w:id="445" w:name="_Toc409090397"/>
      <w:bookmarkStart w:id="446" w:name="_Toc409113191"/>
      <w:bookmarkStart w:id="447" w:name="_Toc409173974"/>
      <w:bookmarkStart w:id="448" w:name="_Toc409174666"/>
      <w:bookmarkStart w:id="449" w:name="_Toc409189065"/>
      <w:bookmarkStart w:id="450" w:name="_Toc409198802"/>
      <w:bookmarkStart w:id="451" w:name="_Toc283058501"/>
      <w:bookmarkStart w:id="452" w:name="_Toc409204291"/>
      <w:bookmarkStart w:id="453" w:name="_Ref409209405"/>
      <w:bookmarkStart w:id="454" w:name="_Toc409474694"/>
      <w:bookmarkStart w:id="455" w:name="_Toc409528404"/>
      <w:bookmarkStart w:id="456" w:name="_Toc409630107"/>
      <w:bookmarkStart w:id="457" w:name="_Toc409703553"/>
      <w:bookmarkStart w:id="458" w:name="_Toc409711717"/>
      <w:bookmarkStart w:id="459" w:name="_Toc409715435"/>
      <w:bookmarkStart w:id="460" w:name="_Toc409721454"/>
      <w:bookmarkStart w:id="461" w:name="_Toc409720583"/>
      <w:bookmarkStart w:id="462" w:name="_Toc409721670"/>
      <w:bookmarkStart w:id="463" w:name="_Toc409807388"/>
      <w:bookmarkStart w:id="464" w:name="_Toc409812109"/>
      <w:bookmarkStart w:id="465" w:name="_Toc283764334"/>
      <w:bookmarkStart w:id="466" w:name="_Toc409908667"/>
      <w:bookmarkStart w:id="467" w:name="_Toc410902837"/>
      <w:bookmarkStart w:id="468" w:name="_Toc410907837"/>
      <w:bookmarkStart w:id="469" w:name="_Toc410908025"/>
      <w:bookmarkStart w:id="470" w:name="_Toc410910819"/>
      <w:bookmarkStart w:id="471" w:name="_Toc410911092"/>
      <w:bookmarkStart w:id="472" w:name="_Toc410920201"/>
      <w:bookmarkStart w:id="473" w:name="_Toc411279839"/>
      <w:bookmarkStart w:id="474" w:name="_Toc411626565"/>
      <w:bookmarkStart w:id="475" w:name="_Toc411632108"/>
      <w:bookmarkStart w:id="476" w:name="_Toc411882013"/>
      <w:bookmarkStart w:id="477" w:name="_Toc411940999"/>
      <w:bookmarkStart w:id="478" w:name="_Toc285801477"/>
      <w:bookmarkStart w:id="479" w:name="_Toc411949474"/>
      <w:bookmarkStart w:id="480" w:name="_Toc412111144"/>
      <w:bookmarkStart w:id="481" w:name="_Toc285977748"/>
      <w:bookmarkStart w:id="482" w:name="_Toc412127911"/>
      <w:bookmarkStart w:id="483" w:name="_Toc285999877"/>
      <w:bookmarkStart w:id="484" w:name="_Toc412218360"/>
      <w:bookmarkStart w:id="485" w:name="_Toc412543644"/>
      <w:bookmarkStart w:id="486" w:name="_Toc412551389"/>
      <w:bookmarkStart w:id="487" w:name="_Toc412760261"/>
      <w:bookmarkStart w:id="488" w:name="_Ref24452500"/>
      <w:bookmarkStart w:id="489" w:name="_Toc113011735"/>
      <w:bookmarkStart w:id="490" w:name="_Toc407284628"/>
      <w:bookmarkStart w:id="491" w:name="_Toc407291356"/>
      <w:bookmarkStart w:id="492" w:name="_Toc407300156"/>
      <w:bookmarkStart w:id="493" w:name="_Toc407296706"/>
      <w:bookmarkStart w:id="494" w:name="_Toc407714486"/>
      <w:bookmarkStart w:id="495" w:name="_Toc407716651"/>
      <w:bookmarkStart w:id="496" w:name="_Toc407722903"/>
      <w:bookmarkStart w:id="497" w:name="_Toc407720333"/>
      <w:bookmarkStart w:id="498" w:name="_Toc407992562"/>
      <w:bookmarkStart w:id="499" w:name="_Toc407998990"/>
      <w:bookmarkStart w:id="500" w:name="_Toc408003230"/>
      <w:bookmarkStart w:id="501" w:name="_Toc408003473"/>
      <w:bookmarkStart w:id="502" w:name="_Toc408004229"/>
      <w:bookmarkStart w:id="503" w:name="_Toc408161468"/>
      <w:bookmarkStart w:id="504" w:name="_Toc408439687"/>
      <w:bookmarkStart w:id="505" w:name="_Toc408446795"/>
      <w:bookmarkStart w:id="506" w:name="_Toc408447060"/>
      <w:bookmarkStart w:id="507" w:name="_Toc408775886"/>
      <w:bookmarkStart w:id="508" w:name="_Toc408779071"/>
      <w:bookmarkStart w:id="509" w:name="_Toc408780678"/>
      <w:bookmarkStart w:id="510" w:name="_Toc368984107"/>
      <w:bookmarkEnd w:id="194"/>
      <w:bookmarkEnd w:id="426"/>
      <w:bookmarkEnd w:id="427"/>
      <w:bookmarkEnd w:id="428"/>
      <w:bookmarkEnd w:id="429"/>
      <w:bookmarkEnd w:id="430"/>
      <w:bookmarkEnd w:id="431"/>
      <w:bookmarkEnd w:id="432"/>
      <w:bookmarkEnd w:id="433"/>
      <w:bookmarkEnd w:id="434"/>
      <w:bookmarkEnd w:id="435"/>
      <w:bookmarkEnd w:id="436"/>
      <w:bookmarkEnd w:id="437"/>
      <w:r w:rsidRPr="00575698">
        <w:t>Цели и принципы закупочной деятельности</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F66A112" w14:textId="77777777" w:rsidR="00EA284A" w:rsidRPr="00575698" w:rsidRDefault="00E77877" w:rsidP="00634ABE">
      <w:pPr>
        <w:pStyle w:val="3"/>
        <w:numPr>
          <w:ilvl w:val="1"/>
          <w:numId w:val="19"/>
        </w:numPr>
        <w:ind w:left="1134"/>
        <w:rPr>
          <w:lang w:eastAsia="en-US"/>
        </w:rPr>
      </w:pPr>
      <w:bookmarkStart w:id="511" w:name="_Toc408162584"/>
      <w:bookmarkStart w:id="512" w:name="_Toc408840683"/>
      <w:bookmarkStart w:id="513" w:name="_Toc408842108"/>
      <w:bookmarkStart w:id="514" w:name="_Toc282982188"/>
      <w:bookmarkStart w:id="515" w:name="_Toc409088624"/>
      <w:bookmarkStart w:id="516" w:name="_Toc409088584"/>
      <w:bookmarkStart w:id="517" w:name="_Toc409089509"/>
      <w:bookmarkStart w:id="518" w:name="_Toc409089484"/>
      <w:bookmarkStart w:id="519" w:name="_Toc409090398"/>
      <w:bookmarkStart w:id="520" w:name="_Toc409113192"/>
      <w:bookmarkStart w:id="521" w:name="_Toc409173975"/>
      <w:bookmarkStart w:id="522" w:name="_Toc409174667"/>
      <w:bookmarkStart w:id="523" w:name="_Toc409189066"/>
      <w:bookmarkStart w:id="524" w:name="_Toc409198803"/>
      <w:bookmarkStart w:id="525" w:name="_Toc283058502"/>
      <w:bookmarkStart w:id="526" w:name="_Toc409204292"/>
      <w:bookmarkStart w:id="527" w:name="_Toc409474695"/>
      <w:bookmarkStart w:id="528" w:name="_Toc409528405"/>
      <w:bookmarkStart w:id="529" w:name="_Toc409630108"/>
      <w:bookmarkStart w:id="530" w:name="_Toc409703554"/>
      <w:bookmarkStart w:id="531" w:name="_Toc409711718"/>
      <w:bookmarkStart w:id="532" w:name="_Toc409715436"/>
      <w:bookmarkStart w:id="533" w:name="_Toc409721455"/>
      <w:bookmarkStart w:id="534" w:name="_Toc409720584"/>
      <w:bookmarkStart w:id="535" w:name="_Toc409721671"/>
      <w:bookmarkStart w:id="536" w:name="_Toc409807389"/>
      <w:bookmarkStart w:id="537" w:name="_Toc409812110"/>
      <w:bookmarkStart w:id="538" w:name="_Toc283764335"/>
      <w:bookmarkStart w:id="539" w:name="_Toc409908668"/>
      <w:bookmarkStart w:id="540" w:name="_Toc410902838"/>
      <w:bookmarkStart w:id="541" w:name="_Toc410907838"/>
      <w:bookmarkStart w:id="542" w:name="_Toc410908026"/>
      <w:bookmarkStart w:id="543" w:name="_Toc410910820"/>
      <w:bookmarkStart w:id="544" w:name="_Toc410911093"/>
      <w:bookmarkStart w:id="545" w:name="_Toc410920202"/>
      <w:bookmarkStart w:id="546" w:name="_Toc411279840"/>
      <w:bookmarkStart w:id="547" w:name="_Toc411626566"/>
      <w:bookmarkStart w:id="548" w:name="_Toc411632109"/>
      <w:bookmarkStart w:id="549" w:name="_Toc411882014"/>
      <w:bookmarkStart w:id="550" w:name="_Toc411941000"/>
      <w:bookmarkStart w:id="551" w:name="_Toc285801478"/>
      <w:bookmarkStart w:id="552" w:name="_Toc411949475"/>
      <w:bookmarkStart w:id="553" w:name="_Toc412111145"/>
      <w:bookmarkStart w:id="554" w:name="_Toc285977749"/>
      <w:bookmarkStart w:id="555" w:name="_Toc412127912"/>
      <w:bookmarkStart w:id="556" w:name="_Toc285999878"/>
      <w:bookmarkStart w:id="557" w:name="_Toc412218361"/>
      <w:bookmarkStart w:id="558" w:name="_Toc412543645"/>
      <w:bookmarkStart w:id="559" w:name="_Toc412551390"/>
      <w:bookmarkStart w:id="560" w:name="_Toc412760262"/>
      <w:bookmarkStart w:id="561" w:name="_Toc113011736"/>
      <w:r w:rsidRPr="00575698">
        <w:t>Основные цели закупочной</w:t>
      </w:r>
      <w:r w:rsidR="00E66FC7" w:rsidRPr="00575698">
        <w:t xml:space="preserve"> </w:t>
      </w:r>
      <w:r w:rsidRPr="00575698">
        <w:rPr>
          <w:lang w:eastAsia="en-US"/>
        </w:rPr>
        <w:t>деятельности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F3E32D0" w14:textId="77777777" w:rsidR="00E77877" w:rsidRPr="00575698" w:rsidRDefault="00E77877" w:rsidP="00634ABE">
      <w:pPr>
        <w:pStyle w:val="4"/>
        <w:keepNext/>
        <w:numPr>
          <w:ilvl w:val="2"/>
          <w:numId w:val="19"/>
        </w:numPr>
      </w:pPr>
      <w:r w:rsidRPr="00575698">
        <w:t>Основными целями закупочной деятельности являются:</w:t>
      </w:r>
    </w:p>
    <w:p w14:paraId="20303865" w14:textId="77777777" w:rsidR="00E77877" w:rsidRPr="00575698" w:rsidRDefault="00E77877" w:rsidP="00634ABE">
      <w:pPr>
        <w:pStyle w:val="5"/>
        <w:numPr>
          <w:ilvl w:val="3"/>
          <w:numId w:val="19"/>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74F04491" w14:textId="77777777" w:rsidR="00E77877" w:rsidRPr="00575698" w:rsidRDefault="00E77877" w:rsidP="00634ABE">
      <w:pPr>
        <w:pStyle w:val="5"/>
        <w:numPr>
          <w:ilvl w:val="3"/>
          <w:numId w:val="19"/>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408372A0" w14:textId="77777777" w:rsidR="00E77877" w:rsidRPr="00575698" w:rsidRDefault="00E77877" w:rsidP="00634ABE">
      <w:pPr>
        <w:pStyle w:val="5"/>
        <w:numPr>
          <w:ilvl w:val="3"/>
          <w:numId w:val="19"/>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0DD13906" w14:textId="77777777" w:rsidR="00E77877" w:rsidRPr="00575698" w:rsidRDefault="00E77877" w:rsidP="00634ABE">
      <w:pPr>
        <w:pStyle w:val="5"/>
        <w:numPr>
          <w:ilvl w:val="3"/>
          <w:numId w:val="19"/>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2E8546F0" w14:textId="77777777" w:rsidR="00E77877" w:rsidRPr="00575698" w:rsidRDefault="00E77877" w:rsidP="00634ABE">
      <w:pPr>
        <w:pStyle w:val="5"/>
        <w:numPr>
          <w:ilvl w:val="3"/>
          <w:numId w:val="19"/>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49FF4206" w14:textId="77777777" w:rsidR="00EA284A" w:rsidRPr="00575698" w:rsidRDefault="00E77877" w:rsidP="00634ABE">
      <w:pPr>
        <w:pStyle w:val="3"/>
        <w:numPr>
          <w:ilvl w:val="1"/>
          <w:numId w:val="19"/>
        </w:numPr>
        <w:ind w:left="1134"/>
        <w:rPr>
          <w:lang w:eastAsia="en-US"/>
        </w:rPr>
      </w:pPr>
      <w:bookmarkStart w:id="562" w:name="_Toc408162585"/>
      <w:bookmarkStart w:id="563" w:name="_Toc408840684"/>
      <w:bookmarkStart w:id="564" w:name="_Toc408842109"/>
      <w:bookmarkStart w:id="565" w:name="_Toc282982189"/>
      <w:bookmarkStart w:id="566" w:name="_Toc409088625"/>
      <w:bookmarkStart w:id="567" w:name="_Toc409088585"/>
      <w:bookmarkStart w:id="568" w:name="_Toc409089510"/>
      <w:bookmarkStart w:id="569" w:name="_Toc409089485"/>
      <w:bookmarkStart w:id="570" w:name="_Toc409090399"/>
      <w:bookmarkStart w:id="571" w:name="_Toc409113193"/>
      <w:bookmarkStart w:id="572" w:name="_Toc409173976"/>
      <w:bookmarkStart w:id="573" w:name="_Toc409174668"/>
      <w:bookmarkStart w:id="574" w:name="_Toc409189067"/>
      <w:bookmarkStart w:id="575" w:name="_Toc409198804"/>
      <w:bookmarkStart w:id="576" w:name="_Toc283058503"/>
      <w:bookmarkStart w:id="577" w:name="_Toc409204293"/>
      <w:bookmarkStart w:id="578" w:name="_Toc409474696"/>
      <w:bookmarkStart w:id="579" w:name="_Toc409528406"/>
      <w:bookmarkStart w:id="580" w:name="_Toc409630109"/>
      <w:bookmarkStart w:id="581" w:name="_Toc409703555"/>
      <w:bookmarkStart w:id="582" w:name="_Toc409711719"/>
      <w:bookmarkStart w:id="583" w:name="_Toc409715437"/>
      <w:bookmarkStart w:id="584" w:name="_Toc409721456"/>
      <w:bookmarkStart w:id="585" w:name="_Toc409720585"/>
      <w:bookmarkStart w:id="586" w:name="_Toc409721672"/>
      <w:bookmarkStart w:id="587" w:name="_Toc409807390"/>
      <w:bookmarkStart w:id="588" w:name="_Toc409812111"/>
      <w:bookmarkStart w:id="589" w:name="_Toc283764336"/>
      <w:bookmarkStart w:id="590" w:name="_Toc409908669"/>
      <w:bookmarkStart w:id="591" w:name="_Toc410902839"/>
      <w:bookmarkStart w:id="592" w:name="_Toc410907839"/>
      <w:bookmarkStart w:id="593" w:name="_Toc410908027"/>
      <w:bookmarkStart w:id="594" w:name="_Toc410910821"/>
      <w:bookmarkStart w:id="595" w:name="_Toc410911094"/>
      <w:bookmarkStart w:id="596" w:name="_Toc410920203"/>
      <w:bookmarkStart w:id="597" w:name="_Toc411279841"/>
      <w:bookmarkStart w:id="598" w:name="_Toc411626567"/>
      <w:bookmarkStart w:id="599" w:name="_Toc411632110"/>
      <w:bookmarkStart w:id="600" w:name="_Toc411882015"/>
      <w:bookmarkStart w:id="601" w:name="_Toc411941001"/>
      <w:bookmarkStart w:id="602" w:name="_Toc285801479"/>
      <w:bookmarkStart w:id="603" w:name="_Toc411949476"/>
      <w:bookmarkStart w:id="604" w:name="_Toc412111146"/>
      <w:bookmarkStart w:id="605" w:name="_Toc285977750"/>
      <w:bookmarkStart w:id="606" w:name="_Toc412127913"/>
      <w:bookmarkStart w:id="607" w:name="_Toc285999879"/>
      <w:bookmarkStart w:id="608" w:name="_Toc412218362"/>
      <w:bookmarkStart w:id="609" w:name="_Toc412543646"/>
      <w:bookmarkStart w:id="610" w:name="_Toc412551391"/>
      <w:bookmarkStart w:id="611" w:name="_Toc412760263"/>
      <w:bookmarkStart w:id="612" w:name="_Toc113011737"/>
      <w:r w:rsidRPr="00575698">
        <w:t>Принципы закупочной</w:t>
      </w:r>
      <w:r w:rsidR="00E66FC7" w:rsidRPr="00575698">
        <w:t xml:space="preserve"> </w:t>
      </w:r>
      <w:r w:rsidRPr="00575698">
        <w:rPr>
          <w:lang w:eastAsia="en-US"/>
        </w:rPr>
        <w:t>деятельности</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094BC0A" w14:textId="77777777" w:rsidR="00E77877" w:rsidRPr="00575698" w:rsidRDefault="00E77877" w:rsidP="00634ABE">
      <w:pPr>
        <w:pStyle w:val="4"/>
        <w:keepNext/>
        <w:numPr>
          <w:ilvl w:val="2"/>
          <w:numId w:val="19"/>
        </w:numPr>
      </w:pPr>
      <w:r w:rsidRPr="00575698">
        <w:t>Основными принципами осуществления закупок являются:</w:t>
      </w:r>
    </w:p>
    <w:p w14:paraId="44FEBFFF" w14:textId="77777777" w:rsidR="00E77877" w:rsidRPr="00575698" w:rsidRDefault="00E77877" w:rsidP="00634ABE">
      <w:pPr>
        <w:pStyle w:val="5"/>
        <w:numPr>
          <w:ilvl w:val="3"/>
          <w:numId w:val="19"/>
        </w:numPr>
      </w:pPr>
      <w:r w:rsidRPr="00575698">
        <w:t>информационная открытость закупок, обеспечение гласности и прозрачности закупок;</w:t>
      </w:r>
    </w:p>
    <w:p w14:paraId="7C1876D8" w14:textId="77777777" w:rsidR="00E77877" w:rsidRPr="00575698" w:rsidRDefault="00E77877" w:rsidP="00634ABE">
      <w:pPr>
        <w:pStyle w:val="5"/>
        <w:numPr>
          <w:ilvl w:val="3"/>
          <w:numId w:val="19"/>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1943B2C" w14:textId="77777777" w:rsidR="00E77877" w:rsidRPr="00575698" w:rsidRDefault="00E77877" w:rsidP="00634ABE">
      <w:pPr>
        <w:pStyle w:val="5"/>
        <w:numPr>
          <w:ilvl w:val="3"/>
          <w:numId w:val="19"/>
        </w:numPr>
      </w:pPr>
      <w:r w:rsidRPr="00575698">
        <w:lastRenderedPageBreak/>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EAEE6D1" w14:textId="77777777" w:rsidR="00E77877" w:rsidRPr="00575698" w:rsidRDefault="00E77877" w:rsidP="00634ABE">
      <w:pPr>
        <w:pStyle w:val="5"/>
        <w:numPr>
          <w:ilvl w:val="3"/>
          <w:numId w:val="19"/>
        </w:numPr>
      </w:pPr>
      <w:r w:rsidRPr="00575698">
        <w:t>отсутствие ограничения допуска к участию в закупке путем установления неизмеряемых требований к участникам.</w:t>
      </w:r>
    </w:p>
    <w:p w14:paraId="56D9C5FA" w14:textId="77777777" w:rsidR="00EA284A" w:rsidRPr="00575698" w:rsidRDefault="00E77877" w:rsidP="00634ABE">
      <w:pPr>
        <w:pStyle w:val="3"/>
        <w:numPr>
          <w:ilvl w:val="1"/>
          <w:numId w:val="19"/>
        </w:numPr>
        <w:ind w:left="1134"/>
        <w:rPr>
          <w:lang w:eastAsia="en-US"/>
        </w:rPr>
      </w:pPr>
      <w:bookmarkStart w:id="613" w:name="_Toc352191025"/>
      <w:bookmarkStart w:id="614" w:name="_Toc408840685"/>
      <w:bookmarkStart w:id="615" w:name="_Toc408842110"/>
      <w:bookmarkStart w:id="616" w:name="_Toc282982190"/>
      <w:bookmarkStart w:id="617" w:name="_Toc409088626"/>
      <w:bookmarkStart w:id="618" w:name="_Toc409088586"/>
      <w:bookmarkStart w:id="619" w:name="_Toc409089511"/>
      <w:bookmarkStart w:id="620" w:name="_Toc409089486"/>
      <w:bookmarkStart w:id="621" w:name="_Toc409090400"/>
      <w:bookmarkStart w:id="622" w:name="_Toc409113194"/>
      <w:bookmarkStart w:id="623" w:name="_Toc409173977"/>
      <w:bookmarkStart w:id="624" w:name="_Toc409174669"/>
      <w:bookmarkStart w:id="625" w:name="_Toc409189068"/>
      <w:bookmarkStart w:id="626" w:name="_Toc409198805"/>
      <w:bookmarkStart w:id="627" w:name="_Toc283058504"/>
      <w:bookmarkStart w:id="628" w:name="_Toc409204294"/>
      <w:bookmarkStart w:id="629" w:name="_Toc409474697"/>
      <w:bookmarkStart w:id="630" w:name="_Toc409528407"/>
      <w:bookmarkStart w:id="631" w:name="_Toc409630110"/>
      <w:bookmarkStart w:id="632" w:name="_Toc409703556"/>
      <w:bookmarkStart w:id="633" w:name="_Toc409711720"/>
      <w:bookmarkStart w:id="634" w:name="_Toc409715438"/>
      <w:bookmarkStart w:id="635" w:name="_Toc409721457"/>
      <w:bookmarkStart w:id="636" w:name="_Toc409720586"/>
      <w:bookmarkStart w:id="637" w:name="_Toc409721673"/>
      <w:bookmarkStart w:id="638" w:name="_Toc409807391"/>
      <w:bookmarkStart w:id="639" w:name="_Toc409812112"/>
      <w:bookmarkStart w:id="640" w:name="_Toc283764337"/>
      <w:bookmarkStart w:id="641" w:name="_Toc409908670"/>
      <w:bookmarkStart w:id="642" w:name="_Toc410902840"/>
      <w:bookmarkStart w:id="643" w:name="_Toc410907840"/>
      <w:bookmarkStart w:id="644" w:name="_Toc410908028"/>
      <w:bookmarkStart w:id="645" w:name="_Toc410910822"/>
      <w:bookmarkStart w:id="646" w:name="_Toc410911095"/>
      <w:bookmarkStart w:id="647" w:name="_Toc410920204"/>
      <w:bookmarkStart w:id="648" w:name="_Toc411279842"/>
      <w:bookmarkStart w:id="649" w:name="_Toc411626568"/>
      <w:bookmarkStart w:id="650" w:name="_Toc411632111"/>
      <w:bookmarkStart w:id="651" w:name="_Toc411882016"/>
      <w:bookmarkStart w:id="652" w:name="_Toc411941002"/>
      <w:bookmarkStart w:id="653" w:name="_Toc285801480"/>
      <w:bookmarkStart w:id="654" w:name="_Toc411949477"/>
      <w:bookmarkStart w:id="655" w:name="_Toc412111147"/>
      <w:bookmarkStart w:id="656" w:name="_Toc285977751"/>
      <w:bookmarkStart w:id="657" w:name="_Toc412127914"/>
      <w:bookmarkStart w:id="658" w:name="_Toc285999880"/>
      <w:bookmarkStart w:id="659" w:name="_Toc412218363"/>
      <w:bookmarkStart w:id="660" w:name="_Toc412543647"/>
      <w:bookmarkStart w:id="661" w:name="_Toc412551392"/>
      <w:bookmarkStart w:id="662" w:name="_Toc412760264"/>
      <w:bookmarkStart w:id="663" w:name="_Toc5978313"/>
      <w:bookmarkStart w:id="664" w:name="_Toc113011738"/>
      <w:r w:rsidRPr="00575698">
        <w:rPr>
          <w:lang w:eastAsia="en-US"/>
        </w:rPr>
        <w:t>Организационно-методические основы реализации целей и принципов закупочной деятельности</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B8CF0CB" w14:textId="77777777" w:rsidR="00E77877" w:rsidRPr="00575698" w:rsidRDefault="00E77877" w:rsidP="00634ABE">
      <w:pPr>
        <w:pStyle w:val="4"/>
        <w:keepNext/>
        <w:numPr>
          <w:ilvl w:val="2"/>
          <w:numId w:val="19"/>
        </w:numPr>
      </w:pPr>
      <w:bookmarkStart w:id="665"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5"/>
    </w:p>
    <w:p w14:paraId="68FE87F1" w14:textId="77777777" w:rsidR="00E77877" w:rsidRPr="00575698" w:rsidRDefault="007A117C" w:rsidP="00634ABE">
      <w:pPr>
        <w:pStyle w:val="5"/>
        <w:numPr>
          <w:ilvl w:val="3"/>
          <w:numId w:val="19"/>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7B20D7C" w14:textId="77777777" w:rsidR="00E77877" w:rsidRPr="00575698" w:rsidRDefault="00E77877" w:rsidP="00634ABE">
      <w:pPr>
        <w:pStyle w:val="5"/>
        <w:numPr>
          <w:ilvl w:val="3"/>
          <w:numId w:val="19"/>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54BBF4DC" w14:textId="77777777" w:rsidR="00E77877" w:rsidRPr="00575698" w:rsidRDefault="00E77877" w:rsidP="00634ABE">
      <w:pPr>
        <w:pStyle w:val="5"/>
        <w:keepNext/>
        <w:numPr>
          <w:ilvl w:val="3"/>
          <w:numId w:val="19"/>
        </w:numPr>
      </w:pPr>
      <w:r w:rsidRPr="00575698">
        <w:t xml:space="preserve">соблюдение при закупках </w:t>
      </w:r>
      <w:r w:rsidR="008F1B32" w:rsidRPr="00575698">
        <w:t xml:space="preserve">следующих </w:t>
      </w:r>
      <w:r w:rsidRPr="00575698">
        <w:t>требований:</w:t>
      </w:r>
    </w:p>
    <w:p w14:paraId="49AD7935" w14:textId="77777777" w:rsidR="00E77877" w:rsidRPr="00575698" w:rsidRDefault="00E77877" w:rsidP="00634ABE">
      <w:pPr>
        <w:pStyle w:val="6"/>
        <w:numPr>
          <w:ilvl w:val="4"/>
          <w:numId w:val="19"/>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1F0FC591" w14:textId="77777777" w:rsidR="00E77877" w:rsidRPr="00575698" w:rsidRDefault="00E77877" w:rsidP="00634ABE">
      <w:pPr>
        <w:pStyle w:val="6"/>
        <w:numPr>
          <w:ilvl w:val="4"/>
          <w:numId w:val="19"/>
        </w:numPr>
      </w:pPr>
      <w:r w:rsidRPr="00575698">
        <w:t>корпоративных стандартов и норм;</w:t>
      </w:r>
    </w:p>
    <w:p w14:paraId="3B1B00F3" w14:textId="77777777" w:rsidR="00E77877" w:rsidRPr="00575698" w:rsidRDefault="00E77877" w:rsidP="00634ABE">
      <w:pPr>
        <w:pStyle w:val="5"/>
        <w:numPr>
          <w:ilvl w:val="3"/>
          <w:numId w:val="19"/>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160049BD" w14:textId="77777777" w:rsidR="00E77877" w:rsidRPr="00575698" w:rsidRDefault="00E77877" w:rsidP="00634ABE">
      <w:pPr>
        <w:pStyle w:val="5"/>
        <w:numPr>
          <w:ilvl w:val="3"/>
          <w:numId w:val="19"/>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24199ADF" w14:textId="77777777" w:rsidR="00E77877" w:rsidRPr="00575698" w:rsidRDefault="00E77877" w:rsidP="00634ABE">
      <w:pPr>
        <w:pStyle w:val="5"/>
        <w:numPr>
          <w:ilvl w:val="3"/>
          <w:numId w:val="19"/>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0557343B" w14:textId="77777777" w:rsidR="00E77877" w:rsidRPr="00575698" w:rsidRDefault="00E77877" w:rsidP="00634ABE">
      <w:pPr>
        <w:pStyle w:val="5"/>
        <w:numPr>
          <w:ilvl w:val="3"/>
          <w:numId w:val="19"/>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7D7B7F64" w14:textId="77777777" w:rsidR="00E77877" w:rsidRPr="00575698" w:rsidRDefault="00E77877" w:rsidP="00634ABE">
      <w:pPr>
        <w:pStyle w:val="5"/>
        <w:numPr>
          <w:ilvl w:val="3"/>
          <w:numId w:val="19"/>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5D315DE" w14:textId="77777777" w:rsidR="00E77877" w:rsidRPr="00575698" w:rsidRDefault="00E77877" w:rsidP="00634ABE">
      <w:pPr>
        <w:pStyle w:val="5"/>
        <w:numPr>
          <w:ilvl w:val="3"/>
          <w:numId w:val="19"/>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0DFAA6EA" w14:textId="77777777" w:rsidR="00E77877" w:rsidRPr="00575698" w:rsidRDefault="00E77877" w:rsidP="00634ABE">
      <w:pPr>
        <w:pStyle w:val="5"/>
        <w:numPr>
          <w:ilvl w:val="3"/>
          <w:numId w:val="19"/>
        </w:numPr>
      </w:pPr>
      <w:r w:rsidRPr="00575698">
        <w:lastRenderedPageBreak/>
        <w:t>установление взаимосвязи между результатами закупочной деятельности и процессом финансирования заключаемых договоров;</w:t>
      </w:r>
    </w:p>
    <w:p w14:paraId="63E21A80" w14:textId="77777777" w:rsidR="00E77877" w:rsidRPr="00575698" w:rsidRDefault="00E77877" w:rsidP="00634ABE">
      <w:pPr>
        <w:pStyle w:val="5"/>
        <w:numPr>
          <w:ilvl w:val="3"/>
          <w:numId w:val="19"/>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741F82E1" w14:textId="77777777" w:rsidR="000F61B5" w:rsidRPr="00575698" w:rsidRDefault="00E77877" w:rsidP="00634ABE">
      <w:pPr>
        <w:pStyle w:val="5"/>
        <w:numPr>
          <w:ilvl w:val="3"/>
          <w:numId w:val="19"/>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ECDE88" w14:textId="77777777" w:rsidR="00E77877" w:rsidRPr="00575698" w:rsidRDefault="00994E2F" w:rsidP="00634ABE">
      <w:pPr>
        <w:pStyle w:val="5"/>
        <w:numPr>
          <w:ilvl w:val="3"/>
          <w:numId w:val="19"/>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5521FDB8" w14:textId="77777777" w:rsidR="00E77877" w:rsidRPr="00575698" w:rsidRDefault="008F1B32" w:rsidP="00634ABE">
      <w:pPr>
        <w:pStyle w:val="4"/>
        <w:keepNext/>
        <w:numPr>
          <w:ilvl w:val="2"/>
          <w:numId w:val="19"/>
        </w:numPr>
      </w:pPr>
      <w:bookmarkStart w:id="666"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6"/>
    </w:p>
    <w:p w14:paraId="140F4E7E" w14:textId="77777777" w:rsidR="00E77877" w:rsidRPr="00575698" w:rsidRDefault="00E77877" w:rsidP="00634ABE">
      <w:pPr>
        <w:pStyle w:val="5"/>
        <w:numPr>
          <w:ilvl w:val="3"/>
          <w:numId w:val="19"/>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2A42F8AA" w14:textId="77777777" w:rsidR="00E77877" w:rsidRPr="00575698" w:rsidRDefault="00E77877" w:rsidP="00634ABE">
      <w:pPr>
        <w:pStyle w:val="5"/>
        <w:numPr>
          <w:ilvl w:val="3"/>
          <w:numId w:val="19"/>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64A50C5" w14:textId="77777777" w:rsidR="00E77877" w:rsidRPr="00575698" w:rsidRDefault="00E77877" w:rsidP="00634ABE">
      <w:pPr>
        <w:pStyle w:val="5"/>
        <w:numPr>
          <w:ilvl w:val="3"/>
          <w:numId w:val="19"/>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4C098C8D" w14:textId="77777777" w:rsidR="00E77877" w:rsidRPr="00575698" w:rsidRDefault="00E77877" w:rsidP="00634ABE">
      <w:pPr>
        <w:pStyle w:val="5"/>
        <w:numPr>
          <w:ilvl w:val="3"/>
          <w:numId w:val="19"/>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2561E826" w14:textId="77777777" w:rsidR="00E77877" w:rsidRPr="00575698" w:rsidRDefault="00E77877" w:rsidP="00634ABE">
      <w:pPr>
        <w:pStyle w:val="5"/>
        <w:numPr>
          <w:ilvl w:val="3"/>
          <w:numId w:val="19"/>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3813B500" w14:textId="77777777" w:rsidR="00E77877" w:rsidRPr="00575698" w:rsidRDefault="00E77877" w:rsidP="00634ABE">
      <w:pPr>
        <w:pStyle w:val="5"/>
        <w:numPr>
          <w:ilvl w:val="3"/>
          <w:numId w:val="19"/>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67138781" w14:textId="77777777" w:rsidR="00E77877" w:rsidRPr="00575698" w:rsidRDefault="00E77877" w:rsidP="00634ABE">
      <w:pPr>
        <w:pStyle w:val="5"/>
        <w:numPr>
          <w:ilvl w:val="3"/>
          <w:numId w:val="19"/>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73425D24" w14:textId="77777777" w:rsidR="00E77877" w:rsidRPr="00575698" w:rsidRDefault="00E77877" w:rsidP="00634ABE">
      <w:pPr>
        <w:pStyle w:val="5"/>
        <w:numPr>
          <w:ilvl w:val="3"/>
          <w:numId w:val="19"/>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53FC22E4" w14:textId="77777777" w:rsidR="000F61B5" w:rsidRPr="00575698" w:rsidRDefault="00E77877" w:rsidP="00634ABE">
      <w:pPr>
        <w:pStyle w:val="5"/>
        <w:numPr>
          <w:ilvl w:val="3"/>
          <w:numId w:val="19"/>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0AD36590" w14:textId="77777777" w:rsidR="00E77877" w:rsidRPr="00575698" w:rsidRDefault="00D36719" w:rsidP="00634ABE">
      <w:pPr>
        <w:pStyle w:val="5"/>
        <w:numPr>
          <w:ilvl w:val="3"/>
          <w:numId w:val="19"/>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6AEC0BE5" w14:textId="77777777" w:rsidR="00D06062" w:rsidRPr="00575698" w:rsidRDefault="00D06062" w:rsidP="00634ABE">
      <w:pPr>
        <w:pStyle w:val="2"/>
        <w:numPr>
          <w:ilvl w:val="0"/>
          <w:numId w:val="19"/>
        </w:numPr>
      </w:pPr>
      <w:bookmarkStart w:id="667" w:name="_Toc408840688"/>
      <w:bookmarkStart w:id="668" w:name="_Toc408842113"/>
      <w:bookmarkStart w:id="669" w:name="_Toc282982193"/>
      <w:bookmarkStart w:id="670" w:name="_Toc409088629"/>
      <w:bookmarkStart w:id="671" w:name="_Toc409088589"/>
      <w:bookmarkStart w:id="672" w:name="_Toc409089514"/>
      <w:bookmarkStart w:id="673" w:name="_Toc409089489"/>
      <w:bookmarkStart w:id="674" w:name="_Toc409090403"/>
      <w:bookmarkStart w:id="675" w:name="_Toc409113197"/>
      <w:bookmarkStart w:id="676" w:name="_Toc409173980"/>
      <w:bookmarkStart w:id="677" w:name="_Toc409174672"/>
      <w:bookmarkStart w:id="678" w:name="_Toc409189071"/>
      <w:bookmarkStart w:id="679" w:name="_Toc409198808"/>
      <w:bookmarkStart w:id="680" w:name="_Toc283058507"/>
      <w:bookmarkStart w:id="681" w:name="_Toc409204297"/>
      <w:bookmarkStart w:id="682" w:name="_Ref409217065"/>
      <w:bookmarkStart w:id="683" w:name="_Ref409390153"/>
      <w:bookmarkStart w:id="684" w:name="_Toc409474700"/>
      <w:bookmarkStart w:id="685" w:name="_Toc409528410"/>
      <w:bookmarkStart w:id="686" w:name="_Toc409630113"/>
      <w:bookmarkStart w:id="687" w:name="_Toc409703559"/>
      <w:bookmarkStart w:id="688" w:name="_Toc409711723"/>
      <w:bookmarkStart w:id="689" w:name="_Toc409715441"/>
      <w:bookmarkStart w:id="690" w:name="_Toc409721460"/>
      <w:bookmarkStart w:id="691" w:name="_Toc409720589"/>
      <w:bookmarkStart w:id="692" w:name="_Toc409721676"/>
      <w:bookmarkStart w:id="693" w:name="_Toc409807394"/>
      <w:bookmarkStart w:id="694" w:name="_Toc409812115"/>
      <w:bookmarkStart w:id="695" w:name="_Ref409906402"/>
      <w:bookmarkStart w:id="696" w:name="_Toc283764338"/>
      <w:bookmarkStart w:id="697" w:name="_Toc409908671"/>
      <w:bookmarkStart w:id="698" w:name="_Ref410411539"/>
      <w:bookmarkStart w:id="699" w:name="_Ref410730805"/>
      <w:bookmarkStart w:id="700" w:name="_Ref410855977"/>
      <w:bookmarkStart w:id="701" w:name="_Ref410856147"/>
      <w:bookmarkStart w:id="702" w:name="_Toc410902841"/>
      <w:bookmarkStart w:id="703" w:name="_Toc410907841"/>
      <w:bookmarkStart w:id="704" w:name="_Toc410908029"/>
      <w:bookmarkStart w:id="705" w:name="_Toc410910823"/>
      <w:bookmarkStart w:id="706" w:name="_Toc410911096"/>
      <w:bookmarkStart w:id="707" w:name="_Toc410920205"/>
      <w:bookmarkStart w:id="708" w:name="_Toc411279843"/>
      <w:bookmarkStart w:id="709" w:name="_Toc411626569"/>
      <w:bookmarkStart w:id="710" w:name="_Toc411632112"/>
      <w:bookmarkStart w:id="711" w:name="_Toc411882017"/>
      <w:bookmarkStart w:id="712" w:name="_Toc411941003"/>
      <w:bookmarkStart w:id="713" w:name="_Toc285801481"/>
      <w:bookmarkStart w:id="714" w:name="_Toc411949478"/>
      <w:bookmarkStart w:id="715" w:name="_Toc412111148"/>
      <w:bookmarkStart w:id="716" w:name="_Toc285977752"/>
      <w:bookmarkStart w:id="717" w:name="_Toc412127915"/>
      <w:bookmarkStart w:id="718" w:name="_Toc285999881"/>
      <w:bookmarkStart w:id="719" w:name="_Toc412218364"/>
      <w:bookmarkStart w:id="720" w:name="_Toc412543648"/>
      <w:bookmarkStart w:id="721" w:name="_Toc412551393"/>
      <w:bookmarkStart w:id="722" w:name="_Ref435262414"/>
      <w:bookmarkStart w:id="723" w:name="_Ref435263820"/>
      <w:bookmarkStart w:id="724" w:name="_Toc412760265"/>
      <w:bookmarkStart w:id="725" w:name="_Toc113011739"/>
      <w:r w:rsidRPr="00575698">
        <w:lastRenderedPageBreak/>
        <w:t>Информационное обеспечение</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C912E13" w14:textId="77777777" w:rsidR="00EA284A" w:rsidRPr="00575698" w:rsidRDefault="00D06062" w:rsidP="00634ABE">
      <w:pPr>
        <w:pStyle w:val="3"/>
        <w:numPr>
          <w:ilvl w:val="1"/>
          <w:numId w:val="19"/>
        </w:numPr>
        <w:ind w:left="1134"/>
        <w:rPr>
          <w:lang w:eastAsia="en-US"/>
        </w:rPr>
      </w:pPr>
      <w:bookmarkStart w:id="726" w:name="_Toc408840689"/>
      <w:bookmarkStart w:id="727" w:name="_Toc408842114"/>
      <w:bookmarkStart w:id="728" w:name="_Toc282982194"/>
      <w:bookmarkStart w:id="729" w:name="_Toc409088630"/>
      <w:bookmarkStart w:id="730" w:name="_Toc409088590"/>
      <w:bookmarkStart w:id="731" w:name="_Toc409089515"/>
      <w:bookmarkStart w:id="732" w:name="_Toc409089490"/>
      <w:bookmarkStart w:id="733" w:name="_Toc409090404"/>
      <w:bookmarkStart w:id="734" w:name="_Toc409113198"/>
      <w:bookmarkStart w:id="735" w:name="_Toc409173981"/>
      <w:bookmarkStart w:id="736" w:name="_Toc409174673"/>
      <w:bookmarkStart w:id="737" w:name="_Toc409189072"/>
      <w:bookmarkStart w:id="738" w:name="_Ref409191455"/>
      <w:bookmarkStart w:id="739" w:name="_Toc409198809"/>
      <w:bookmarkStart w:id="740" w:name="_Toc283058508"/>
      <w:bookmarkStart w:id="741" w:name="_Toc409204298"/>
      <w:bookmarkStart w:id="742" w:name="_Ref409352734"/>
      <w:bookmarkStart w:id="743" w:name="_Ref409352981"/>
      <w:bookmarkStart w:id="744" w:name="_Ref409463583"/>
      <w:bookmarkStart w:id="745" w:name="_Ref409463974"/>
      <w:bookmarkStart w:id="746" w:name="_Toc409474701"/>
      <w:bookmarkStart w:id="747" w:name="_Toc409528411"/>
      <w:bookmarkStart w:id="748" w:name="_Toc409630114"/>
      <w:bookmarkStart w:id="749" w:name="_Ref409635858"/>
      <w:bookmarkStart w:id="750" w:name="_Ref409639817"/>
      <w:bookmarkStart w:id="751" w:name="_Toc409703560"/>
      <w:bookmarkStart w:id="752" w:name="_Toc409711724"/>
      <w:bookmarkStart w:id="753" w:name="_Toc409715442"/>
      <w:bookmarkStart w:id="754" w:name="_Toc409721461"/>
      <w:bookmarkStart w:id="755" w:name="_Toc409720590"/>
      <w:bookmarkStart w:id="756" w:name="_Toc409721677"/>
      <w:bookmarkStart w:id="757" w:name="_Toc409807395"/>
      <w:bookmarkStart w:id="758" w:name="_Toc409812116"/>
      <w:bookmarkStart w:id="759" w:name="_Ref409814562"/>
      <w:bookmarkStart w:id="760" w:name="_Toc283764339"/>
      <w:bookmarkStart w:id="761" w:name="_Toc409908672"/>
      <w:bookmarkStart w:id="762" w:name="_Ref410058942"/>
      <w:bookmarkStart w:id="763" w:name="_Toc410902842"/>
      <w:bookmarkStart w:id="764" w:name="_Toc410907842"/>
      <w:bookmarkStart w:id="765" w:name="_Toc410908030"/>
      <w:bookmarkStart w:id="766" w:name="_Toc410910824"/>
      <w:bookmarkStart w:id="767" w:name="_Toc410911097"/>
      <w:bookmarkStart w:id="768" w:name="_Toc410920206"/>
      <w:bookmarkStart w:id="769" w:name="_Toc411279844"/>
      <w:bookmarkStart w:id="770" w:name="_Toc411626570"/>
      <w:bookmarkStart w:id="771" w:name="_Toc411632113"/>
      <w:bookmarkStart w:id="772" w:name="_Toc411882018"/>
      <w:bookmarkStart w:id="773" w:name="_Toc411941004"/>
      <w:bookmarkStart w:id="774" w:name="_Toc285801482"/>
      <w:bookmarkStart w:id="775" w:name="_Toc411949479"/>
      <w:bookmarkStart w:id="776" w:name="_Toc412111149"/>
      <w:bookmarkStart w:id="777" w:name="_Toc285977753"/>
      <w:bookmarkStart w:id="778" w:name="_Toc412127916"/>
      <w:bookmarkStart w:id="779" w:name="_Toc285999882"/>
      <w:bookmarkStart w:id="780" w:name="_Toc412218365"/>
      <w:bookmarkStart w:id="781" w:name="_Toc412543649"/>
      <w:bookmarkStart w:id="782" w:name="_Toc412551394"/>
      <w:bookmarkStart w:id="783" w:name="_Toc412760266"/>
      <w:bookmarkStart w:id="784" w:name="_Toc113011740"/>
      <w:bookmarkStart w:id="785" w:name="_Ref113015968"/>
      <w:bookmarkStart w:id="786" w:name="_Ref113375884"/>
      <w:r w:rsidRPr="00575698">
        <w:t>Официальное размещение</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8A17FAB" w14:textId="77777777" w:rsidR="00D06062" w:rsidRPr="00575698" w:rsidRDefault="00713151" w:rsidP="00634ABE">
      <w:pPr>
        <w:pStyle w:val="4"/>
        <w:numPr>
          <w:ilvl w:val="2"/>
          <w:numId w:val="19"/>
        </w:numPr>
      </w:pPr>
      <w:bookmarkStart w:id="787" w:name="_Ref409343368"/>
      <w:bookmarkStart w:id="788"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7"/>
      <w:bookmarkEnd w:id="788"/>
    </w:p>
    <w:p w14:paraId="16ABAB33" w14:textId="36D8362F" w:rsidR="00D06062" w:rsidRPr="00575698" w:rsidRDefault="00D06062" w:rsidP="00634ABE">
      <w:pPr>
        <w:pStyle w:val="5"/>
        <w:numPr>
          <w:ilvl w:val="3"/>
          <w:numId w:val="19"/>
        </w:numPr>
      </w:pPr>
      <w:r w:rsidRPr="00575698">
        <w:t>ЕИС</w:t>
      </w:r>
      <w:r w:rsidR="00C95552">
        <w:t xml:space="preserve">, официальный сайт ЕИС (с учетом требований п. </w:t>
      </w:r>
      <w:r w:rsidR="00C95552">
        <w:fldChar w:fldCharType="begin"/>
      </w:r>
      <w:r w:rsidR="00C95552">
        <w:instrText xml:space="preserve"> REF _Ref112754828 \r \h </w:instrText>
      </w:r>
      <w:r w:rsidR="00C95552">
        <w:fldChar w:fldCharType="separate"/>
      </w:r>
      <w:r w:rsidR="00233FEB">
        <w:t>3.1.7</w:t>
      </w:r>
      <w:r w:rsidR="00C95552">
        <w:fldChar w:fldCharType="end"/>
      </w:r>
      <w:r w:rsidR="00C95552">
        <w:t xml:space="preserve"> Положения)</w:t>
      </w:r>
      <w:r w:rsidRPr="00575698">
        <w:t xml:space="preserve">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233FEB">
        <w:t>3.1.4</w:t>
      </w:r>
      <w:r w:rsidR="00006861" w:rsidRPr="008F0A0E">
        <w:fldChar w:fldCharType="end"/>
      </w:r>
      <w:r w:rsidR="006D6AAB" w:rsidRPr="00575698">
        <w:t xml:space="preserve"> Положения, – официальный сайт заказчика</w:t>
      </w:r>
      <w:r w:rsidR="00260E6A" w:rsidRPr="00575698">
        <w:t>;</w:t>
      </w:r>
    </w:p>
    <w:p w14:paraId="52D38277" w14:textId="77777777" w:rsidR="00D06062" w:rsidRPr="00575698" w:rsidRDefault="00D06062" w:rsidP="00634ABE">
      <w:pPr>
        <w:pStyle w:val="5"/>
        <w:numPr>
          <w:ilvl w:val="3"/>
          <w:numId w:val="19"/>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1740FF40" w14:textId="77777777" w:rsidR="000F4108" w:rsidRPr="00575698" w:rsidRDefault="00713151" w:rsidP="00634ABE">
      <w:pPr>
        <w:pStyle w:val="4"/>
        <w:numPr>
          <w:ilvl w:val="2"/>
          <w:numId w:val="19"/>
        </w:numPr>
      </w:pPr>
      <w:bookmarkStart w:id="789"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9"/>
    </w:p>
    <w:p w14:paraId="338D02EE" w14:textId="529F8967" w:rsidR="000F4108" w:rsidRPr="00575698" w:rsidRDefault="000F4108" w:rsidP="00634ABE">
      <w:pPr>
        <w:pStyle w:val="5"/>
        <w:numPr>
          <w:ilvl w:val="3"/>
          <w:numId w:val="19"/>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00D24E7A" w:rsidRPr="00BC7687">
        <w:t xml:space="preserve"> </w:t>
      </w:r>
      <w:r w:rsidR="00D24E7A">
        <w:t xml:space="preserve">(с учетом требований п. </w:t>
      </w:r>
      <w:r w:rsidR="00D24E7A">
        <w:fldChar w:fldCharType="begin"/>
      </w:r>
      <w:r w:rsidR="00D24E7A">
        <w:instrText xml:space="preserve"> REF _Ref112754828 \r \h </w:instrText>
      </w:r>
      <w:r w:rsidR="00D24E7A">
        <w:fldChar w:fldCharType="separate"/>
      </w:r>
      <w:r w:rsidR="00233FEB">
        <w:t>3.1.7</w:t>
      </w:r>
      <w:r w:rsidR="00D24E7A">
        <w:fldChar w:fldCharType="end"/>
      </w:r>
      <w:r w:rsidR="00D24E7A">
        <w:t xml:space="preserve"> Положения)</w:t>
      </w:r>
      <w:r w:rsidRPr="00575698">
        <w:t>;</w:t>
      </w:r>
    </w:p>
    <w:p w14:paraId="7A57979F" w14:textId="0FFB355C" w:rsidR="00302720" w:rsidRDefault="00B042B4" w:rsidP="00634ABE">
      <w:pPr>
        <w:pStyle w:val="5"/>
        <w:numPr>
          <w:ilvl w:val="3"/>
          <w:numId w:val="19"/>
        </w:numPr>
      </w:pPr>
      <w:r w:rsidRPr="00575698">
        <w:t xml:space="preserve">при проведении </w:t>
      </w:r>
      <w:r w:rsidR="00BA5154">
        <w:t xml:space="preserve">закрытых </w:t>
      </w:r>
      <w:r w:rsidR="00931D6C">
        <w:t xml:space="preserve">конкурентных </w:t>
      </w:r>
      <w:r w:rsidRPr="00575698">
        <w:t>закупок в электронной форме</w:t>
      </w:r>
      <w:r w:rsidR="0011364A">
        <w:t>, состязательных переговоров на ЗЭТП</w:t>
      </w:r>
      <w:r w:rsidRPr="00575698">
        <w:t xml:space="preserve"> – путем размещения информации о закупке на ЗЭТП</w:t>
      </w:r>
      <w:r w:rsidR="00C95552">
        <w:t xml:space="preserve"> (с учетом требований п. </w:t>
      </w:r>
      <w:r w:rsidR="00C95552">
        <w:fldChar w:fldCharType="begin"/>
      </w:r>
      <w:r w:rsidR="00C95552">
        <w:instrText xml:space="preserve"> REF _Ref112754828 \r \h </w:instrText>
      </w:r>
      <w:r w:rsidR="00C95552">
        <w:fldChar w:fldCharType="separate"/>
      </w:r>
      <w:r w:rsidR="00233FEB">
        <w:t>3.1.7</w:t>
      </w:r>
      <w:r w:rsidR="00C95552">
        <w:fldChar w:fldCharType="end"/>
      </w:r>
      <w:r w:rsidR="00C95552">
        <w:t xml:space="preserve"> Положения)</w:t>
      </w:r>
      <w:r w:rsidR="00302720">
        <w:t>;</w:t>
      </w:r>
    </w:p>
    <w:p w14:paraId="43B645A5" w14:textId="46B019B1" w:rsidR="00D06062" w:rsidRPr="00575698" w:rsidRDefault="00302720" w:rsidP="00634ABE">
      <w:pPr>
        <w:pStyle w:val="5"/>
        <w:numPr>
          <w:ilvl w:val="3"/>
          <w:numId w:val="19"/>
        </w:numPr>
      </w:pPr>
      <w:r>
        <w:t>при проведении ценового запроса на ЭТП</w:t>
      </w:r>
      <w:r w:rsidR="0011364A">
        <w:t>, состязательных переговоров на ЭТП</w:t>
      </w:r>
      <w:r>
        <w:t xml:space="preserve"> </w:t>
      </w:r>
      <w:r w:rsidR="004E34DE">
        <w:t>–</w:t>
      </w:r>
      <w:r>
        <w:t xml:space="preserve"> </w:t>
      </w:r>
      <w:r w:rsidR="00E50CDA" w:rsidRPr="00523BDC">
        <w:t xml:space="preserve">путем размещения </w:t>
      </w:r>
      <w:r w:rsidR="00E50CDA">
        <w:t xml:space="preserve">информации </w:t>
      </w:r>
      <w:r>
        <w:t>в закрытой части сайта ЭТП</w:t>
      </w:r>
      <w:r w:rsidR="00321D5B">
        <w:t xml:space="preserve"> без размещения информации в ЕИС</w:t>
      </w:r>
      <w:r w:rsidR="00C95552">
        <w:t xml:space="preserve"> (с учетом требований п. </w:t>
      </w:r>
      <w:r w:rsidR="00C95552">
        <w:fldChar w:fldCharType="begin"/>
      </w:r>
      <w:r w:rsidR="00C95552">
        <w:instrText xml:space="preserve"> REF _Ref112754828 \r \h </w:instrText>
      </w:r>
      <w:r w:rsidR="00C95552">
        <w:fldChar w:fldCharType="separate"/>
      </w:r>
      <w:r w:rsidR="00233FEB">
        <w:t>3.1.7</w:t>
      </w:r>
      <w:r w:rsidR="00C95552">
        <w:fldChar w:fldCharType="end"/>
      </w:r>
      <w:r w:rsidR="00C95552">
        <w:t xml:space="preserve"> Положения)</w:t>
      </w:r>
      <w:r w:rsidR="00321D5B">
        <w:t>, на официальном сайте заказчика и/или в иных открытых источниках</w:t>
      </w:r>
      <w:r w:rsidR="004D7681" w:rsidRPr="00575698">
        <w:t>.</w:t>
      </w:r>
    </w:p>
    <w:p w14:paraId="429A94F9" w14:textId="77777777" w:rsidR="00D06062" w:rsidRPr="00575698" w:rsidRDefault="00D06062" w:rsidP="00634ABE">
      <w:pPr>
        <w:pStyle w:val="4"/>
        <w:numPr>
          <w:ilvl w:val="2"/>
          <w:numId w:val="19"/>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3F51D99E" w14:textId="77777777" w:rsidR="00D06062" w:rsidRPr="00575698" w:rsidRDefault="00D06062" w:rsidP="00634ABE">
      <w:pPr>
        <w:pStyle w:val="4"/>
        <w:numPr>
          <w:ilvl w:val="2"/>
          <w:numId w:val="19"/>
        </w:numPr>
      </w:pPr>
      <w:bookmarkStart w:id="790"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90"/>
    </w:p>
    <w:p w14:paraId="42164EFA" w14:textId="77777777" w:rsidR="003574CD" w:rsidRPr="00575698" w:rsidRDefault="003574CD" w:rsidP="00634ABE">
      <w:pPr>
        <w:pStyle w:val="4"/>
        <w:numPr>
          <w:ilvl w:val="2"/>
          <w:numId w:val="19"/>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6CE098B8" w14:textId="77777777" w:rsidR="00E20353" w:rsidRDefault="00E20353" w:rsidP="00634ABE">
      <w:pPr>
        <w:pStyle w:val="4"/>
        <w:numPr>
          <w:ilvl w:val="2"/>
          <w:numId w:val="19"/>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2A009A4D" w14:textId="4FE6972B" w:rsidR="00C95552" w:rsidRPr="00575698" w:rsidRDefault="00C95552" w:rsidP="00C95552">
      <w:pPr>
        <w:pStyle w:val="4"/>
        <w:numPr>
          <w:ilvl w:val="2"/>
          <w:numId w:val="19"/>
        </w:numPr>
      </w:pPr>
      <w:bookmarkStart w:id="791" w:name="_Ref112754828"/>
      <w:r w:rsidRPr="00C95552">
        <w:t>Порядок и особенности официального размещения информации о закупке в ЕИС и/или на официальном сайте ЕИС могут быть установлены Правительством Российской Федерации. В случае установления Правительством Российской Федерации таких порядка и особенностей действуют нормы соответствующего акта Правительства Российской Федерации, а Положение применяется в части, не противоречащей такому акту.</w:t>
      </w:r>
      <w:bookmarkEnd w:id="791"/>
    </w:p>
    <w:p w14:paraId="7F4FCB1E" w14:textId="77777777" w:rsidR="00EA284A" w:rsidRPr="00575698" w:rsidRDefault="00D06062" w:rsidP="00634ABE">
      <w:pPr>
        <w:pStyle w:val="3"/>
        <w:numPr>
          <w:ilvl w:val="1"/>
          <w:numId w:val="19"/>
        </w:numPr>
        <w:ind w:left="1134"/>
        <w:rPr>
          <w:lang w:eastAsia="en-US"/>
        </w:rPr>
      </w:pPr>
      <w:bookmarkStart w:id="792" w:name="_Toc408840690"/>
      <w:bookmarkStart w:id="793" w:name="_Toc408842115"/>
      <w:bookmarkStart w:id="794" w:name="_Toc282982195"/>
      <w:bookmarkStart w:id="795" w:name="_Toc409088631"/>
      <w:bookmarkStart w:id="796" w:name="_Toc409088591"/>
      <w:bookmarkStart w:id="797" w:name="_Toc409089516"/>
      <w:bookmarkStart w:id="798" w:name="_Toc409089491"/>
      <w:bookmarkStart w:id="799" w:name="_Toc409090405"/>
      <w:bookmarkStart w:id="800" w:name="_Toc409113199"/>
      <w:bookmarkStart w:id="801" w:name="_Toc409173982"/>
      <w:bookmarkStart w:id="802" w:name="_Toc409174674"/>
      <w:bookmarkStart w:id="803" w:name="_Toc409189073"/>
      <w:bookmarkStart w:id="804" w:name="_Toc409198810"/>
      <w:bookmarkStart w:id="805" w:name="_Toc283058509"/>
      <w:bookmarkStart w:id="806" w:name="_Toc409204299"/>
      <w:bookmarkStart w:id="807" w:name="_Toc409474702"/>
      <w:bookmarkStart w:id="808" w:name="_Toc409528412"/>
      <w:bookmarkStart w:id="809" w:name="_Toc409630115"/>
      <w:bookmarkStart w:id="810" w:name="_Toc409703561"/>
      <w:bookmarkStart w:id="811" w:name="_Toc409711725"/>
      <w:bookmarkStart w:id="812" w:name="_Toc409715443"/>
      <w:bookmarkStart w:id="813" w:name="_Toc409721462"/>
      <w:bookmarkStart w:id="814" w:name="_Toc409720591"/>
      <w:bookmarkStart w:id="815" w:name="_Toc409721678"/>
      <w:bookmarkStart w:id="816" w:name="_Toc409807396"/>
      <w:bookmarkStart w:id="817" w:name="_Toc409812117"/>
      <w:bookmarkStart w:id="818" w:name="_Toc283764340"/>
      <w:bookmarkStart w:id="819" w:name="_Toc409908673"/>
      <w:bookmarkStart w:id="820" w:name="_Toc410902843"/>
      <w:bookmarkStart w:id="821" w:name="_Toc410907843"/>
      <w:bookmarkStart w:id="822" w:name="_Toc410908031"/>
      <w:bookmarkStart w:id="823" w:name="_Toc410910825"/>
      <w:bookmarkStart w:id="824" w:name="_Toc410911098"/>
      <w:bookmarkStart w:id="825" w:name="_Toc410920207"/>
      <w:bookmarkStart w:id="826" w:name="_Toc411279845"/>
      <w:bookmarkStart w:id="827" w:name="_Toc411626571"/>
      <w:bookmarkStart w:id="828" w:name="_Toc411632114"/>
      <w:bookmarkStart w:id="829" w:name="_Toc411882019"/>
      <w:bookmarkStart w:id="830" w:name="_Toc411941005"/>
      <w:bookmarkStart w:id="831" w:name="_Toc285801483"/>
      <w:bookmarkStart w:id="832" w:name="_Toc411949480"/>
      <w:bookmarkStart w:id="833" w:name="_Toc412111150"/>
      <w:bookmarkStart w:id="834" w:name="_Toc285977754"/>
      <w:bookmarkStart w:id="835" w:name="_Toc412127917"/>
      <w:bookmarkStart w:id="836" w:name="_Toc285999883"/>
      <w:bookmarkStart w:id="837" w:name="_Toc412218366"/>
      <w:bookmarkStart w:id="838" w:name="_Toc412543650"/>
      <w:bookmarkStart w:id="839" w:name="_Toc412551395"/>
      <w:bookmarkStart w:id="840" w:name="_Toc412760267"/>
      <w:bookmarkStart w:id="841" w:name="_Toc113011741"/>
      <w:r w:rsidRPr="00575698">
        <w:lastRenderedPageBreak/>
        <w:t>Виды размещаемой информации и сроки размещения</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3303CE7" w14:textId="77777777" w:rsidR="00D06062" w:rsidRPr="00575698" w:rsidRDefault="00D06062" w:rsidP="00634ABE">
      <w:pPr>
        <w:pStyle w:val="4"/>
        <w:keepNext/>
        <w:numPr>
          <w:ilvl w:val="2"/>
          <w:numId w:val="19"/>
        </w:numPr>
      </w:pPr>
      <w:bookmarkStart w:id="842"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42"/>
    </w:p>
    <w:p w14:paraId="5C9D3F43" w14:textId="77777777" w:rsidR="00343FA9" w:rsidRPr="00575698" w:rsidRDefault="00343FA9" w:rsidP="00634ABE">
      <w:pPr>
        <w:pStyle w:val="5"/>
        <w:numPr>
          <w:ilvl w:val="3"/>
          <w:numId w:val="19"/>
        </w:numPr>
      </w:pPr>
      <w:bookmarkStart w:id="843"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1790C2E9" w14:textId="3630AD70" w:rsidR="006D6AAB" w:rsidRPr="00575698" w:rsidRDefault="006D6AAB" w:rsidP="00634ABE">
      <w:pPr>
        <w:pStyle w:val="5"/>
        <w:numPr>
          <w:ilvl w:val="3"/>
          <w:numId w:val="19"/>
        </w:numPr>
      </w:pPr>
      <w:bookmarkStart w:id="844" w:name="_Ref411137179"/>
      <w:bookmarkEnd w:id="843"/>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233FEB" w:rsidRPr="00233FEB">
        <w:rPr>
          <w:rFonts w:cs="Calibri"/>
        </w:rPr>
        <w:t>Приложение</w:t>
      </w:r>
      <w:r w:rsidR="00233FEB" w:rsidRPr="005C4C07">
        <w:rPr>
          <w:rFonts w:cs="Calibri"/>
        </w:rPr>
        <w:t> </w:t>
      </w:r>
      <w:r w:rsidR="00233FEB" w:rsidRPr="00BC7687">
        <w:rPr>
          <w:rFonts w:cs="Calibri"/>
        </w:rPr>
        <w:t>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233FEB">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233FEB">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233FEB">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233FEB">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233FEB">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233FEB">
        <w:t>16.3.1(9)</w:t>
      </w:r>
      <w:r w:rsidR="004C61D3" w:rsidRPr="0054792E">
        <w:fldChar w:fldCharType="end"/>
      </w:r>
      <w:r w:rsidR="004C61D3" w:rsidRPr="00575698">
        <w:t xml:space="preserve"> Положения)</w:t>
      </w:r>
      <w:r w:rsidRPr="00575698">
        <w:t>;</w:t>
      </w:r>
      <w:bookmarkEnd w:id="844"/>
    </w:p>
    <w:p w14:paraId="279228C2" w14:textId="77777777" w:rsidR="00D06062" w:rsidRPr="00575698" w:rsidRDefault="00D06062" w:rsidP="00634ABE">
      <w:pPr>
        <w:pStyle w:val="5"/>
        <w:numPr>
          <w:ilvl w:val="3"/>
          <w:numId w:val="19"/>
        </w:numPr>
      </w:pPr>
      <w:bookmarkStart w:id="845"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5"/>
      <w:r w:rsidRPr="00575698">
        <w:t>;</w:t>
      </w:r>
    </w:p>
    <w:p w14:paraId="2D32523A" w14:textId="77777777" w:rsidR="00D06062" w:rsidRPr="00575698" w:rsidRDefault="00D06062" w:rsidP="00634ABE">
      <w:pPr>
        <w:pStyle w:val="5"/>
        <w:numPr>
          <w:ilvl w:val="3"/>
          <w:numId w:val="19"/>
        </w:numPr>
      </w:pPr>
      <w:bookmarkStart w:id="846"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6"/>
      <w:r w:rsidRPr="00575698">
        <w:t>;</w:t>
      </w:r>
    </w:p>
    <w:p w14:paraId="7E8933F0" w14:textId="77777777" w:rsidR="00FB17D5" w:rsidRPr="00575698" w:rsidRDefault="00FB17D5" w:rsidP="00634ABE">
      <w:pPr>
        <w:pStyle w:val="5"/>
        <w:numPr>
          <w:ilvl w:val="3"/>
          <w:numId w:val="19"/>
        </w:numPr>
      </w:pPr>
      <w:bookmarkStart w:id="847"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709A7938" w14:textId="77777777" w:rsidR="00D06062" w:rsidRPr="00575698" w:rsidRDefault="00853DEC" w:rsidP="00634ABE">
      <w:pPr>
        <w:pStyle w:val="5"/>
        <w:numPr>
          <w:ilvl w:val="3"/>
          <w:numId w:val="19"/>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7"/>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71293D12" w14:textId="77777777" w:rsidR="007D3469" w:rsidRPr="00575698" w:rsidRDefault="00D06062" w:rsidP="00634ABE">
      <w:pPr>
        <w:pStyle w:val="5"/>
        <w:numPr>
          <w:ilvl w:val="3"/>
          <w:numId w:val="19"/>
        </w:numPr>
      </w:pPr>
      <w:bookmarkStart w:id="848"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5618D2C0" w14:textId="77777777" w:rsidR="009D440D" w:rsidRPr="00575698" w:rsidRDefault="00554DE5" w:rsidP="00634ABE">
      <w:pPr>
        <w:pStyle w:val="5"/>
        <w:numPr>
          <w:ilvl w:val="3"/>
          <w:numId w:val="19"/>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8"/>
    <w:p w14:paraId="1159E94B" w14:textId="77777777" w:rsidR="00D06062" w:rsidRPr="00575698" w:rsidRDefault="00D06062" w:rsidP="00634ABE">
      <w:pPr>
        <w:pStyle w:val="4"/>
        <w:keepNext/>
        <w:numPr>
          <w:ilvl w:val="2"/>
          <w:numId w:val="19"/>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4157980B" w14:textId="77777777" w:rsidR="0033632C" w:rsidRPr="00575698" w:rsidRDefault="0033632C" w:rsidP="00634ABE">
      <w:pPr>
        <w:pStyle w:val="5"/>
        <w:numPr>
          <w:ilvl w:val="3"/>
          <w:numId w:val="19"/>
        </w:numPr>
      </w:pPr>
      <w:bookmarkStart w:id="849"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9"/>
    </w:p>
    <w:p w14:paraId="5870C7DE" w14:textId="77777777" w:rsidR="0033632C" w:rsidRPr="00575698" w:rsidRDefault="0033632C" w:rsidP="00634ABE">
      <w:pPr>
        <w:pStyle w:val="5"/>
        <w:numPr>
          <w:ilvl w:val="3"/>
          <w:numId w:val="19"/>
        </w:numPr>
      </w:pPr>
      <w:bookmarkStart w:id="850" w:name="_Ref531167561"/>
      <w:r w:rsidRPr="00575698">
        <w:t>ПЗИП – в течение 10 (десяти) дней со дня утверждения;</w:t>
      </w:r>
      <w:bookmarkEnd w:id="850"/>
    </w:p>
    <w:p w14:paraId="79B082BC" w14:textId="77777777" w:rsidR="0033632C" w:rsidRPr="00575698" w:rsidRDefault="0033632C" w:rsidP="00634ABE">
      <w:pPr>
        <w:pStyle w:val="5"/>
        <w:numPr>
          <w:ilvl w:val="3"/>
          <w:numId w:val="19"/>
        </w:numPr>
      </w:pPr>
      <w:r w:rsidRPr="00575698">
        <w:t>изменения в ПЗ, ПЗИП – в течение 10 (десяти) дней с даты внесения изменений;</w:t>
      </w:r>
    </w:p>
    <w:p w14:paraId="03946681" w14:textId="77777777" w:rsidR="00513F3B" w:rsidRPr="00575698" w:rsidRDefault="00D06062" w:rsidP="00634ABE">
      <w:pPr>
        <w:pStyle w:val="5"/>
        <w:numPr>
          <w:ilvl w:val="3"/>
          <w:numId w:val="19"/>
        </w:numPr>
      </w:pPr>
      <w:r w:rsidRPr="00575698">
        <w:lastRenderedPageBreak/>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6F2D0E3F" w14:textId="77777777" w:rsidR="00D06062" w:rsidRPr="00575698" w:rsidRDefault="00D06062" w:rsidP="00634ABE">
      <w:pPr>
        <w:pStyle w:val="5"/>
        <w:numPr>
          <w:ilvl w:val="3"/>
          <w:numId w:val="19"/>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2E88673F" w14:textId="77777777" w:rsidR="00D06062" w:rsidRPr="00575698" w:rsidRDefault="00D06062" w:rsidP="00634ABE">
      <w:pPr>
        <w:pStyle w:val="5"/>
        <w:numPr>
          <w:ilvl w:val="3"/>
          <w:numId w:val="19"/>
        </w:numPr>
      </w:pPr>
      <w:r w:rsidRPr="00575698">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41EDA624" w14:textId="77777777" w:rsidR="00D06062" w:rsidRPr="00575698" w:rsidRDefault="00D06062" w:rsidP="00634ABE">
      <w:pPr>
        <w:pStyle w:val="5"/>
        <w:numPr>
          <w:ilvl w:val="3"/>
          <w:numId w:val="19"/>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550B8D24" w14:textId="77777777" w:rsidR="007478B2" w:rsidRPr="00575698" w:rsidRDefault="00494EBF" w:rsidP="00634ABE">
      <w:pPr>
        <w:pStyle w:val="5"/>
        <w:numPr>
          <w:ilvl w:val="3"/>
          <w:numId w:val="19"/>
        </w:numPr>
      </w:pPr>
      <w:bookmarkStart w:id="851"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51"/>
    </w:p>
    <w:p w14:paraId="373284A8" w14:textId="77777777" w:rsidR="009509F4" w:rsidRPr="00575698" w:rsidRDefault="00A45CE6" w:rsidP="00634ABE">
      <w:pPr>
        <w:pStyle w:val="5"/>
        <w:numPr>
          <w:ilvl w:val="3"/>
          <w:numId w:val="19"/>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2817EE0F" w14:textId="77777777" w:rsidR="00B50503" w:rsidRPr="00575698" w:rsidRDefault="00B50503" w:rsidP="00634ABE">
      <w:pPr>
        <w:pStyle w:val="4"/>
        <w:numPr>
          <w:ilvl w:val="2"/>
          <w:numId w:val="19"/>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391484CD" w14:textId="77777777" w:rsidR="008C1D9D" w:rsidRPr="00575698" w:rsidRDefault="00D06062" w:rsidP="00634ABE">
      <w:pPr>
        <w:pStyle w:val="4"/>
        <w:numPr>
          <w:ilvl w:val="2"/>
          <w:numId w:val="19"/>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233FEB">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233FEB">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233FEB">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233FEB">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233FEB">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63376DA9" w14:textId="07C7C71D" w:rsidR="00056DA2" w:rsidRPr="00575698" w:rsidRDefault="00056DA2" w:rsidP="00634ABE">
      <w:pPr>
        <w:pStyle w:val="4"/>
        <w:numPr>
          <w:ilvl w:val="2"/>
          <w:numId w:val="19"/>
        </w:numPr>
      </w:pPr>
      <w:r w:rsidRPr="00575698">
        <w:t xml:space="preserve">При </w:t>
      </w:r>
      <w:r w:rsidR="00D81239" w:rsidRPr="00575698">
        <w:t>нек</w:t>
      </w:r>
      <w:r w:rsidR="00010732" w:rsidRPr="00575698">
        <w:t xml:space="preserve">онкурентной </w:t>
      </w:r>
      <w:r w:rsidRPr="00575698">
        <w:t>закупке по</w:t>
      </w:r>
      <w:r w:rsidR="00766D9F">
        <w:t xml:space="preserve">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233FEB">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233FEB">
        <w:t>16.1</w:t>
      </w:r>
      <w:r w:rsidRPr="0054792E">
        <w:fldChar w:fldCharType="end"/>
      </w:r>
      <w:r w:rsidRPr="00575698">
        <w:t xml:space="preserve"> Положения</w:t>
      </w:r>
      <w:r w:rsidR="00766D9F">
        <w:t>,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233FEB">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233FEB">
        <w:t>3.3.6</w:t>
      </w:r>
      <w:r w:rsidRPr="0054792E">
        <w:fldChar w:fldCharType="end"/>
      </w:r>
      <w:r w:rsidRPr="00575698">
        <w:t xml:space="preserve"> Положения.</w:t>
      </w:r>
    </w:p>
    <w:p w14:paraId="47C7FBA8" w14:textId="77777777" w:rsidR="00D06062" w:rsidRPr="00575698" w:rsidRDefault="00343FA9" w:rsidP="00634ABE">
      <w:pPr>
        <w:pStyle w:val="3"/>
        <w:numPr>
          <w:ilvl w:val="1"/>
          <w:numId w:val="19"/>
        </w:numPr>
        <w:ind w:left="1134"/>
      </w:pPr>
      <w:bookmarkStart w:id="852" w:name="_Toc5978317"/>
      <w:bookmarkStart w:id="853" w:name="_Ref19610876"/>
      <w:bookmarkStart w:id="854" w:name="_Ref23436984"/>
      <w:bookmarkStart w:id="855" w:name="_Ref23437001"/>
      <w:bookmarkStart w:id="856" w:name="_Ref23437756"/>
      <w:bookmarkStart w:id="857" w:name="_Ref23437778"/>
      <w:bookmarkStart w:id="858" w:name="_Toc408840691"/>
      <w:bookmarkStart w:id="859" w:name="_Toc408842116"/>
      <w:bookmarkStart w:id="860" w:name="_Toc282982196"/>
      <w:bookmarkStart w:id="861" w:name="_Toc409088632"/>
      <w:bookmarkStart w:id="862" w:name="_Toc409088592"/>
      <w:bookmarkStart w:id="863" w:name="_Toc409089517"/>
      <w:bookmarkStart w:id="864" w:name="_Toc409089492"/>
      <w:bookmarkStart w:id="865" w:name="_Toc409090406"/>
      <w:bookmarkStart w:id="866" w:name="_Toc409113200"/>
      <w:bookmarkStart w:id="867" w:name="_Toc409173983"/>
      <w:bookmarkStart w:id="868" w:name="_Toc409174675"/>
      <w:bookmarkStart w:id="869" w:name="_Toc409189074"/>
      <w:bookmarkStart w:id="870" w:name="_Toc409198811"/>
      <w:bookmarkStart w:id="871" w:name="_Toc283058510"/>
      <w:bookmarkStart w:id="872" w:name="_Toc409204300"/>
      <w:bookmarkStart w:id="873" w:name="_Ref409362273"/>
      <w:bookmarkStart w:id="874" w:name="_Ref409362289"/>
      <w:bookmarkStart w:id="875" w:name="_Ref409379964"/>
      <w:bookmarkStart w:id="876" w:name="_Toc409474703"/>
      <w:bookmarkStart w:id="877" w:name="_Toc409528413"/>
      <w:bookmarkStart w:id="878" w:name="_Toc409630116"/>
      <w:bookmarkStart w:id="879" w:name="_Toc409703562"/>
      <w:bookmarkStart w:id="880" w:name="_Toc409711726"/>
      <w:bookmarkStart w:id="881" w:name="_Toc409715444"/>
      <w:bookmarkStart w:id="882" w:name="_Toc409721463"/>
      <w:bookmarkStart w:id="883" w:name="_Toc409720592"/>
      <w:bookmarkStart w:id="884" w:name="_Toc409721679"/>
      <w:bookmarkStart w:id="885" w:name="_Toc409807397"/>
      <w:bookmarkStart w:id="886" w:name="_Toc409812118"/>
      <w:bookmarkStart w:id="887" w:name="_Toc283764341"/>
      <w:bookmarkStart w:id="888" w:name="_Toc409908674"/>
      <w:bookmarkStart w:id="889" w:name="_Toc410902844"/>
      <w:bookmarkStart w:id="890" w:name="_Toc410907844"/>
      <w:bookmarkStart w:id="891" w:name="_Toc410908032"/>
      <w:bookmarkStart w:id="892" w:name="_Toc410910826"/>
      <w:bookmarkStart w:id="893" w:name="_Toc410911099"/>
      <w:bookmarkStart w:id="894" w:name="_Toc410920208"/>
      <w:bookmarkStart w:id="895" w:name="_Ref411251234"/>
      <w:bookmarkStart w:id="896" w:name="_Toc411279846"/>
      <w:bookmarkStart w:id="897" w:name="_Toc411626572"/>
      <w:bookmarkStart w:id="898" w:name="_Toc411632115"/>
      <w:bookmarkStart w:id="899" w:name="_Toc411882020"/>
      <w:bookmarkStart w:id="900" w:name="_Toc411941006"/>
      <w:bookmarkStart w:id="901" w:name="_Toc285801484"/>
      <w:bookmarkStart w:id="902" w:name="_Toc411949481"/>
      <w:bookmarkStart w:id="903" w:name="_Toc412111151"/>
      <w:bookmarkStart w:id="904" w:name="_Toc285977755"/>
      <w:bookmarkStart w:id="905" w:name="_Toc412127918"/>
      <w:bookmarkStart w:id="906" w:name="_Toc285999884"/>
      <w:bookmarkStart w:id="907" w:name="_Ref412215131"/>
      <w:bookmarkStart w:id="908" w:name="_Toc412218367"/>
      <w:bookmarkStart w:id="909" w:name="_Ref412474358"/>
      <w:bookmarkStart w:id="910" w:name="_Toc412543651"/>
      <w:bookmarkStart w:id="911" w:name="_Toc412551396"/>
      <w:bookmarkStart w:id="912" w:name="_Ref427850537"/>
      <w:bookmarkStart w:id="913" w:name="_Ref435262442"/>
      <w:bookmarkStart w:id="914" w:name="_Toc412760268"/>
      <w:bookmarkStart w:id="915" w:name="_Ref451768029"/>
      <w:bookmarkStart w:id="916" w:name="_Ref451768035"/>
      <w:bookmarkStart w:id="917" w:name="_Ref491456812"/>
      <w:bookmarkStart w:id="918" w:name="_Ref491456829"/>
      <w:bookmarkStart w:id="919" w:name="_Ref491456857"/>
      <w:bookmarkStart w:id="920" w:name="_Ref24370525"/>
      <w:bookmarkStart w:id="921" w:name="_Ref24370545"/>
      <w:bookmarkStart w:id="922" w:name="_Ref24370555"/>
      <w:bookmarkStart w:id="923" w:name="_Ref48653002"/>
      <w:bookmarkStart w:id="924" w:name="_Ref108443061"/>
      <w:bookmarkStart w:id="925" w:name="_Toc113011742"/>
      <w:r w:rsidRPr="00575698">
        <w:lastRenderedPageBreak/>
        <w:t>Запрет на открытое размещение информации и право не размещать информацию</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E0E4873" w14:textId="77777777" w:rsidR="000B50DD" w:rsidRPr="00575698" w:rsidRDefault="000B50DD" w:rsidP="00634ABE">
      <w:pPr>
        <w:pStyle w:val="4"/>
        <w:keepNext/>
        <w:numPr>
          <w:ilvl w:val="2"/>
          <w:numId w:val="19"/>
        </w:numPr>
      </w:pPr>
      <w:bookmarkStart w:id="926" w:name="_Ref24552774"/>
      <w:bookmarkStart w:id="927" w:name="_Ref491439325"/>
      <w:r w:rsidRPr="00575698">
        <w:t xml:space="preserve">Если иное прямо не установлено законодательством, заказчики I и </w:t>
      </w:r>
      <w:r w:rsidRPr="00575698">
        <w:rPr>
          <w:lang w:val="en-US"/>
        </w:rPr>
        <w:t>II</w:t>
      </w:r>
      <w:r w:rsidRPr="00575698">
        <w:t>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233FEB">
        <w:t>19.5</w:t>
      </w:r>
      <w:r w:rsidRPr="0054792E">
        <w:fldChar w:fldCharType="end"/>
      </w:r>
      <w:r w:rsidRPr="00575698">
        <w:t xml:space="preserve"> Положения).</w:t>
      </w:r>
      <w:bookmarkEnd w:id="926"/>
    </w:p>
    <w:p w14:paraId="64FE5D9C" w14:textId="5FD25FA2" w:rsidR="0039270B" w:rsidRPr="00575698" w:rsidRDefault="00A562F6" w:rsidP="00634ABE">
      <w:pPr>
        <w:pStyle w:val="4"/>
        <w:keepNext/>
        <w:numPr>
          <w:ilvl w:val="2"/>
          <w:numId w:val="19"/>
        </w:numPr>
      </w:pPr>
      <w:bookmarkStart w:id="928" w:name="_Ref24552777"/>
      <w:r>
        <w:t xml:space="preserve">Если иное не предусмотрено требованиями Закона 223-ФЗ и принятых в его развитие НПА (с учетом требований п. </w:t>
      </w:r>
      <w:r>
        <w:fldChar w:fldCharType="begin"/>
      </w:r>
      <w:r>
        <w:instrText xml:space="preserve"> REF _Ref112754828 \r \h </w:instrText>
      </w:r>
      <w:r>
        <w:fldChar w:fldCharType="separate"/>
      </w:r>
      <w:r w:rsidR="00233FEB">
        <w:t>3.1.7</w:t>
      </w:r>
      <w:r>
        <w:fldChar w:fldCharType="end"/>
      </w:r>
      <w:r>
        <w:t xml:space="preserve"> Положения) </w:t>
      </w:r>
      <w:r w:rsidR="0039270B" w:rsidRPr="00575698">
        <w:t xml:space="preserve">заказчики I </w:t>
      </w:r>
      <w:r w:rsidR="00C64E0B" w:rsidRPr="00575698">
        <w:t xml:space="preserve">и </w:t>
      </w:r>
      <w:r w:rsidR="00C64E0B" w:rsidRPr="00575698">
        <w:rPr>
          <w:lang w:val="en-US"/>
        </w:rPr>
        <w:t>II</w:t>
      </w:r>
      <w:r w:rsidR="00D64A56" w:rsidRPr="00575698">
        <w:t xml:space="preserve"> </w:t>
      </w:r>
      <w:r w:rsidR="0039270B" w:rsidRPr="00575698">
        <w:t>группы не размещают в ЕИС, на официальном сайте заказчика, на ЭТП</w:t>
      </w:r>
      <w:r w:rsidR="00BD717C" w:rsidRPr="00575698">
        <w:t xml:space="preserve"> сведения</w:t>
      </w:r>
      <w:r w:rsidR="0039270B" w:rsidRPr="00575698">
        <w:t>:</w:t>
      </w:r>
      <w:bookmarkEnd w:id="927"/>
      <w:bookmarkEnd w:id="928"/>
    </w:p>
    <w:p w14:paraId="20CBA645" w14:textId="7569AFA9" w:rsidR="00B5370D" w:rsidRPr="00575698" w:rsidRDefault="005F21DA" w:rsidP="00634ABE">
      <w:pPr>
        <w:pStyle w:val="5"/>
        <w:numPr>
          <w:ilvl w:val="3"/>
          <w:numId w:val="19"/>
        </w:numPr>
      </w:pPr>
      <w:bookmarkStart w:id="929" w:name="_Ref113012301"/>
      <w:r>
        <w:t>о закупках, проводимых в случаях, определенных Правительством Российской Федерации в соответствии с частью 16 статьи 4 Закона 223-ФЗ;</w:t>
      </w:r>
      <w:bookmarkEnd w:id="929"/>
    </w:p>
    <w:p w14:paraId="3FB66940" w14:textId="77777777" w:rsidR="00990586" w:rsidRPr="00575698" w:rsidRDefault="00A263F9" w:rsidP="00634ABE">
      <w:pPr>
        <w:pStyle w:val="5"/>
        <w:numPr>
          <w:ilvl w:val="3"/>
          <w:numId w:val="19"/>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53F0A154" w14:textId="77777777" w:rsidR="00961789" w:rsidRPr="00575698" w:rsidRDefault="00990586" w:rsidP="00634ABE">
      <w:pPr>
        <w:pStyle w:val="5"/>
        <w:numPr>
          <w:ilvl w:val="3"/>
          <w:numId w:val="19"/>
        </w:numPr>
      </w:pPr>
      <w:bookmarkStart w:id="930"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30"/>
    </w:p>
    <w:p w14:paraId="5169EEA1" w14:textId="0D5A619A" w:rsidR="0041625E" w:rsidRPr="00575698" w:rsidRDefault="00961789" w:rsidP="00634ABE">
      <w:pPr>
        <w:pStyle w:val="5"/>
        <w:numPr>
          <w:ilvl w:val="3"/>
          <w:numId w:val="19"/>
        </w:numPr>
      </w:pPr>
      <w:bookmarkStart w:id="931"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1A1CC5">
        <w:t>;</w:t>
      </w:r>
      <w:bookmarkEnd w:id="931"/>
    </w:p>
    <w:p w14:paraId="36F8C33A" w14:textId="5F5F1A86" w:rsidR="005048EE" w:rsidRPr="005048EE" w:rsidRDefault="005048EE" w:rsidP="005048EE">
      <w:pPr>
        <w:pStyle w:val="5"/>
        <w:numPr>
          <w:ilvl w:val="3"/>
          <w:numId w:val="19"/>
        </w:numPr>
      </w:pPr>
      <w:r w:rsidRPr="005048EE">
        <w:t>о закупке продукции</w:t>
      </w:r>
      <w:r w:rsidR="00BC1C20">
        <w:t>, осуществляемой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bookmarkStart w:id="932" w:name="_Ref107237257"/>
      <w:r w:rsidRPr="005048EE">
        <w:t>.</w:t>
      </w:r>
      <w:bookmarkEnd w:id="932"/>
    </w:p>
    <w:p w14:paraId="67F46B88" w14:textId="1C8E1127" w:rsidR="00343FA9" w:rsidRPr="00575698" w:rsidRDefault="00A562F6" w:rsidP="00D120FA">
      <w:pPr>
        <w:pStyle w:val="4"/>
        <w:keepNext/>
        <w:numPr>
          <w:ilvl w:val="2"/>
          <w:numId w:val="19"/>
        </w:numPr>
      </w:pPr>
      <w:r>
        <w:t>Если иное не предусмотрено требованиями Закона 223-ФЗ и принятых в его развитие НПА</w:t>
      </w:r>
      <w:r w:rsidRPr="005048EE">
        <w:t xml:space="preserve"> </w:t>
      </w:r>
      <w:r>
        <w:t xml:space="preserve">(с учетом требований п. </w:t>
      </w:r>
      <w:r>
        <w:fldChar w:fldCharType="begin"/>
      </w:r>
      <w:r>
        <w:instrText xml:space="preserve"> REF _Ref112754828 \r \h </w:instrText>
      </w:r>
      <w:r>
        <w:fldChar w:fldCharType="separate"/>
      </w:r>
      <w:r w:rsidR="00233FEB">
        <w:t>3.1.7</w:t>
      </w:r>
      <w:r>
        <w:fldChar w:fldCharType="end"/>
      </w:r>
      <w:r>
        <w:t xml:space="preserve"> Положения)</w:t>
      </w:r>
      <w:r w:rsidRPr="005048EE" w:rsidDel="00A562F6">
        <w:t xml:space="preserve"> </w:t>
      </w:r>
      <w:r>
        <w:t>п</w:t>
      </w:r>
      <w:r w:rsidR="005048EE" w:rsidRPr="005048EE">
        <w:t>ри проведении закупок</w:t>
      </w:r>
      <w:r w:rsidR="005048EE">
        <w:t xml:space="preserve">, предусмотренных подп. </w:t>
      </w:r>
      <w:r w:rsidR="001A1CC5">
        <w:fldChar w:fldCharType="begin"/>
      </w:r>
      <w:r w:rsidR="001A1CC5">
        <w:instrText xml:space="preserve"> REF _Ref10560015 \w \h </w:instrText>
      </w:r>
      <w:r w:rsidR="001A1CC5">
        <w:fldChar w:fldCharType="separate"/>
      </w:r>
      <w:r w:rsidR="005C4C07">
        <w:fldChar w:fldCharType="begin"/>
      </w:r>
      <w:r w:rsidR="005C4C07">
        <w:instrText xml:space="preserve"> REF _Ref113012301 \r \h </w:instrText>
      </w:r>
      <w:r w:rsidR="005C4C07">
        <w:fldChar w:fldCharType="separate"/>
      </w:r>
      <w:r w:rsidR="005C4C07">
        <w:t>3.3.2(1)</w:t>
      </w:r>
      <w:r w:rsidR="005C4C07">
        <w:fldChar w:fldCharType="end"/>
      </w:r>
      <w:r w:rsidR="001A1CC5">
        <w:fldChar w:fldCharType="end"/>
      </w:r>
      <w:r w:rsidR="00B06993">
        <w:t xml:space="preserve"> </w:t>
      </w:r>
      <w:r w:rsidR="005048EE" w:rsidRPr="005048EE">
        <w:t xml:space="preserve">– </w:t>
      </w:r>
      <w:r w:rsidR="001A1CC5">
        <w:fldChar w:fldCharType="begin"/>
      </w:r>
      <w:r w:rsidR="001A1CC5">
        <w:instrText xml:space="preserve"> REF _Ref107237257 \w \h </w:instrText>
      </w:r>
      <w:r w:rsidR="001A1CC5">
        <w:fldChar w:fldCharType="separate"/>
      </w:r>
      <w:r w:rsidR="00233FEB">
        <w:t>3.3.2(5)</w:t>
      </w:r>
      <w:r w:rsidR="001A1CC5">
        <w:fldChar w:fldCharType="end"/>
      </w:r>
      <w:r w:rsidR="001A1CC5">
        <w:t xml:space="preserve"> </w:t>
      </w:r>
      <w:r w:rsidR="005048EE" w:rsidRPr="005048EE">
        <w:t xml:space="preserve">Положения, не осуществляется формирование, утверждение и ведение </w:t>
      </w:r>
      <w:r w:rsidR="00BA5154">
        <w:t>ПЗ,</w:t>
      </w:r>
      <w:r w:rsidR="00D120FA">
        <w:t xml:space="preserve"> </w:t>
      </w:r>
      <w:r w:rsidR="00BA5154">
        <w:t>ПЗИП</w:t>
      </w:r>
      <w:r w:rsidR="005048EE" w:rsidRPr="005048EE">
        <w:t>, не осуществляется размещение информации в ЕИС, в</w:t>
      </w:r>
      <w:r w:rsidR="00BA5154">
        <w:t xml:space="preserve"> том числе в реестре договоров.</w:t>
      </w:r>
    </w:p>
    <w:p w14:paraId="26CE2077" w14:textId="77777777" w:rsidR="00D06062" w:rsidRPr="00575698" w:rsidRDefault="00D06062" w:rsidP="00634ABE">
      <w:pPr>
        <w:pStyle w:val="4"/>
        <w:numPr>
          <w:ilvl w:val="2"/>
          <w:numId w:val="19"/>
        </w:numPr>
      </w:pPr>
      <w:bookmarkStart w:id="933"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233FEB">
        <w:t>19.7</w:t>
      </w:r>
      <w:r w:rsidR="00006861" w:rsidRPr="0054792E">
        <w:fldChar w:fldCharType="end"/>
      </w:r>
      <w:r w:rsidR="00044821" w:rsidRPr="00575698">
        <w:t xml:space="preserve"> Положения</w:t>
      </w:r>
      <w:r w:rsidRPr="00575698">
        <w:t>)</w:t>
      </w:r>
      <w:r w:rsidR="009B5C42" w:rsidRPr="00575698">
        <w:t>.</w:t>
      </w:r>
      <w:bookmarkEnd w:id="933"/>
    </w:p>
    <w:p w14:paraId="4CC049D3" w14:textId="50696556" w:rsidR="002234EE" w:rsidRPr="00575698" w:rsidRDefault="00615233" w:rsidP="00634ABE">
      <w:pPr>
        <w:pStyle w:val="4"/>
        <w:numPr>
          <w:ilvl w:val="2"/>
          <w:numId w:val="19"/>
        </w:numPr>
      </w:pPr>
      <w:bookmarkStart w:id="934" w:name="_Ref531086280"/>
      <w:bookmarkStart w:id="935" w:name="_Ref427081606"/>
      <w:bookmarkStart w:id="936" w:name="_Ref490760848"/>
      <w:r>
        <w:t xml:space="preserve">Если иное не предусмотрено требованиями Закона 223-ФЗ и принятых в его развитие НПА (с учетом требований п. </w:t>
      </w:r>
      <w:r>
        <w:fldChar w:fldCharType="begin"/>
      </w:r>
      <w:r>
        <w:instrText xml:space="preserve"> REF _Ref112754828 \r \h </w:instrText>
      </w:r>
      <w:r>
        <w:fldChar w:fldCharType="separate"/>
      </w:r>
      <w:r w:rsidR="00233FEB">
        <w:t>3.1.7</w:t>
      </w:r>
      <w:r>
        <w:fldChar w:fldCharType="end"/>
      </w:r>
      <w:r>
        <w:t xml:space="preserve"> Положения) з</w:t>
      </w:r>
      <w:r w:rsidR="00D23418" w:rsidRPr="00575698">
        <w:t>аказчики не размещают в ЕИС и</w:t>
      </w:r>
      <w:r w:rsidR="00A01FC5" w:rsidRPr="00575698">
        <w:t> </w:t>
      </w:r>
      <w:r w:rsidR="00C87E07" w:rsidRPr="00575698">
        <w:t>/</w:t>
      </w:r>
      <w:r w:rsidR="00A01FC5" w:rsidRPr="00575698">
        <w:t> </w:t>
      </w:r>
      <w:r w:rsidR="00D23418"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07DD0044" w14:textId="53363536" w:rsidR="002234EE" w:rsidRPr="00575698" w:rsidRDefault="006E49A1" w:rsidP="00634ABE">
      <w:pPr>
        <w:pStyle w:val="5"/>
        <w:numPr>
          <w:ilvl w:val="3"/>
          <w:numId w:val="19"/>
        </w:numPr>
      </w:pPr>
      <w:r w:rsidRPr="00575698">
        <w:lastRenderedPageBreak/>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233FEB">
        <w:t>6.1.1(2)(а)</w:t>
      </w:r>
      <w:r w:rsidR="00961789" w:rsidRPr="0054792E">
        <w:fldChar w:fldCharType="end"/>
      </w:r>
      <w:r w:rsidR="00961789" w:rsidRPr="00575698">
        <w:t> - </w:t>
      </w:r>
      <w:r w:rsidR="007B12EC">
        <w:fldChar w:fldCharType="begin"/>
      </w:r>
      <w:r w:rsidR="007B12EC">
        <w:instrText xml:space="preserve"> REF _Ref100065871 \r \h </w:instrText>
      </w:r>
      <w:r w:rsidR="007B12EC">
        <w:fldChar w:fldCharType="separate"/>
      </w:r>
      <w:r w:rsidR="00233FEB">
        <w:t>6.1.1(2)(е)</w:t>
      </w:r>
      <w:r w:rsidR="007B12EC">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445FF7A9" w14:textId="7661634A" w:rsidR="002234EE" w:rsidRPr="00575698" w:rsidRDefault="002234EE" w:rsidP="00634ABE">
      <w:pPr>
        <w:pStyle w:val="5"/>
        <w:numPr>
          <w:ilvl w:val="3"/>
          <w:numId w:val="19"/>
        </w:numPr>
      </w:pPr>
      <w:bookmarkStart w:id="937"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5C4C07">
        <w:fldChar w:fldCharType="begin"/>
      </w:r>
      <w:r w:rsidR="005C4C07">
        <w:instrText xml:space="preserve"> REF _Ref113012301 \r \h </w:instrText>
      </w:r>
      <w:r w:rsidR="005C4C07">
        <w:fldChar w:fldCharType="separate"/>
      </w:r>
      <w:r w:rsidR="005C4C07">
        <w:t>3.3.2(1)</w:t>
      </w:r>
      <w:r w:rsidR="005C4C07">
        <w:fldChar w:fldCharType="end"/>
      </w:r>
      <w:r w:rsidRPr="0054792E">
        <w:fldChar w:fldCharType="end"/>
      </w:r>
      <w:r w:rsidRPr="00575698">
        <w:t xml:space="preserve"> Положения)</w:t>
      </w:r>
      <w:r w:rsidRPr="00575698">
        <w:rPr>
          <w:rStyle w:val="ad"/>
        </w:rPr>
        <w:footnoteReference w:id="4"/>
      </w:r>
      <w:r w:rsidRPr="00575698">
        <w:t>;</w:t>
      </w:r>
      <w:bookmarkEnd w:id="937"/>
    </w:p>
    <w:p w14:paraId="30ACE8C2" w14:textId="112AFFED" w:rsidR="00743EF5" w:rsidRPr="00575698" w:rsidRDefault="002234EE" w:rsidP="00634ABE">
      <w:pPr>
        <w:pStyle w:val="5"/>
        <w:numPr>
          <w:ilvl w:val="3"/>
          <w:numId w:val="19"/>
        </w:numPr>
      </w:pPr>
      <w:bookmarkStart w:id="938"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00FC0069">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3C5B1B">
        <w:fldChar w:fldCharType="begin"/>
      </w:r>
      <w:r w:rsidR="003C5B1B">
        <w:instrText xml:space="preserve"> REF _Ref113012301 \r \h </w:instrText>
      </w:r>
      <w:r w:rsidR="003C5B1B">
        <w:fldChar w:fldCharType="separate"/>
      </w:r>
      <w:r w:rsidR="003C5B1B">
        <w:t>3.3.2(1)</w:t>
      </w:r>
      <w:r w:rsidR="003C5B1B">
        <w:fldChar w:fldCharType="end"/>
      </w:r>
      <w:r w:rsidRPr="0054792E">
        <w:fldChar w:fldCharType="end"/>
      </w:r>
      <w:r w:rsidRPr="00575698">
        <w:t xml:space="preserve"> Положения)</w:t>
      </w:r>
      <w:r w:rsidRPr="00575698">
        <w:rPr>
          <w:rStyle w:val="ad"/>
        </w:rPr>
        <w:footnoteReference w:id="5"/>
      </w:r>
      <w:bookmarkEnd w:id="934"/>
      <w:r w:rsidR="00961789" w:rsidRPr="00575698">
        <w:t>.</w:t>
      </w:r>
      <w:bookmarkEnd w:id="938"/>
    </w:p>
    <w:p w14:paraId="746A3690" w14:textId="39A8EC42" w:rsidR="002C209B" w:rsidRPr="00575698" w:rsidRDefault="00534DE0" w:rsidP="00634ABE">
      <w:pPr>
        <w:pStyle w:val="4"/>
        <w:numPr>
          <w:ilvl w:val="2"/>
          <w:numId w:val="19"/>
        </w:numPr>
      </w:pPr>
      <w:bookmarkStart w:id="939" w:name="_Ref516068904"/>
      <w:bookmarkStart w:id="940" w:name="_Ref99634713"/>
      <w:bookmarkEnd w:id="935"/>
      <w:bookmarkEnd w:id="936"/>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9"/>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у единственного поставщика по подп.</w:t>
      </w:r>
      <w:r w:rsidR="00FC0069">
        <w:rPr>
          <w:lang w:val="en-US"/>
        </w:rPr>
        <w:t>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233FEB">
        <w:t>6.6.2(39)</w:t>
      </w:r>
      <w:r w:rsidR="002C209B" w:rsidRPr="0013308E">
        <w:fldChar w:fldCharType="end"/>
      </w:r>
      <w:r w:rsidR="002C209B" w:rsidRPr="00575698">
        <w:t xml:space="preserve"> Положения</w:t>
      </w:r>
      <w:r w:rsidR="00DB6BB0">
        <w:t xml:space="preserve">, </w:t>
      </w:r>
      <w:r w:rsidR="00DB6BB0" w:rsidRPr="00575698">
        <w:t>НМЦ котор</w:t>
      </w:r>
      <w:r w:rsidR="00DB6BB0">
        <w:t>ой</w:t>
      </w:r>
      <w:r w:rsidR="00520AC8">
        <w:t xml:space="preserve">, в том числе </w:t>
      </w:r>
      <w:r w:rsidR="00E6084B">
        <w:t xml:space="preserve">с учетом особенностей, установленных в п. </w:t>
      </w:r>
      <w:r w:rsidR="00E6084B">
        <w:fldChar w:fldCharType="begin"/>
      </w:r>
      <w:r w:rsidR="00E6084B">
        <w:instrText xml:space="preserve"> REF _Ref99632695 \r \h </w:instrText>
      </w:r>
      <w:r w:rsidR="00E6084B">
        <w:fldChar w:fldCharType="separate"/>
      </w:r>
      <w:r w:rsidR="00233FEB">
        <w:t>19.26.3</w:t>
      </w:r>
      <w:r w:rsidR="00E6084B">
        <w:fldChar w:fldCharType="end"/>
      </w:r>
      <w:r w:rsidR="00520AC8">
        <w:t xml:space="preserve"> Положения,</w:t>
      </w:r>
      <w:r w:rsidR="00E6084B" w:rsidRPr="00575698">
        <w:t xml:space="preserve"> </w:t>
      </w:r>
      <w:r w:rsidR="00DB6BB0" w:rsidRPr="00575698">
        <w:t>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2C209B" w:rsidRPr="00575698">
        <w:t>.</w:t>
      </w:r>
      <w:bookmarkEnd w:id="940"/>
    </w:p>
    <w:p w14:paraId="29BC1538" w14:textId="77777777" w:rsidR="00D06062" w:rsidRPr="00575698" w:rsidRDefault="00D06062" w:rsidP="00634ABE">
      <w:pPr>
        <w:pStyle w:val="4"/>
        <w:numPr>
          <w:ilvl w:val="2"/>
          <w:numId w:val="19"/>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2F86D631" w14:textId="18C6B44E" w:rsidR="001937A0" w:rsidRPr="00575698" w:rsidRDefault="001937A0" w:rsidP="00634ABE">
      <w:pPr>
        <w:pStyle w:val="4"/>
        <w:numPr>
          <w:ilvl w:val="2"/>
          <w:numId w:val="19"/>
        </w:numPr>
      </w:pPr>
      <w:r w:rsidRPr="00575698">
        <w:rPr>
          <w:rFonts w:cs="Proxima Nova ExCn Rg"/>
        </w:rPr>
        <w:t>В случаях, предусмотренных статьей</w:t>
      </w:r>
      <w:r w:rsidR="00FC0069">
        <w:rPr>
          <w:rFonts w:cs="Proxima Nova ExCn Rg"/>
          <w:lang w:val="en-US"/>
        </w:rPr>
        <w:t> </w:t>
      </w:r>
      <w:r w:rsidRPr="00575698">
        <w:rPr>
          <w:rFonts w:cs="Proxima Nova ExCn Rg"/>
        </w:rPr>
        <w:t xml:space="preserve">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62D3EF43" w14:textId="77777777" w:rsidR="00F47624" w:rsidRPr="00575698" w:rsidRDefault="00F47624" w:rsidP="003A63BB">
      <w:pPr>
        <w:pStyle w:val="4"/>
        <w:numPr>
          <w:ilvl w:val="0"/>
          <w:numId w:val="0"/>
        </w:numPr>
      </w:pPr>
    </w:p>
    <w:p w14:paraId="778ED8E5" w14:textId="77777777" w:rsidR="00FA15BA" w:rsidRPr="00575698" w:rsidRDefault="00FA15BA" w:rsidP="003227B5">
      <w:pPr>
        <w:pStyle w:val="12"/>
        <w:numPr>
          <w:ilvl w:val="0"/>
          <w:numId w:val="2"/>
        </w:numPr>
        <w:ind w:left="1418" w:hanging="1418"/>
      </w:pPr>
      <w:bookmarkStart w:id="941" w:name="_Toc23695585"/>
      <w:bookmarkStart w:id="942" w:name="_Toc25340306"/>
      <w:bookmarkStart w:id="943" w:name="_Toc25342067"/>
      <w:bookmarkStart w:id="944" w:name="_Toc283764343"/>
      <w:bookmarkStart w:id="945" w:name="_Toc409908676"/>
      <w:bookmarkStart w:id="946" w:name="_Toc410902846"/>
      <w:bookmarkStart w:id="947" w:name="_Toc410907846"/>
      <w:bookmarkStart w:id="948" w:name="_Toc410908034"/>
      <w:bookmarkStart w:id="949" w:name="_Toc410910828"/>
      <w:bookmarkStart w:id="950" w:name="_Toc410911101"/>
      <w:bookmarkStart w:id="951" w:name="_Toc410920210"/>
      <w:bookmarkStart w:id="952" w:name="_Toc411279848"/>
      <w:bookmarkStart w:id="953" w:name="_Toc411626574"/>
      <w:bookmarkStart w:id="954" w:name="_Toc411632117"/>
      <w:bookmarkStart w:id="955" w:name="_Toc411882022"/>
      <w:bookmarkStart w:id="956" w:name="_Toc411941008"/>
      <w:bookmarkStart w:id="957" w:name="_Toc285801486"/>
      <w:bookmarkStart w:id="958" w:name="_Toc411949483"/>
      <w:bookmarkStart w:id="959" w:name="_Toc412111153"/>
      <w:bookmarkStart w:id="960" w:name="_Toc285977757"/>
      <w:bookmarkStart w:id="961" w:name="_Toc412127920"/>
      <w:bookmarkStart w:id="962" w:name="_Toc285999886"/>
      <w:bookmarkStart w:id="963" w:name="_Toc412218369"/>
      <w:bookmarkStart w:id="964" w:name="_Toc412543653"/>
      <w:bookmarkStart w:id="965" w:name="_Toc412551398"/>
      <w:bookmarkStart w:id="966" w:name="_Toc412760270"/>
      <w:bookmarkStart w:id="967" w:name="_Toc113011743"/>
      <w:bookmarkStart w:id="968" w:name="_Toc408840700"/>
      <w:bookmarkStart w:id="969" w:name="_Toc408842125"/>
      <w:bookmarkStart w:id="970" w:name="_Toc282982198"/>
      <w:bookmarkStart w:id="971" w:name="_Toc409088634"/>
      <w:bookmarkStart w:id="972" w:name="_Toc409088594"/>
      <w:bookmarkStart w:id="973" w:name="_Toc409089519"/>
      <w:bookmarkStart w:id="974" w:name="_Toc409089494"/>
      <w:bookmarkStart w:id="975" w:name="_Toc409090408"/>
      <w:bookmarkStart w:id="976" w:name="_Toc409113202"/>
      <w:bookmarkStart w:id="977" w:name="_Toc409173985"/>
      <w:bookmarkStart w:id="978" w:name="_Toc409174677"/>
      <w:bookmarkStart w:id="979" w:name="_Toc409189076"/>
      <w:bookmarkStart w:id="980" w:name="_Toc409198813"/>
      <w:bookmarkStart w:id="981" w:name="_Toc283058512"/>
      <w:bookmarkStart w:id="982" w:name="_Toc409204302"/>
      <w:bookmarkStart w:id="983" w:name="_Toc409474705"/>
      <w:bookmarkStart w:id="984" w:name="_Toc409528415"/>
      <w:bookmarkStart w:id="985" w:name="_Toc409630118"/>
      <w:bookmarkStart w:id="986" w:name="_Toc409703564"/>
      <w:bookmarkStart w:id="987" w:name="_Toc409711728"/>
      <w:bookmarkStart w:id="988" w:name="_Toc409715446"/>
      <w:bookmarkStart w:id="989" w:name="_Toc409721465"/>
      <w:bookmarkStart w:id="990" w:name="_Toc409720594"/>
      <w:bookmarkStart w:id="991" w:name="_Toc409721681"/>
      <w:bookmarkStart w:id="992" w:name="_Toc409807399"/>
      <w:bookmarkStart w:id="993" w:name="_Toc409812120"/>
      <w:bookmarkStart w:id="994" w:name="_Toc368984111"/>
      <w:bookmarkStart w:id="995" w:name="_Toc407284632"/>
      <w:bookmarkStart w:id="996" w:name="_Toc407291360"/>
      <w:bookmarkStart w:id="997" w:name="_Toc407300160"/>
      <w:bookmarkStart w:id="998" w:name="_Toc407296710"/>
      <w:bookmarkStart w:id="999" w:name="_Toc407714490"/>
      <w:bookmarkStart w:id="1000" w:name="_Toc407716655"/>
      <w:bookmarkStart w:id="1001" w:name="_Toc407722907"/>
      <w:bookmarkStart w:id="1002" w:name="_Toc407720337"/>
      <w:bookmarkStart w:id="1003" w:name="_Toc407992566"/>
      <w:bookmarkStart w:id="1004" w:name="_Toc407998994"/>
      <w:bookmarkStart w:id="1005" w:name="_Toc408003234"/>
      <w:bookmarkStart w:id="1006" w:name="_Toc408003477"/>
      <w:bookmarkStart w:id="1007" w:name="_Toc408004233"/>
      <w:bookmarkStart w:id="1008" w:name="_Toc408161472"/>
      <w:bookmarkStart w:id="1009" w:name="_Toc408432712"/>
      <w:bookmarkStart w:id="1010" w:name="_Toc408433645"/>
      <w:bookmarkStart w:id="1011" w:name="_Toc408434680"/>
      <w:bookmarkStart w:id="1012" w:name="_Toc408434939"/>
      <w:bookmarkStart w:id="1013" w:name="_Toc408436663"/>
      <w:bookmarkStart w:id="1014" w:name="_Toc408436923"/>
      <w:bookmarkStart w:id="1015" w:name="_Toc408437183"/>
      <w:bookmarkStart w:id="1016" w:name="_Toc408437703"/>
      <w:bookmarkStart w:id="1017" w:name="_Toc408439692"/>
      <w:bookmarkStart w:id="1018" w:name="_Toc408721160"/>
      <w:bookmarkStart w:id="1019" w:name="_Toc408724158"/>
      <w:bookmarkStart w:id="1020" w:name="_Toc408765717"/>
      <w:bookmarkStart w:id="1021" w:name="_Toc408771743"/>
      <w:bookmarkStart w:id="1022" w:name="_Toc408779078"/>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941"/>
      <w:bookmarkEnd w:id="942"/>
      <w:bookmarkEnd w:id="943"/>
      <w:r w:rsidRPr="00575698">
        <w:lastRenderedPageBreak/>
        <w:t>Система управления закупочной деятельностью</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E23B730" w14:textId="77777777" w:rsidR="00D16528" w:rsidRPr="00575698" w:rsidRDefault="00D16528" w:rsidP="00634ABE">
      <w:pPr>
        <w:pStyle w:val="2"/>
        <w:numPr>
          <w:ilvl w:val="0"/>
          <w:numId w:val="19"/>
        </w:numPr>
      </w:pPr>
      <w:bookmarkStart w:id="1023" w:name="_Toc283764344"/>
      <w:bookmarkStart w:id="1024" w:name="_Toc409908677"/>
      <w:bookmarkStart w:id="1025" w:name="_Toc410902847"/>
      <w:bookmarkStart w:id="1026" w:name="_Toc410907847"/>
      <w:bookmarkStart w:id="1027" w:name="_Toc410908035"/>
      <w:bookmarkStart w:id="1028" w:name="_Toc410910829"/>
      <w:bookmarkStart w:id="1029" w:name="_Toc410911102"/>
      <w:bookmarkStart w:id="1030" w:name="_Toc410920211"/>
      <w:bookmarkStart w:id="1031" w:name="_Toc411279849"/>
      <w:bookmarkStart w:id="1032" w:name="_Toc411626575"/>
      <w:bookmarkStart w:id="1033" w:name="_Toc411632118"/>
      <w:bookmarkStart w:id="1034" w:name="_Toc411882023"/>
      <w:bookmarkStart w:id="1035" w:name="_Toc411941009"/>
      <w:bookmarkStart w:id="1036" w:name="_Toc285801487"/>
      <w:bookmarkStart w:id="1037" w:name="_Toc411949484"/>
      <w:bookmarkStart w:id="1038" w:name="_Toc412111154"/>
      <w:bookmarkStart w:id="1039" w:name="_Toc285977758"/>
      <w:bookmarkStart w:id="1040" w:name="_Toc412127921"/>
      <w:bookmarkStart w:id="1041" w:name="_Toc285999887"/>
      <w:bookmarkStart w:id="1042" w:name="_Toc412218370"/>
      <w:bookmarkStart w:id="1043" w:name="_Toc412543654"/>
      <w:bookmarkStart w:id="1044" w:name="_Toc412551399"/>
      <w:bookmarkStart w:id="1045" w:name="_Toc412760271"/>
      <w:bookmarkStart w:id="1046" w:name="_Toc113011744"/>
      <w:r w:rsidRPr="00575698">
        <w:t>Субъекты закупочной деятельности</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B3778C9" w14:textId="77777777" w:rsidR="00EA284A" w:rsidRPr="00575698" w:rsidRDefault="00B37A30" w:rsidP="00634ABE">
      <w:pPr>
        <w:pStyle w:val="3"/>
        <w:numPr>
          <w:ilvl w:val="1"/>
          <w:numId w:val="19"/>
        </w:numPr>
        <w:ind w:left="1134"/>
        <w:rPr>
          <w:lang w:eastAsia="en-US"/>
        </w:rPr>
      </w:pPr>
      <w:bookmarkStart w:id="1047" w:name="_Toc283764345"/>
      <w:bookmarkStart w:id="1048" w:name="_Toc409908678"/>
      <w:bookmarkStart w:id="1049" w:name="_Toc410902848"/>
      <w:bookmarkStart w:id="1050" w:name="_Toc410907848"/>
      <w:bookmarkStart w:id="1051" w:name="_Toc410908036"/>
      <w:bookmarkStart w:id="1052" w:name="_Toc410910830"/>
      <w:bookmarkStart w:id="1053" w:name="_Toc410911103"/>
      <w:bookmarkStart w:id="1054" w:name="_Toc410920212"/>
      <w:bookmarkStart w:id="1055" w:name="_Toc411279850"/>
      <w:bookmarkStart w:id="1056" w:name="_Toc411626576"/>
      <w:bookmarkStart w:id="1057" w:name="_Toc411632119"/>
      <w:bookmarkStart w:id="1058" w:name="_Toc411882024"/>
      <w:bookmarkStart w:id="1059" w:name="_Toc411941010"/>
      <w:bookmarkStart w:id="1060" w:name="_Toc285801488"/>
      <w:bookmarkStart w:id="1061" w:name="_Toc411949485"/>
      <w:bookmarkStart w:id="1062" w:name="_Toc412111155"/>
      <w:bookmarkStart w:id="1063" w:name="_Toc285977759"/>
      <w:bookmarkStart w:id="1064" w:name="_Toc412127922"/>
      <w:bookmarkStart w:id="1065" w:name="_Toc285999888"/>
      <w:bookmarkStart w:id="1066" w:name="_Toc412218371"/>
      <w:bookmarkStart w:id="1067" w:name="_Toc412543655"/>
      <w:bookmarkStart w:id="1068" w:name="_Toc412551400"/>
      <w:bookmarkStart w:id="1069" w:name="_Toc412760272"/>
      <w:bookmarkStart w:id="1070" w:name="_Toc113011745"/>
      <w:r w:rsidRPr="00575698">
        <w:rPr>
          <w:lang w:eastAsia="en-US"/>
        </w:rPr>
        <w:t>З</w:t>
      </w:r>
      <w:r w:rsidR="00DD3C47" w:rsidRPr="00575698">
        <w:rPr>
          <w:lang w:eastAsia="en-US"/>
        </w:rPr>
        <w:t>аказчик</w:t>
      </w:r>
      <w:r w:rsidRPr="00575698">
        <w:rPr>
          <w:lang w:eastAsia="en-US"/>
        </w:rPr>
        <w:t>и</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A21BABF"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1B05F174" w14:textId="77777777" w:rsidR="00D16528" w:rsidRPr="00575698" w:rsidRDefault="00D16528" w:rsidP="00634ABE">
      <w:pPr>
        <w:pStyle w:val="5"/>
        <w:numPr>
          <w:ilvl w:val="3"/>
          <w:numId w:val="19"/>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4E0CAE3B" w14:textId="77777777" w:rsidR="000C4DCF" w:rsidRPr="00575698" w:rsidRDefault="000C4DCF"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5784E506" w14:textId="77777777" w:rsidR="00D16528" w:rsidRPr="00575698" w:rsidRDefault="00F77D88" w:rsidP="00634ABE">
      <w:pPr>
        <w:pStyle w:val="5"/>
        <w:numPr>
          <w:ilvl w:val="3"/>
          <w:numId w:val="19"/>
        </w:numPr>
      </w:pPr>
      <w:bookmarkStart w:id="1071"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71"/>
    </w:p>
    <w:p w14:paraId="2052FDFC" w14:textId="77777777" w:rsidR="000C4DCF" w:rsidRPr="00575698" w:rsidRDefault="000C4DCF" w:rsidP="00634ABE">
      <w:pPr>
        <w:pStyle w:val="5"/>
        <w:numPr>
          <w:ilvl w:val="3"/>
          <w:numId w:val="19"/>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2AE6681E" w14:textId="77777777" w:rsidR="000C4DCF" w:rsidRPr="00575698" w:rsidRDefault="000C4DCF" w:rsidP="00634ABE">
      <w:pPr>
        <w:pStyle w:val="5"/>
        <w:numPr>
          <w:ilvl w:val="3"/>
          <w:numId w:val="19"/>
        </w:numPr>
      </w:pPr>
      <w:r w:rsidRPr="00575698">
        <w:t>согласование сводных плановых показателей закупочной деятельности, формируемых заказчиками 2-го уровня;</w:t>
      </w:r>
    </w:p>
    <w:p w14:paraId="643509E2" w14:textId="77777777" w:rsidR="00D82C91" w:rsidRPr="00575698" w:rsidRDefault="00D82C91" w:rsidP="00634ABE">
      <w:pPr>
        <w:pStyle w:val="5"/>
        <w:numPr>
          <w:ilvl w:val="3"/>
          <w:numId w:val="19"/>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61C90BC6" w14:textId="77777777" w:rsidR="00D16528" w:rsidRPr="00575698" w:rsidRDefault="00D16528" w:rsidP="00634ABE">
      <w:pPr>
        <w:pStyle w:val="5"/>
        <w:numPr>
          <w:ilvl w:val="3"/>
          <w:numId w:val="19"/>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78D5A19D" w14:textId="77777777" w:rsidR="000C4DCF" w:rsidRPr="00575698" w:rsidRDefault="000C4DCF" w:rsidP="00634ABE">
      <w:pPr>
        <w:pStyle w:val="5"/>
        <w:numPr>
          <w:ilvl w:val="3"/>
          <w:numId w:val="19"/>
        </w:numPr>
      </w:pPr>
      <w:r w:rsidRPr="00575698">
        <w:t>автоматизация закупочной деятельности;</w:t>
      </w:r>
    </w:p>
    <w:p w14:paraId="36A5F973" w14:textId="77777777" w:rsidR="00D16528" w:rsidRPr="00575698" w:rsidRDefault="00D16528" w:rsidP="00634ABE">
      <w:pPr>
        <w:pStyle w:val="5"/>
        <w:numPr>
          <w:ilvl w:val="3"/>
          <w:numId w:val="19"/>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233FEB">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185F7C88" w14:textId="77777777" w:rsidR="00D16528" w:rsidRPr="00575698" w:rsidRDefault="00D16528" w:rsidP="00634ABE">
      <w:pPr>
        <w:pStyle w:val="5"/>
        <w:numPr>
          <w:ilvl w:val="3"/>
          <w:numId w:val="19"/>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22393963"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085B457D"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30857A91" w14:textId="77777777" w:rsidR="00D16528" w:rsidRPr="00575698" w:rsidRDefault="00D16528" w:rsidP="00634ABE">
      <w:pPr>
        <w:pStyle w:val="4"/>
        <w:keepNext/>
        <w:numPr>
          <w:ilvl w:val="2"/>
          <w:numId w:val="19"/>
        </w:numPr>
      </w:pPr>
      <w:bookmarkStart w:id="1072"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72"/>
    </w:p>
    <w:p w14:paraId="0BBBE253"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41E62EDE" w14:textId="77777777" w:rsidR="00D16528" w:rsidRPr="00575698" w:rsidRDefault="00D16528" w:rsidP="00634ABE">
      <w:pPr>
        <w:pStyle w:val="5"/>
        <w:numPr>
          <w:ilvl w:val="3"/>
          <w:numId w:val="19"/>
        </w:numPr>
      </w:pPr>
      <w:bookmarkStart w:id="1073" w:name="_Ref409699727"/>
      <w:r w:rsidRPr="00575698">
        <w:lastRenderedPageBreak/>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233FEB">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233FEB">
        <w:t>9.1.10</w:t>
      </w:r>
      <w:r w:rsidR="00BF2117" w:rsidRPr="00D8430E">
        <w:fldChar w:fldCharType="end"/>
      </w:r>
      <w:r w:rsidR="00BF2117" w:rsidRPr="00575698">
        <w:t xml:space="preserve"> Положения)</w:t>
      </w:r>
      <w:r w:rsidRPr="00575698">
        <w:t>;</w:t>
      </w:r>
      <w:bookmarkEnd w:id="1073"/>
    </w:p>
    <w:p w14:paraId="36A0D4A3" w14:textId="77777777" w:rsidR="00D16528" w:rsidRPr="00575698" w:rsidRDefault="00B97E3D" w:rsidP="00634ABE">
      <w:pPr>
        <w:pStyle w:val="5"/>
        <w:numPr>
          <w:ilvl w:val="3"/>
          <w:numId w:val="19"/>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530A50D3" w14:textId="77777777" w:rsidR="000C4DCF" w:rsidRPr="00575698" w:rsidRDefault="00C619A0" w:rsidP="00634ABE">
      <w:pPr>
        <w:pStyle w:val="5"/>
        <w:numPr>
          <w:ilvl w:val="3"/>
          <w:numId w:val="19"/>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233FEB">
        <w:t>23</w:t>
      </w:r>
      <w:r w:rsidR="00006861" w:rsidRPr="0013308E">
        <w:fldChar w:fldCharType="end"/>
      </w:r>
      <w:r w:rsidR="007C76F9" w:rsidRPr="00575698">
        <w:t xml:space="preserve"> 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000C4DCF" w:rsidRPr="00575698">
        <w:t>;</w:t>
      </w:r>
    </w:p>
    <w:p w14:paraId="4DCB7FCD" w14:textId="77777777" w:rsidR="008161C1" w:rsidRPr="00575698" w:rsidRDefault="00C619A0" w:rsidP="00634ABE">
      <w:pPr>
        <w:pStyle w:val="5"/>
        <w:numPr>
          <w:ilvl w:val="3"/>
          <w:numId w:val="19"/>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12F2AA73" w14:textId="77777777" w:rsidR="00343FA9" w:rsidRPr="00575698" w:rsidRDefault="00343FA9" w:rsidP="00634ABE">
      <w:pPr>
        <w:pStyle w:val="5"/>
        <w:numPr>
          <w:ilvl w:val="3"/>
          <w:numId w:val="19"/>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0281C27E" w14:textId="77777777" w:rsidR="00D16528" w:rsidRPr="00575698" w:rsidRDefault="00D16528" w:rsidP="00634ABE">
      <w:pPr>
        <w:pStyle w:val="4"/>
        <w:keepNext/>
        <w:numPr>
          <w:ilvl w:val="2"/>
          <w:numId w:val="19"/>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70EFE8A"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2547D8C4" w14:textId="77777777" w:rsidR="00D16528" w:rsidRPr="00575698" w:rsidRDefault="00D16528" w:rsidP="00634ABE">
      <w:pPr>
        <w:pStyle w:val="5"/>
        <w:numPr>
          <w:ilvl w:val="3"/>
          <w:numId w:val="19"/>
        </w:numPr>
      </w:pPr>
      <w:bookmarkStart w:id="1074"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Pr="00575698">
        <w:t>;</w:t>
      </w:r>
      <w:bookmarkEnd w:id="1074"/>
    </w:p>
    <w:p w14:paraId="50539F82" w14:textId="77777777" w:rsidR="00D16528" w:rsidRPr="00575698" w:rsidRDefault="00B97E3D" w:rsidP="00634ABE">
      <w:pPr>
        <w:pStyle w:val="5"/>
        <w:numPr>
          <w:ilvl w:val="3"/>
          <w:numId w:val="19"/>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00D16528" w:rsidRPr="00575698">
        <w:t>;</w:t>
      </w:r>
    </w:p>
    <w:p w14:paraId="331B22EE" w14:textId="77777777" w:rsidR="00D16528" w:rsidRPr="00575698" w:rsidRDefault="00D16528" w:rsidP="00634ABE">
      <w:pPr>
        <w:pStyle w:val="5"/>
        <w:numPr>
          <w:ilvl w:val="3"/>
          <w:numId w:val="19"/>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3317E319" w14:textId="77777777" w:rsidR="00D16528" w:rsidRPr="00575698" w:rsidRDefault="00D16528" w:rsidP="00634ABE">
      <w:pPr>
        <w:pStyle w:val="5"/>
        <w:keepNext/>
        <w:numPr>
          <w:ilvl w:val="3"/>
          <w:numId w:val="19"/>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366FF95E" w14:textId="77777777" w:rsidR="00D16528" w:rsidRPr="00575698" w:rsidRDefault="00A5358A" w:rsidP="00634ABE">
      <w:pPr>
        <w:pStyle w:val="6"/>
        <w:numPr>
          <w:ilvl w:val="4"/>
          <w:numId w:val="19"/>
        </w:numPr>
      </w:pPr>
      <w:bookmarkStart w:id="1075"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233FEB">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75"/>
    </w:p>
    <w:p w14:paraId="00BE6956" w14:textId="77777777" w:rsidR="00D16528" w:rsidRPr="00575698" w:rsidRDefault="00A5358A" w:rsidP="00634ABE">
      <w:pPr>
        <w:pStyle w:val="6"/>
        <w:numPr>
          <w:ilvl w:val="4"/>
          <w:numId w:val="19"/>
        </w:numPr>
      </w:pPr>
      <w:bookmarkStart w:id="1076" w:name="_Ref410648905"/>
      <w:r w:rsidRPr="00575698">
        <w:lastRenderedPageBreak/>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233FEB">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6"/>
    </w:p>
    <w:p w14:paraId="23DBC815" w14:textId="7556E3EB" w:rsidR="00D16528" w:rsidRPr="00575698" w:rsidRDefault="00C619A0" w:rsidP="00634ABE">
      <w:pPr>
        <w:pStyle w:val="5"/>
        <w:numPr>
          <w:ilvl w:val="3"/>
          <w:numId w:val="19"/>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233FEB">
        <w:t>23.1.2</w:t>
      </w:r>
      <w:r w:rsidR="00006861" w:rsidRPr="0013308E">
        <w:fldChar w:fldCharType="end"/>
      </w:r>
      <w:r w:rsidR="00E30FE7">
        <w:t xml:space="preserve"> </w:t>
      </w:r>
      <w:r w:rsidR="000B0BA0" w:rsidRPr="00575698">
        <w:t>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00D16528" w:rsidRPr="00575698">
        <w:t>;</w:t>
      </w:r>
    </w:p>
    <w:p w14:paraId="41979E2E" w14:textId="77777777" w:rsidR="008161C1" w:rsidRPr="00575698" w:rsidRDefault="00C619A0" w:rsidP="00634ABE">
      <w:pPr>
        <w:pStyle w:val="5"/>
        <w:numPr>
          <w:ilvl w:val="3"/>
          <w:numId w:val="19"/>
        </w:numPr>
      </w:pPr>
      <w:bookmarkStart w:id="1077" w:name="_Toc404507951"/>
      <w:bookmarkEnd w:id="1077"/>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709C13CD"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2EB093C3"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47217615"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аказчиками 3-го уровня закреплены следующие функции и полномочия:</w:t>
      </w:r>
    </w:p>
    <w:p w14:paraId="69BBE017"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6790B1BD" w14:textId="77777777" w:rsidR="00D16528" w:rsidRPr="00575698" w:rsidRDefault="00D16528" w:rsidP="00634ABE">
      <w:pPr>
        <w:pStyle w:val="5"/>
        <w:numPr>
          <w:ilvl w:val="3"/>
          <w:numId w:val="19"/>
        </w:numPr>
      </w:pPr>
      <w:bookmarkStart w:id="1078"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8"/>
    </w:p>
    <w:p w14:paraId="34FF8244" w14:textId="77777777" w:rsidR="005678F6" w:rsidRPr="00575698" w:rsidRDefault="00DB5259" w:rsidP="00634ABE">
      <w:pPr>
        <w:pStyle w:val="5"/>
        <w:numPr>
          <w:ilvl w:val="3"/>
          <w:numId w:val="19"/>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4935460A" w14:textId="77777777" w:rsidR="00DB5259"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1BCCD795" w14:textId="77777777" w:rsidR="00343FA9" w:rsidRPr="00575698" w:rsidRDefault="00343FA9" w:rsidP="00634ABE">
      <w:pPr>
        <w:pStyle w:val="4"/>
        <w:keepNext/>
        <w:numPr>
          <w:ilvl w:val="2"/>
          <w:numId w:val="19"/>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233FEB">
        <w:t>4.1.2</w:t>
      </w:r>
      <w:r w:rsidR="00006861" w:rsidRPr="0013308E">
        <w:fldChar w:fldCharType="end"/>
      </w:r>
      <w:r w:rsidRPr="00575698">
        <w:t xml:space="preserve"> Положения, закреплены следующие функции и полномочия:</w:t>
      </w:r>
    </w:p>
    <w:p w14:paraId="1C7742D4" w14:textId="77777777" w:rsidR="00D16528" w:rsidRPr="00575698" w:rsidRDefault="00D16528" w:rsidP="00634ABE">
      <w:pPr>
        <w:pStyle w:val="5"/>
        <w:numPr>
          <w:ilvl w:val="3"/>
          <w:numId w:val="19"/>
        </w:numPr>
      </w:pPr>
      <w:bookmarkStart w:id="1079" w:name="_Toc404579696"/>
      <w:bookmarkStart w:id="1080" w:name="_Toc404591067"/>
      <w:bookmarkStart w:id="1081" w:name="_Toc404622932"/>
      <w:bookmarkStart w:id="1082" w:name="_Toc405487603"/>
      <w:bookmarkStart w:id="1083" w:name="_Ref410648985"/>
      <w:bookmarkEnd w:id="1079"/>
      <w:bookmarkEnd w:id="1080"/>
      <w:bookmarkEnd w:id="1081"/>
      <w:bookmarkEnd w:id="1082"/>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233FEB">
        <w:t>19.9</w:t>
      </w:r>
      <w:r w:rsidR="00006861" w:rsidRPr="0013308E">
        <w:fldChar w:fldCharType="end"/>
      </w:r>
      <w:r w:rsidR="00185AF2" w:rsidRPr="00575698">
        <w:t xml:space="preserve"> Положения</w:t>
      </w:r>
      <w:r w:rsidRPr="00575698">
        <w:t>;</w:t>
      </w:r>
      <w:bookmarkEnd w:id="1083"/>
    </w:p>
    <w:p w14:paraId="264B6E5F" w14:textId="77777777" w:rsidR="009327CF" w:rsidRPr="00575698" w:rsidRDefault="009327CF" w:rsidP="00634ABE">
      <w:pPr>
        <w:pStyle w:val="5"/>
        <w:numPr>
          <w:ilvl w:val="3"/>
          <w:numId w:val="19"/>
        </w:numPr>
      </w:pPr>
      <w:bookmarkStart w:id="1084"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Pr="00575698">
        <w:t>;</w:t>
      </w:r>
    </w:p>
    <w:bookmarkEnd w:id="1084"/>
    <w:p w14:paraId="36D6048F" w14:textId="77777777" w:rsidR="005678F6" w:rsidRPr="00575698" w:rsidRDefault="008F7607" w:rsidP="00634ABE">
      <w:pPr>
        <w:pStyle w:val="5"/>
        <w:numPr>
          <w:ilvl w:val="3"/>
          <w:numId w:val="19"/>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233FEB">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233FEB">
        <w:t>9.1.10</w:t>
      </w:r>
      <w:r w:rsidR="006E29B3" w:rsidRPr="0013308E">
        <w:fldChar w:fldCharType="end"/>
      </w:r>
      <w:r w:rsidR="006E29B3" w:rsidRPr="00575698">
        <w:t xml:space="preserve"> Положения)</w:t>
      </w:r>
      <w:r w:rsidR="005678F6" w:rsidRPr="00575698">
        <w:t>;</w:t>
      </w:r>
    </w:p>
    <w:p w14:paraId="4B79B7D1" w14:textId="77777777" w:rsidR="00D16528" w:rsidRPr="00575698" w:rsidRDefault="005678F6" w:rsidP="00634ABE">
      <w:pPr>
        <w:pStyle w:val="5"/>
        <w:numPr>
          <w:ilvl w:val="3"/>
          <w:numId w:val="19"/>
        </w:numPr>
      </w:pPr>
      <w:r w:rsidRPr="00575698">
        <w:lastRenderedPageBreak/>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178DACE9" w14:textId="77777777" w:rsidR="00E91627" w:rsidRPr="00575698" w:rsidRDefault="00E91627" w:rsidP="00634ABE">
      <w:pPr>
        <w:pStyle w:val="4"/>
        <w:keepNext/>
        <w:numPr>
          <w:ilvl w:val="2"/>
          <w:numId w:val="19"/>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312F3445" w14:textId="77777777" w:rsidR="00AA524E" w:rsidRPr="00575698" w:rsidRDefault="00AA524E" w:rsidP="00634ABE">
      <w:pPr>
        <w:pStyle w:val="5"/>
        <w:numPr>
          <w:ilvl w:val="3"/>
          <w:numId w:val="19"/>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7AF51BCC" w14:textId="77777777" w:rsidR="00C4326D" w:rsidRPr="00D759F9" w:rsidRDefault="00C4326D" w:rsidP="00634ABE">
      <w:pPr>
        <w:pStyle w:val="5"/>
        <w:numPr>
          <w:ilvl w:val="3"/>
          <w:numId w:val="19"/>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28384E0F" w14:textId="77777777" w:rsidR="005A5350" w:rsidRPr="00575698" w:rsidRDefault="005A5350" w:rsidP="00634ABE">
      <w:pPr>
        <w:pStyle w:val="5"/>
        <w:numPr>
          <w:ilvl w:val="3"/>
          <w:numId w:val="19"/>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13174D20" w14:textId="77777777" w:rsidR="0062069F" w:rsidRPr="00575698" w:rsidRDefault="00625E6A" w:rsidP="00634ABE">
      <w:pPr>
        <w:pStyle w:val="5"/>
        <w:numPr>
          <w:ilvl w:val="3"/>
          <w:numId w:val="19"/>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7FF67686" w14:textId="77777777" w:rsidR="001E56C8" w:rsidRPr="00575698" w:rsidRDefault="0062069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2D2DF1D6" w14:textId="77777777" w:rsidR="00EA284A" w:rsidRPr="00575698" w:rsidRDefault="00B37A30" w:rsidP="00634ABE">
      <w:pPr>
        <w:pStyle w:val="3"/>
        <w:numPr>
          <w:ilvl w:val="1"/>
          <w:numId w:val="19"/>
        </w:numPr>
        <w:ind w:left="1134"/>
        <w:rPr>
          <w:lang w:eastAsia="en-US"/>
        </w:rPr>
      </w:pPr>
      <w:bookmarkStart w:id="1085" w:name="_Toc283764346"/>
      <w:bookmarkStart w:id="1086" w:name="_Toc409908679"/>
      <w:bookmarkStart w:id="1087" w:name="_Toc410902849"/>
      <w:bookmarkStart w:id="1088" w:name="_Toc410907849"/>
      <w:bookmarkStart w:id="1089" w:name="_Toc410908037"/>
      <w:bookmarkStart w:id="1090" w:name="_Toc410910831"/>
      <w:bookmarkStart w:id="1091" w:name="_Toc410911104"/>
      <w:bookmarkStart w:id="1092" w:name="_Toc410920213"/>
      <w:bookmarkStart w:id="1093" w:name="_Toc411279851"/>
      <w:bookmarkStart w:id="1094" w:name="_Toc411626577"/>
      <w:bookmarkStart w:id="1095" w:name="_Toc411632120"/>
      <w:bookmarkStart w:id="1096" w:name="_Toc411882025"/>
      <w:bookmarkStart w:id="1097" w:name="_Toc411941011"/>
      <w:bookmarkStart w:id="1098" w:name="_Toc285801489"/>
      <w:bookmarkStart w:id="1099" w:name="_Toc411949486"/>
      <w:bookmarkStart w:id="1100" w:name="_Toc412111156"/>
      <w:bookmarkStart w:id="1101" w:name="_Toc285977760"/>
      <w:bookmarkStart w:id="1102" w:name="_Toc412127923"/>
      <w:bookmarkStart w:id="1103" w:name="_Toc285999889"/>
      <w:bookmarkStart w:id="1104" w:name="_Toc412218372"/>
      <w:bookmarkStart w:id="1105" w:name="_Toc412543656"/>
      <w:bookmarkStart w:id="1106" w:name="_Toc412551401"/>
      <w:bookmarkStart w:id="1107" w:name="_Ref435019156"/>
      <w:bookmarkStart w:id="1108" w:name="_Toc412760273"/>
      <w:bookmarkStart w:id="1109" w:name="_Toc113011746"/>
      <w:bookmarkStart w:id="1110" w:name="_Toc408840701"/>
      <w:bookmarkStart w:id="1111" w:name="_Toc408842126"/>
      <w:bookmarkStart w:id="1112" w:name="_Toc282982201"/>
      <w:bookmarkStart w:id="1113" w:name="_Toc409088637"/>
      <w:bookmarkStart w:id="1114" w:name="_Toc409088597"/>
      <w:bookmarkStart w:id="1115" w:name="_Toc409089522"/>
      <w:bookmarkStart w:id="1116" w:name="_Toc409089497"/>
      <w:bookmarkStart w:id="1117" w:name="_Toc409090411"/>
      <w:bookmarkStart w:id="1118" w:name="_Toc409113205"/>
      <w:bookmarkStart w:id="1119" w:name="_Toc409173988"/>
      <w:bookmarkStart w:id="1120" w:name="_Toc409174680"/>
      <w:bookmarkStart w:id="1121" w:name="_Toc409189079"/>
      <w:bookmarkStart w:id="1122" w:name="_Toc409198816"/>
      <w:bookmarkStart w:id="1123" w:name="_Toc283058515"/>
      <w:bookmarkStart w:id="1124" w:name="_Toc409204305"/>
      <w:bookmarkStart w:id="1125" w:name="_Toc409474708"/>
      <w:bookmarkStart w:id="1126" w:name="_Toc409528418"/>
      <w:bookmarkStart w:id="1127" w:name="_Toc409630121"/>
      <w:bookmarkStart w:id="1128" w:name="_Toc409703567"/>
      <w:bookmarkStart w:id="1129" w:name="_Toc409711731"/>
      <w:bookmarkStart w:id="1130" w:name="_Toc409715449"/>
      <w:bookmarkStart w:id="1131" w:name="_Toc409721468"/>
      <w:bookmarkStart w:id="1132" w:name="_Toc409720597"/>
      <w:bookmarkStart w:id="1133" w:name="_Toc409721684"/>
      <w:bookmarkStart w:id="1134" w:name="_Toc409807402"/>
      <w:bookmarkStart w:id="1135" w:name="_Toc409812123"/>
      <w:r w:rsidRPr="00575698">
        <w:rPr>
          <w:lang w:eastAsia="en-US"/>
        </w:rPr>
        <w:t>Организаторы закупок</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6A35BA8" w14:textId="77777777" w:rsidR="00817BE2" w:rsidRPr="00575698" w:rsidRDefault="00114D82" w:rsidP="00634ABE">
      <w:pPr>
        <w:pStyle w:val="4"/>
        <w:numPr>
          <w:ilvl w:val="2"/>
          <w:numId w:val="19"/>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233FEB">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4002FB8" w14:textId="77777777" w:rsidR="00817BE2" w:rsidRPr="00575698" w:rsidRDefault="00817BE2" w:rsidP="00634ABE">
      <w:pPr>
        <w:pStyle w:val="4"/>
        <w:numPr>
          <w:ilvl w:val="2"/>
          <w:numId w:val="19"/>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26339111" w14:textId="77777777"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2351103F" w14:textId="77777777" w:rsidR="00817BE2" w:rsidRPr="00575698" w:rsidRDefault="00B00779" w:rsidP="00634ABE">
      <w:pPr>
        <w:pStyle w:val="4"/>
        <w:numPr>
          <w:ilvl w:val="2"/>
          <w:numId w:val="19"/>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77E8F6E8" w14:textId="77777777" w:rsidR="00817BE2" w:rsidRPr="00575698" w:rsidRDefault="00B00779" w:rsidP="00634ABE">
      <w:pPr>
        <w:pStyle w:val="4"/>
        <w:keepNext/>
        <w:numPr>
          <w:ilvl w:val="2"/>
          <w:numId w:val="19"/>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3F55210F" w14:textId="77777777" w:rsidR="00817BE2" w:rsidRPr="00575698" w:rsidRDefault="00817BE2" w:rsidP="00634ABE">
      <w:pPr>
        <w:pStyle w:val="5"/>
        <w:numPr>
          <w:ilvl w:val="3"/>
          <w:numId w:val="19"/>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3FE2232D" w14:textId="77777777" w:rsidR="00817BE2" w:rsidRPr="00575698" w:rsidRDefault="00817BE2" w:rsidP="00634ABE">
      <w:pPr>
        <w:pStyle w:val="5"/>
        <w:numPr>
          <w:ilvl w:val="3"/>
          <w:numId w:val="19"/>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616C504F" w14:textId="25774C36"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233FEB">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233FEB">
        <w:t>4.1.3(5)(</w:t>
      </w:r>
      <w:r w:rsidR="00233FEB" w:rsidRPr="00233FEB">
        <w:rPr>
          <w:rFonts w:cs="Calibri"/>
        </w:rPr>
        <w:t>а</w:t>
      </w:r>
      <w:r w:rsidR="00233FEB">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233FEB">
        <w:t>4.1.3(5)(</w:t>
      </w:r>
      <w:r w:rsidR="00233FEB" w:rsidRPr="00233FEB">
        <w:rPr>
          <w:rFonts w:cs="Calibri"/>
        </w:rPr>
        <w:t>б</w:t>
      </w:r>
      <w:r w:rsidR="00233FEB">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233FEB">
        <w:t>4.1.5(1)</w:t>
      </w:r>
      <w:r w:rsidR="00006861" w:rsidRPr="0001723D">
        <w:fldChar w:fldCharType="end"/>
      </w:r>
      <w:r w:rsidR="00BA76F4" w:rsidRPr="00575698">
        <w:t xml:space="preserve"> Положения.</w:t>
      </w:r>
    </w:p>
    <w:p w14:paraId="1351D42C" w14:textId="77777777" w:rsidR="00766A04" w:rsidRPr="00575698" w:rsidRDefault="00766A04" w:rsidP="00634ABE">
      <w:pPr>
        <w:pStyle w:val="4"/>
        <w:numPr>
          <w:ilvl w:val="2"/>
          <w:numId w:val="19"/>
        </w:numPr>
      </w:pPr>
      <w:bookmarkStart w:id="1136" w:name="_Ref299359492"/>
      <w:bookmarkStart w:id="1137" w:name="_Toc283764347"/>
      <w:bookmarkStart w:id="1138" w:name="_Toc409908680"/>
      <w:r w:rsidRPr="00575698">
        <w:lastRenderedPageBreak/>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6"/>
    </w:p>
    <w:p w14:paraId="45455DEC" w14:textId="77777777" w:rsidR="00766A04" w:rsidRPr="00575698" w:rsidRDefault="00766A04" w:rsidP="00634ABE">
      <w:pPr>
        <w:pStyle w:val="4"/>
        <w:numPr>
          <w:ilvl w:val="2"/>
          <w:numId w:val="19"/>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1130FA95" w14:textId="77777777" w:rsidR="00740099" w:rsidRPr="00575698" w:rsidRDefault="00766A04" w:rsidP="00634ABE">
      <w:pPr>
        <w:pStyle w:val="4"/>
        <w:keepNext/>
        <w:numPr>
          <w:ilvl w:val="2"/>
          <w:numId w:val="19"/>
        </w:numPr>
      </w:pPr>
      <w:bookmarkStart w:id="1139" w:name="_Ref410595209"/>
      <w:bookmarkStart w:id="1140" w:name="_Ref307221641"/>
      <w:bookmarkStart w:id="1141"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1F09E36C" w14:textId="77777777" w:rsidR="00740099" w:rsidRPr="00575698" w:rsidRDefault="00740099" w:rsidP="00634ABE">
      <w:pPr>
        <w:pStyle w:val="5"/>
        <w:numPr>
          <w:ilvl w:val="3"/>
          <w:numId w:val="19"/>
        </w:numPr>
      </w:pPr>
      <w:bookmarkStart w:id="1142"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42"/>
    </w:p>
    <w:p w14:paraId="5966700A" w14:textId="77777777" w:rsidR="00766A04" w:rsidRPr="00575698" w:rsidRDefault="00766A04" w:rsidP="00634ABE">
      <w:pPr>
        <w:pStyle w:val="5"/>
        <w:numPr>
          <w:ilvl w:val="3"/>
          <w:numId w:val="19"/>
        </w:numPr>
      </w:pPr>
      <w:bookmarkStart w:id="1143"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9"/>
      <w:bookmarkEnd w:id="1140"/>
      <w:bookmarkEnd w:id="1141"/>
      <w:r w:rsidRPr="00575698">
        <w:t>.</w:t>
      </w:r>
      <w:bookmarkEnd w:id="1143"/>
    </w:p>
    <w:p w14:paraId="49E50640" w14:textId="77777777" w:rsidR="00EA284A" w:rsidRPr="00575698" w:rsidRDefault="00B37A30" w:rsidP="00634ABE">
      <w:pPr>
        <w:pStyle w:val="3"/>
        <w:numPr>
          <w:ilvl w:val="1"/>
          <w:numId w:val="19"/>
        </w:numPr>
        <w:ind w:left="1134"/>
        <w:rPr>
          <w:lang w:eastAsia="en-US"/>
        </w:rPr>
      </w:pPr>
      <w:bookmarkStart w:id="1144" w:name="_Toc410902850"/>
      <w:bookmarkStart w:id="1145" w:name="_Toc410907850"/>
      <w:bookmarkStart w:id="1146" w:name="_Toc410908038"/>
      <w:bookmarkStart w:id="1147" w:name="_Toc410910832"/>
      <w:bookmarkStart w:id="1148" w:name="_Toc410911105"/>
      <w:bookmarkStart w:id="1149" w:name="_Toc410920214"/>
      <w:bookmarkStart w:id="1150" w:name="_Toc411279852"/>
      <w:bookmarkStart w:id="1151" w:name="_Toc411626578"/>
      <w:bookmarkStart w:id="1152" w:name="_Toc411632121"/>
      <w:bookmarkStart w:id="1153" w:name="_Toc411882026"/>
      <w:bookmarkStart w:id="1154" w:name="_Toc411941012"/>
      <w:bookmarkStart w:id="1155" w:name="_Toc285801490"/>
      <w:bookmarkStart w:id="1156" w:name="_Toc411949487"/>
      <w:bookmarkStart w:id="1157" w:name="_Toc412111157"/>
      <w:bookmarkStart w:id="1158" w:name="_Toc285977761"/>
      <w:bookmarkStart w:id="1159" w:name="_Toc412127924"/>
      <w:bookmarkStart w:id="1160" w:name="_Toc285999890"/>
      <w:bookmarkStart w:id="1161" w:name="_Toc412218373"/>
      <w:bookmarkStart w:id="1162" w:name="_Toc412543657"/>
      <w:bookmarkStart w:id="1163" w:name="_Toc412551402"/>
      <w:bookmarkStart w:id="1164" w:name="_Toc412760274"/>
      <w:bookmarkStart w:id="1165" w:name="_Toc113011747"/>
      <w:r w:rsidRPr="00575698">
        <w:rPr>
          <w:lang w:eastAsia="en-US"/>
        </w:rPr>
        <w:t>Специализированная организация</w:t>
      </w:r>
      <w:bookmarkEnd w:id="1137"/>
      <w:bookmarkEnd w:id="1138"/>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722D9E30" w14:textId="77777777" w:rsidR="00766A04" w:rsidRPr="00575698" w:rsidRDefault="00621FC8" w:rsidP="00634ABE">
      <w:pPr>
        <w:pStyle w:val="4"/>
        <w:numPr>
          <w:ilvl w:val="2"/>
          <w:numId w:val="19"/>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B1A8894" w14:textId="77777777" w:rsidR="00817BE2" w:rsidRPr="00575698" w:rsidRDefault="00817BE2" w:rsidP="00634ABE">
      <w:pPr>
        <w:pStyle w:val="4"/>
        <w:keepNext/>
        <w:numPr>
          <w:ilvl w:val="2"/>
          <w:numId w:val="19"/>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23F67A65" w14:textId="77777777" w:rsidR="00817BE2" w:rsidRPr="00575698" w:rsidRDefault="00817BE2" w:rsidP="00634ABE">
      <w:pPr>
        <w:pStyle w:val="5"/>
        <w:numPr>
          <w:ilvl w:val="3"/>
          <w:numId w:val="19"/>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41C24C5C" w14:textId="77777777" w:rsidR="00766A04" w:rsidRPr="00575698" w:rsidRDefault="00054753" w:rsidP="00634ABE">
      <w:pPr>
        <w:pStyle w:val="5"/>
        <w:numPr>
          <w:ilvl w:val="3"/>
          <w:numId w:val="19"/>
        </w:numPr>
      </w:pPr>
      <w:r w:rsidRPr="00575698">
        <w:t>не утверждает НМЦ</w:t>
      </w:r>
      <w:r w:rsidR="00766A04" w:rsidRPr="00575698">
        <w:t>;</w:t>
      </w:r>
    </w:p>
    <w:p w14:paraId="55F82CD4" w14:textId="77777777" w:rsidR="00817BE2" w:rsidRPr="00575698" w:rsidRDefault="00054753" w:rsidP="00634ABE">
      <w:pPr>
        <w:pStyle w:val="5"/>
        <w:numPr>
          <w:ilvl w:val="3"/>
          <w:numId w:val="19"/>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CDC9ED4" w14:textId="77777777" w:rsidR="00817BE2" w:rsidRPr="00575698" w:rsidRDefault="00054753" w:rsidP="00634ABE">
      <w:pPr>
        <w:pStyle w:val="5"/>
        <w:numPr>
          <w:ilvl w:val="3"/>
          <w:numId w:val="19"/>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26C5EE61" w14:textId="77777777" w:rsidR="00766A04" w:rsidRPr="00575698" w:rsidRDefault="00766A04" w:rsidP="00634ABE">
      <w:pPr>
        <w:pStyle w:val="4"/>
        <w:numPr>
          <w:ilvl w:val="2"/>
          <w:numId w:val="19"/>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233FEB">
        <w:t>1.1.6</w:t>
      </w:r>
      <w:r w:rsidR="00006861" w:rsidRPr="0001723D">
        <w:fldChar w:fldCharType="end"/>
      </w:r>
      <w:r w:rsidR="00E77BBF" w:rsidRPr="00575698">
        <w:t xml:space="preserve"> Положения</w:t>
      </w:r>
      <w:r w:rsidRPr="00575698">
        <w:rPr>
          <w:lang w:eastAsia="en-US"/>
        </w:rPr>
        <w:t>.</w:t>
      </w:r>
    </w:p>
    <w:p w14:paraId="1256BE08" w14:textId="77777777" w:rsidR="00817BE2" w:rsidRPr="00575698" w:rsidRDefault="00766A04" w:rsidP="00634ABE">
      <w:pPr>
        <w:pStyle w:val="4"/>
        <w:numPr>
          <w:ilvl w:val="2"/>
          <w:numId w:val="19"/>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24C4F4A0" w14:textId="77777777" w:rsidR="00A24860" w:rsidRPr="00575698" w:rsidRDefault="00766A04" w:rsidP="00634ABE">
      <w:pPr>
        <w:pStyle w:val="4"/>
        <w:numPr>
          <w:ilvl w:val="2"/>
          <w:numId w:val="19"/>
        </w:numPr>
        <w:rPr>
          <w:lang w:eastAsia="en-US"/>
        </w:rPr>
      </w:pPr>
      <w:bookmarkStart w:id="1166" w:name="_Toc283764348"/>
      <w:bookmarkStart w:id="1167"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32E96F0C" w14:textId="29E071A1" w:rsidR="00575815" w:rsidRPr="00575698" w:rsidRDefault="00E50367" w:rsidP="00634ABE">
      <w:pPr>
        <w:pStyle w:val="5"/>
        <w:numPr>
          <w:ilvl w:val="3"/>
          <w:numId w:val="19"/>
        </w:numPr>
        <w:rPr>
          <w:lang w:eastAsia="en-US"/>
        </w:rPr>
      </w:pPr>
      <w:bookmarkStart w:id="1168" w:name="_Ref530397089"/>
      <w:r w:rsidRPr="00575698">
        <w:rPr>
          <w:lang w:eastAsia="en-US"/>
        </w:rPr>
        <w:lastRenderedPageBreak/>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8"/>
    </w:p>
    <w:p w14:paraId="4055FFCB" w14:textId="3A2AAE05" w:rsidR="0020385A" w:rsidRPr="00575698" w:rsidRDefault="00F8758D" w:rsidP="00634ABE">
      <w:pPr>
        <w:pStyle w:val="5"/>
        <w:numPr>
          <w:ilvl w:val="3"/>
          <w:numId w:val="19"/>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9C660C">
        <w:t xml:space="preserve">, </w:t>
      </w:r>
      <w:r w:rsidR="00C27246">
        <w:t xml:space="preserve">в том числе </w:t>
      </w:r>
      <w:r w:rsidR="009C660C">
        <w:t xml:space="preserve">закупок малого объема у единственного поставщика, проводимых в соответствии с подп. </w:t>
      </w:r>
      <w:r w:rsidR="008E2616">
        <w:fldChar w:fldCharType="begin"/>
      </w:r>
      <w:r w:rsidR="008E2616">
        <w:instrText xml:space="preserve"> REF _Ref409903702 \r \h </w:instrText>
      </w:r>
      <w:r w:rsidR="008E2616">
        <w:fldChar w:fldCharType="separate"/>
      </w:r>
      <w:r w:rsidR="00233FEB">
        <w:t>6.6.2(39)</w:t>
      </w:r>
      <w:r w:rsidR="008E2616">
        <w:fldChar w:fldCharType="end"/>
      </w:r>
      <w:r w:rsidR="002E114B" w:rsidRPr="00AE64D6">
        <w:t xml:space="preserve"> </w:t>
      </w:r>
      <w:r w:rsidR="002E114B">
        <w:t>Положения с учетом особенностей, установленных подп.</w:t>
      </w:r>
      <w:r w:rsidR="002E114B" w:rsidRPr="00AE64D6">
        <w:t xml:space="preserve"> </w:t>
      </w:r>
      <w:r w:rsidR="00C27246">
        <w:fldChar w:fldCharType="begin"/>
      </w:r>
      <w:r w:rsidR="00C27246">
        <w:instrText xml:space="preserve"> REF _Ref99631824 \r \h </w:instrText>
      </w:r>
      <w:r w:rsidR="00C27246">
        <w:fldChar w:fldCharType="separate"/>
      </w:r>
      <w:r w:rsidR="00233FEB">
        <w:t>19.26.3(1)</w:t>
      </w:r>
      <w:r w:rsidR="00C27246">
        <w:fldChar w:fldCharType="end"/>
      </w:r>
      <w:r w:rsidR="00C27246">
        <w:t xml:space="preserve"> – </w:t>
      </w:r>
      <w:r w:rsidR="00C27246">
        <w:fldChar w:fldCharType="begin"/>
      </w:r>
      <w:r w:rsidR="00C27246">
        <w:instrText xml:space="preserve"> REF _Ref99631826 \r \h </w:instrText>
      </w:r>
      <w:r w:rsidR="00C27246">
        <w:fldChar w:fldCharType="separate"/>
      </w:r>
      <w:r w:rsidR="00233FEB">
        <w:t>19.26.3(4)</w:t>
      </w:r>
      <w:r w:rsidR="00C27246">
        <w:fldChar w:fldCharType="end"/>
      </w:r>
      <w:r w:rsidR="008E2616" w:rsidRPr="00AE64D6">
        <w:t xml:space="preserve"> </w:t>
      </w:r>
      <w:r w:rsidR="009C660C">
        <w:t>Положения</w:t>
      </w:r>
      <w:r w:rsidR="0020385A" w:rsidRPr="00575698">
        <w:rPr>
          <w:lang w:eastAsia="en-US"/>
        </w:rPr>
        <w:t>;</w:t>
      </w:r>
    </w:p>
    <w:p w14:paraId="3E42DFD2" w14:textId="77777777" w:rsidR="0020385A" w:rsidRPr="00575698" w:rsidRDefault="0020385A" w:rsidP="00634ABE">
      <w:pPr>
        <w:pStyle w:val="5"/>
        <w:numPr>
          <w:ilvl w:val="3"/>
          <w:numId w:val="19"/>
        </w:numPr>
        <w:rPr>
          <w:lang w:eastAsia="en-US"/>
        </w:rPr>
      </w:pPr>
      <w:bookmarkStart w:id="1169"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9"/>
    </w:p>
    <w:p w14:paraId="2691434C" w14:textId="77777777" w:rsidR="0020385A" w:rsidRPr="00575698" w:rsidRDefault="0020385A" w:rsidP="00634ABE">
      <w:pPr>
        <w:pStyle w:val="6"/>
        <w:numPr>
          <w:ilvl w:val="4"/>
          <w:numId w:val="19"/>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2DCF8371" w14:textId="77777777" w:rsidR="0020385A" w:rsidRPr="00575698" w:rsidRDefault="00196907" w:rsidP="00634ABE">
      <w:pPr>
        <w:pStyle w:val="6"/>
        <w:numPr>
          <w:ilvl w:val="4"/>
          <w:numId w:val="19"/>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CF24ECF" w14:textId="77777777" w:rsidR="0020385A" w:rsidRPr="00575698" w:rsidRDefault="0020385A" w:rsidP="00634ABE">
      <w:pPr>
        <w:pStyle w:val="4"/>
        <w:numPr>
          <w:ilvl w:val="2"/>
          <w:numId w:val="19"/>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233FEB">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46C61CFC" w14:textId="77777777" w:rsidR="0020385A" w:rsidRPr="00575698" w:rsidRDefault="0020385A" w:rsidP="00634ABE">
      <w:pPr>
        <w:pStyle w:val="5"/>
        <w:numPr>
          <w:ilvl w:val="3"/>
          <w:numId w:val="19"/>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3952DBD2" w14:textId="77777777" w:rsidR="00766A04" w:rsidRPr="00575698" w:rsidRDefault="0020385A" w:rsidP="00634ABE">
      <w:pPr>
        <w:pStyle w:val="5"/>
        <w:numPr>
          <w:ilvl w:val="3"/>
          <w:numId w:val="19"/>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3AC7CCD3" w14:textId="77777777" w:rsidR="00D16528" w:rsidRPr="00575698" w:rsidRDefault="00D16528" w:rsidP="00634ABE">
      <w:pPr>
        <w:pStyle w:val="2"/>
        <w:numPr>
          <w:ilvl w:val="0"/>
          <w:numId w:val="19"/>
        </w:numPr>
      </w:pPr>
      <w:bookmarkStart w:id="1170" w:name="_Toc410902851"/>
      <w:bookmarkStart w:id="1171" w:name="_Toc410907851"/>
      <w:bookmarkStart w:id="1172" w:name="_Toc410908039"/>
      <w:bookmarkStart w:id="1173" w:name="_Toc410910833"/>
      <w:bookmarkStart w:id="1174" w:name="_Toc410911106"/>
      <w:bookmarkStart w:id="1175" w:name="_Toc410920215"/>
      <w:bookmarkStart w:id="1176" w:name="_Toc411279853"/>
      <w:bookmarkStart w:id="1177" w:name="_Toc411626579"/>
      <w:bookmarkStart w:id="1178" w:name="_Toc411632122"/>
      <w:bookmarkStart w:id="1179" w:name="_Toc411882027"/>
      <w:bookmarkStart w:id="1180" w:name="_Toc411941013"/>
      <w:bookmarkStart w:id="1181" w:name="_Toc285801491"/>
      <w:bookmarkStart w:id="1182" w:name="_Toc411949488"/>
      <w:bookmarkStart w:id="1183" w:name="_Toc412111158"/>
      <w:bookmarkStart w:id="1184" w:name="_Toc285977762"/>
      <w:bookmarkStart w:id="1185" w:name="_Toc412127925"/>
      <w:bookmarkStart w:id="1186" w:name="_Toc285999891"/>
      <w:bookmarkStart w:id="1187" w:name="_Toc412218374"/>
      <w:bookmarkStart w:id="1188" w:name="_Toc412543658"/>
      <w:bookmarkStart w:id="1189" w:name="_Toc412551403"/>
      <w:bookmarkStart w:id="1190" w:name="_Toc412760275"/>
      <w:bookmarkStart w:id="1191" w:name="_Toc113011748"/>
      <w:r w:rsidRPr="00575698">
        <w:t>Органы управления закупочной деятельностью, их функции и полномочия</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66"/>
      <w:bookmarkEnd w:id="1167"/>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E0983B6" w14:textId="77777777" w:rsidR="00EA284A" w:rsidRPr="00575698" w:rsidRDefault="00D16528" w:rsidP="00634ABE">
      <w:pPr>
        <w:pStyle w:val="3"/>
        <w:numPr>
          <w:ilvl w:val="1"/>
          <w:numId w:val="19"/>
        </w:numPr>
        <w:ind w:left="1134"/>
      </w:pPr>
      <w:bookmarkStart w:id="1192" w:name="_Toc411279854"/>
      <w:bookmarkStart w:id="1193" w:name="_Toc411626580"/>
      <w:bookmarkStart w:id="1194" w:name="_Toc411632123"/>
      <w:bookmarkStart w:id="1195" w:name="_Toc411882028"/>
      <w:bookmarkStart w:id="1196" w:name="_Toc283764349"/>
      <w:bookmarkStart w:id="1197" w:name="_Toc409908682"/>
      <w:bookmarkStart w:id="1198" w:name="_Toc410902852"/>
      <w:bookmarkStart w:id="1199" w:name="_Toc410907852"/>
      <w:bookmarkStart w:id="1200" w:name="_Toc410908040"/>
      <w:bookmarkStart w:id="1201" w:name="_Toc410910834"/>
      <w:bookmarkStart w:id="1202" w:name="_Toc410911107"/>
      <w:bookmarkStart w:id="1203" w:name="_Toc410920216"/>
      <w:bookmarkStart w:id="1204" w:name="_Toc411941014"/>
      <w:bookmarkStart w:id="1205" w:name="_Toc285801492"/>
      <w:bookmarkStart w:id="1206" w:name="_Toc411949489"/>
      <w:bookmarkStart w:id="1207" w:name="_Toc412111159"/>
      <w:bookmarkStart w:id="1208" w:name="_Toc285977763"/>
      <w:bookmarkStart w:id="1209" w:name="_Toc412127926"/>
      <w:bookmarkStart w:id="1210" w:name="_Toc285999892"/>
      <w:bookmarkStart w:id="1211" w:name="_Toc412218375"/>
      <w:bookmarkStart w:id="1212" w:name="_Toc412543659"/>
      <w:bookmarkStart w:id="1213" w:name="_Toc412551404"/>
      <w:bookmarkStart w:id="1214" w:name="_Toc412760276"/>
      <w:bookmarkStart w:id="1215" w:name="_Toc113011749"/>
      <w:r w:rsidRPr="00575698">
        <w:t>ЦЗК</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E0E9469" w14:textId="77777777" w:rsidR="00D16528" w:rsidRPr="00575698" w:rsidRDefault="00D16528" w:rsidP="00634ABE">
      <w:pPr>
        <w:pStyle w:val="4"/>
        <w:numPr>
          <w:ilvl w:val="2"/>
          <w:numId w:val="19"/>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4060824C" w14:textId="1262CA90" w:rsidR="00D16528" w:rsidRPr="00575698" w:rsidRDefault="0095168F" w:rsidP="00634ABE">
      <w:pPr>
        <w:pStyle w:val="4"/>
        <w:numPr>
          <w:ilvl w:val="2"/>
          <w:numId w:val="19"/>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233FEB" w:rsidRPr="00233FEB">
        <w:rPr>
          <w:rFonts w:cs="Calibri"/>
        </w:rPr>
        <w:t>Приложение </w:t>
      </w:r>
      <w:r w:rsidR="00233FEB" w:rsidRPr="00BC7687">
        <w:rPr>
          <w:rFonts w:cs="Calibri"/>
        </w:rPr>
        <w:t>1</w:t>
      </w:r>
      <w:r w:rsidR="00006861" w:rsidRPr="0001723D">
        <w:fldChar w:fldCharType="end"/>
      </w:r>
      <w:r w:rsidR="005170F2" w:rsidRPr="00575698">
        <w:t>)</w:t>
      </w:r>
      <w:r w:rsidR="00421B07" w:rsidRPr="00575698">
        <w:t>.</w:t>
      </w:r>
    </w:p>
    <w:p w14:paraId="517364B7" w14:textId="77777777" w:rsidR="00D16528" w:rsidRPr="00575698" w:rsidRDefault="00421B07" w:rsidP="00634ABE">
      <w:pPr>
        <w:pStyle w:val="4"/>
        <w:keepNext/>
        <w:numPr>
          <w:ilvl w:val="2"/>
          <w:numId w:val="19"/>
        </w:numPr>
      </w:pPr>
      <w:bookmarkStart w:id="1216" w:name="_Ref409615257"/>
      <w:r w:rsidRPr="00575698">
        <w:t>О</w:t>
      </w:r>
      <w:r w:rsidR="002E5924" w:rsidRPr="00575698">
        <w:t>сновными</w:t>
      </w:r>
      <w:r w:rsidR="00D16528" w:rsidRPr="00575698">
        <w:t xml:space="preserve"> функциями ЦЗК являются:</w:t>
      </w:r>
      <w:bookmarkEnd w:id="1216"/>
    </w:p>
    <w:p w14:paraId="52EBA8C8" w14:textId="77777777" w:rsidR="00D16528" w:rsidRPr="00575698" w:rsidRDefault="00D16528" w:rsidP="00634ABE">
      <w:pPr>
        <w:pStyle w:val="5"/>
        <w:numPr>
          <w:ilvl w:val="3"/>
          <w:numId w:val="19"/>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35B6D481" w14:textId="77777777" w:rsidR="00D16528" w:rsidRPr="00575698" w:rsidRDefault="00D16528" w:rsidP="00634ABE">
      <w:pPr>
        <w:pStyle w:val="5"/>
        <w:numPr>
          <w:ilvl w:val="3"/>
          <w:numId w:val="19"/>
        </w:numPr>
      </w:pPr>
      <w:bookmarkStart w:id="1217"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w:t>
      </w:r>
      <w:r w:rsidR="00B02AD9" w:rsidRPr="00575698">
        <w:lastRenderedPageBreak/>
        <w:t>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233FEB">
        <w:t>6.6.2(36)</w:t>
      </w:r>
      <w:r w:rsidR="00006861" w:rsidRPr="0001723D">
        <w:fldChar w:fldCharType="end"/>
      </w:r>
      <w:r w:rsidR="006F0405" w:rsidRPr="00575698">
        <w:t xml:space="preserve"> Положения</w:t>
      </w:r>
      <w:r w:rsidRPr="00575698">
        <w:t>;</w:t>
      </w:r>
      <w:bookmarkEnd w:id="1217"/>
    </w:p>
    <w:p w14:paraId="42031628" w14:textId="77777777" w:rsidR="00D16528" w:rsidRPr="00575698" w:rsidRDefault="00766A04" w:rsidP="00634ABE">
      <w:pPr>
        <w:pStyle w:val="5"/>
        <w:numPr>
          <w:ilvl w:val="3"/>
          <w:numId w:val="19"/>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233FEB">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233FEB">
        <w:t>8.2.20</w:t>
      </w:r>
      <w:r w:rsidR="00006861" w:rsidRPr="0001723D">
        <w:fldChar w:fldCharType="end"/>
      </w:r>
      <w:r w:rsidR="00BC0C77" w:rsidRPr="00575698">
        <w:t xml:space="preserve"> </w:t>
      </w:r>
      <w:r w:rsidR="000B0BA0" w:rsidRPr="00575698">
        <w:t>Положения</w:t>
      </w:r>
      <w:r w:rsidRPr="00575698">
        <w:t>);</w:t>
      </w:r>
    </w:p>
    <w:p w14:paraId="0B75C657" w14:textId="77777777" w:rsidR="00D16528" w:rsidRPr="00575698" w:rsidRDefault="00D16528" w:rsidP="00634ABE">
      <w:pPr>
        <w:pStyle w:val="5"/>
        <w:numPr>
          <w:ilvl w:val="3"/>
          <w:numId w:val="19"/>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233FEB">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233FEB">
        <w:t>21.2.4(3)</w:t>
      </w:r>
      <w:r w:rsidR="00006861" w:rsidRPr="0001723D">
        <w:fldChar w:fldCharType="end"/>
      </w:r>
      <w:r w:rsidR="00454E16" w:rsidRPr="00575698">
        <w:t xml:space="preserve"> Положения</w:t>
      </w:r>
      <w:r w:rsidRPr="00575698">
        <w:t>;</w:t>
      </w:r>
    </w:p>
    <w:p w14:paraId="4046A7DC" w14:textId="77777777" w:rsidR="00D16528" w:rsidRPr="00575698" w:rsidRDefault="00D16528" w:rsidP="00634ABE">
      <w:pPr>
        <w:pStyle w:val="5"/>
        <w:numPr>
          <w:ilvl w:val="3"/>
          <w:numId w:val="19"/>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71A27BDC" w14:textId="77777777" w:rsidR="00D16528" w:rsidRPr="00575698" w:rsidRDefault="00D16528" w:rsidP="00634ABE">
      <w:pPr>
        <w:pStyle w:val="5"/>
        <w:numPr>
          <w:ilvl w:val="3"/>
          <w:numId w:val="19"/>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233FEB">
        <w:t>1.1.6</w:t>
      </w:r>
      <w:r w:rsidR="00006861" w:rsidRPr="0001723D">
        <w:fldChar w:fldCharType="end"/>
      </w:r>
      <w:r w:rsidR="00B43BC4" w:rsidRPr="00575698">
        <w:t xml:space="preserve"> Положения</w:t>
      </w:r>
      <w:r w:rsidRPr="00575698">
        <w:t>;</w:t>
      </w:r>
    </w:p>
    <w:p w14:paraId="01769811" w14:textId="77777777" w:rsidR="00F155E8" w:rsidRPr="00575698" w:rsidRDefault="00F155E8" w:rsidP="00634ABE">
      <w:pPr>
        <w:pStyle w:val="5"/>
        <w:numPr>
          <w:ilvl w:val="3"/>
          <w:numId w:val="19"/>
        </w:numPr>
      </w:pPr>
      <w:bookmarkStart w:id="1218"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233FEB">
        <w:t>19.9.6</w:t>
      </w:r>
      <w:r w:rsidR="00006861" w:rsidRPr="0001723D">
        <w:fldChar w:fldCharType="end"/>
      </w:r>
      <w:r w:rsidRPr="00575698">
        <w:t xml:space="preserve"> Положения);</w:t>
      </w:r>
      <w:bookmarkEnd w:id="1218"/>
    </w:p>
    <w:p w14:paraId="3DB48271" w14:textId="77777777" w:rsidR="002A3538" w:rsidRPr="00575698" w:rsidRDefault="00766A04" w:rsidP="00634ABE">
      <w:pPr>
        <w:pStyle w:val="5"/>
        <w:numPr>
          <w:ilvl w:val="3"/>
          <w:numId w:val="19"/>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50FD00B8" w14:textId="77777777" w:rsidR="00766A04" w:rsidRPr="00575698" w:rsidRDefault="002A3538" w:rsidP="00634ABE">
      <w:pPr>
        <w:pStyle w:val="5"/>
        <w:numPr>
          <w:ilvl w:val="3"/>
          <w:numId w:val="19"/>
        </w:numPr>
      </w:pPr>
      <w:r w:rsidRPr="00575698">
        <w:t>рассмотрение и одобрение предложений о внесении изменений в Положение</w:t>
      </w:r>
      <w:r w:rsidR="00800E3B" w:rsidRPr="00575698">
        <w:t>;</w:t>
      </w:r>
    </w:p>
    <w:p w14:paraId="5777F346" w14:textId="77777777" w:rsidR="00766A04"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2FBC9D72" w14:textId="77777777" w:rsidR="00D16528" w:rsidRPr="00575698" w:rsidRDefault="00421B07" w:rsidP="00634ABE">
      <w:pPr>
        <w:pStyle w:val="4"/>
        <w:keepNext/>
        <w:numPr>
          <w:ilvl w:val="2"/>
          <w:numId w:val="19"/>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71F0F028" w14:textId="77777777" w:rsidR="00D16528" w:rsidRPr="00575698" w:rsidRDefault="00D16528" w:rsidP="00634ABE">
      <w:pPr>
        <w:pStyle w:val="5"/>
        <w:numPr>
          <w:ilvl w:val="3"/>
          <w:numId w:val="19"/>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33A3541" w14:textId="77777777" w:rsidR="00D16528" w:rsidRPr="00575698" w:rsidRDefault="00D16528" w:rsidP="00634ABE">
      <w:pPr>
        <w:pStyle w:val="5"/>
        <w:numPr>
          <w:ilvl w:val="3"/>
          <w:numId w:val="19"/>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B19C8DE" w14:textId="77777777" w:rsidR="008C51B0" w:rsidRPr="00575698" w:rsidRDefault="00766A04" w:rsidP="00634ABE">
      <w:pPr>
        <w:pStyle w:val="5"/>
        <w:numPr>
          <w:ilvl w:val="3"/>
          <w:numId w:val="19"/>
        </w:numPr>
      </w:pPr>
      <w:bookmarkStart w:id="1219"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233FEB">
        <w:t>4.2.9(2)</w:t>
      </w:r>
      <w:r w:rsidR="00006861" w:rsidRPr="0001723D">
        <w:fldChar w:fldCharType="end"/>
      </w:r>
      <w:r w:rsidR="00710430" w:rsidRPr="00575698">
        <w:t xml:space="preserve"> Положения</w:t>
      </w:r>
      <w:r w:rsidR="002977B2" w:rsidRPr="00575698">
        <w:t>)</w:t>
      </w:r>
      <w:r w:rsidR="00A33887" w:rsidRPr="00575698">
        <w:t>,</w:t>
      </w:r>
      <w:bookmarkEnd w:id="1219"/>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173BC6B7" w14:textId="77777777" w:rsidR="00766A04" w:rsidRPr="00575698" w:rsidRDefault="00A33887" w:rsidP="00634ABE">
      <w:pPr>
        <w:pStyle w:val="5"/>
        <w:numPr>
          <w:ilvl w:val="3"/>
          <w:numId w:val="19"/>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6B431AB1" w14:textId="77777777" w:rsidR="00D16528" w:rsidRPr="00575698" w:rsidRDefault="00D16528" w:rsidP="00634ABE">
      <w:pPr>
        <w:pStyle w:val="4"/>
        <w:numPr>
          <w:ilvl w:val="2"/>
          <w:numId w:val="19"/>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0863EBB2" w14:textId="77777777" w:rsidR="00EA284A" w:rsidRPr="00575698" w:rsidRDefault="00D16528" w:rsidP="00634ABE">
      <w:pPr>
        <w:pStyle w:val="3"/>
        <w:numPr>
          <w:ilvl w:val="1"/>
          <w:numId w:val="19"/>
        </w:numPr>
        <w:ind w:left="1134"/>
      </w:pPr>
      <w:bookmarkStart w:id="1220" w:name="_Toc283764350"/>
      <w:bookmarkStart w:id="1221" w:name="_Toc409908683"/>
      <w:bookmarkStart w:id="1222" w:name="_Toc410902853"/>
      <w:bookmarkStart w:id="1223" w:name="_Toc410907853"/>
      <w:bookmarkStart w:id="1224" w:name="_Toc410908041"/>
      <w:bookmarkStart w:id="1225" w:name="_Toc410910835"/>
      <w:bookmarkStart w:id="1226" w:name="_Toc410911108"/>
      <w:bookmarkStart w:id="1227" w:name="_Toc410920217"/>
      <w:bookmarkStart w:id="1228" w:name="_Toc411279855"/>
      <w:bookmarkStart w:id="1229" w:name="_Toc411626581"/>
      <w:bookmarkStart w:id="1230" w:name="_Toc411632124"/>
      <w:bookmarkStart w:id="1231" w:name="_Toc411882029"/>
      <w:bookmarkStart w:id="1232" w:name="_Toc411941015"/>
      <w:bookmarkStart w:id="1233" w:name="_Toc285801493"/>
      <w:bookmarkStart w:id="1234" w:name="_Toc411949490"/>
      <w:bookmarkStart w:id="1235" w:name="_Toc412111160"/>
      <w:bookmarkStart w:id="1236" w:name="_Toc285977764"/>
      <w:bookmarkStart w:id="1237" w:name="_Toc412127927"/>
      <w:bookmarkStart w:id="1238" w:name="_Toc285999893"/>
      <w:bookmarkStart w:id="1239" w:name="_Toc412218376"/>
      <w:bookmarkStart w:id="1240" w:name="_Toc412543660"/>
      <w:bookmarkStart w:id="1241" w:name="_Toc412551405"/>
      <w:bookmarkStart w:id="1242" w:name="_Toc412760277"/>
      <w:bookmarkStart w:id="1243" w:name="_Toc113011750"/>
      <w:r w:rsidRPr="00575698">
        <w:t>ЗК Корпорации</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C55B4A6" w14:textId="77777777" w:rsidR="00D16528" w:rsidRPr="00575698" w:rsidRDefault="00D16528" w:rsidP="00634ABE">
      <w:pPr>
        <w:pStyle w:val="4"/>
        <w:numPr>
          <w:ilvl w:val="2"/>
          <w:numId w:val="19"/>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7F002BDA" w14:textId="2C96F6F0" w:rsidR="00D16528" w:rsidRPr="00575698" w:rsidRDefault="00725F88" w:rsidP="00634ABE">
      <w:pPr>
        <w:pStyle w:val="4"/>
        <w:numPr>
          <w:ilvl w:val="2"/>
          <w:numId w:val="19"/>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233FEB" w:rsidRPr="00233FEB">
        <w:rPr>
          <w:rFonts w:cs="Calibri"/>
        </w:rPr>
        <w:t>Приложение </w:t>
      </w:r>
      <w:r w:rsidR="00233FEB" w:rsidRPr="00BC7687">
        <w:rPr>
          <w:rFonts w:cs="Calibri"/>
        </w:rPr>
        <w:t>1</w:t>
      </w:r>
      <w:r w:rsidR="00006861" w:rsidRPr="0001723D">
        <w:fldChar w:fldCharType="end"/>
      </w:r>
      <w:r w:rsidR="005170F2" w:rsidRPr="00575698">
        <w:t>)</w:t>
      </w:r>
      <w:r w:rsidR="00421B07" w:rsidRPr="00575698">
        <w:t>.</w:t>
      </w:r>
    </w:p>
    <w:p w14:paraId="449F4B99" w14:textId="77777777" w:rsidR="00D16528" w:rsidRPr="00575698" w:rsidRDefault="00421B07" w:rsidP="00634ABE">
      <w:pPr>
        <w:pStyle w:val="4"/>
        <w:keepNext/>
        <w:numPr>
          <w:ilvl w:val="2"/>
          <w:numId w:val="19"/>
        </w:numPr>
      </w:pPr>
      <w:bookmarkStart w:id="1244" w:name="_Ref409615280"/>
      <w:r w:rsidRPr="00575698">
        <w:t>О</w:t>
      </w:r>
      <w:r w:rsidR="00D16528" w:rsidRPr="00575698">
        <w:t>сновными функциями ЗК Корпорации являются:</w:t>
      </w:r>
      <w:bookmarkEnd w:id="1244"/>
    </w:p>
    <w:p w14:paraId="2E23FABC" w14:textId="77777777" w:rsidR="00D16528" w:rsidRPr="00575698" w:rsidRDefault="004946B4" w:rsidP="00634ABE">
      <w:pPr>
        <w:pStyle w:val="5"/>
        <w:numPr>
          <w:ilvl w:val="3"/>
          <w:numId w:val="19"/>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3556C315" w14:textId="77777777" w:rsidR="00D16528" w:rsidRPr="00575698" w:rsidRDefault="00D16528" w:rsidP="00634ABE">
      <w:pPr>
        <w:pStyle w:val="5"/>
        <w:numPr>
          <w:ilvl w:val="3"/>
          <w:numId w:val="19"/>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233FEB">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233FEB">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C86CCBA" w14:textId="368C157A" w:rsidR="00D16528" w:rsidRPr="00575698" w:rsidRDefault="00D16528" w:rsidP="00634ABE">
      <w:pPr>
        <w:pStyle w:val="5"/>
        <w:numPr>
          <w:ilvl w:val="3"/>
          <w:numId w:val="19"/>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233FEB">
        <w:t>6.6.2(4)</w:t>
      </w:r>
      <w:r w:rsidR="00006861" w:rsidRPr="0001723D">
        <w:fldChar w:fldCharType="end"/>
      </w:r>
      <w:r w:rsidR="00FC2F1E">
        <w:t xml:space="preserve">, </w:t>
      </w:r>
      <w:r w:rsidR="00FC2F1E">
        <w:fldChar w:fldCharType="begin"/>
      </w:r>
      <w:r w:rsidR="00FC2F1E">
        <w:instrText xml:space="preserve"> REF _Ref15041948 \r \h </w:instrText>
      </w:r>
      <w:r w:rsidR="00FC2F1E">
        <w:fldChar w:fldCharType="separate"/>
      </w:r>
      <w:r w:rsidR="00233FEB">
        <w:t>6.6.2(6)</w:t>
      </w:r>
      <w:r w:rsidR="00FC2F1E">
        <w:fldChar w:fldCharType="end"/>
      </w:r>
      <w:r w:rsidR="007F6A28" w:rsidRPr="00575698">
        <w:t> </w:t>
      </w:r>
      <w:r w:rsidR="00B17C10" w:rsidRPr="00575698">
        <w:t>–</w:t>
      </w:r>
      <w:r w:rsidR="00FC2F1E">
        <w:t xml:space="preserve"> </w:t>
      </w:r>
      <w:r w:rsidR="00FC2F1E">
        <w:fldChar w:fldCharType="begin"/>
      </w:r>
      <w:r w:rsidR="00FC2F1E">
        <w:instrText xml:space="preserve"> REF _Ref442022696 \r \h </w:instrText>
      </w:r>
      <w:r w:rsidR="00FC2F1E">
        <w:fldChar w:fldCharType="separate"/>
      </w:r>
      <w:r w:rsidR="00233FEB">
        <w:t>6.6.2(10)</w:t>
      </w:r>
      <w:r w:rsidR="00FC2F1E">
        <w:fldChar w:fldCharType="end"/>
      </w:r>
      <w:r w:rsidR="00FC2F1E">
        <w:t xml:space="preserve">, </w:t>
      </w:r>
      <w:r w:rsidR="00FC2F1E">
        <w:fldChar w:fldCharType="begin"/>
      </w:r>
      <w:r w:rsidR="00FC2F1E">
        <w:instrText xml:space="preserve"> REF _Ref410344731 \r \h </w:instrText>
      </w:r>
      <w:r w:rsidR="00FC2F1E">
        <w:fldChar w:fldCharType="separate"/>
      </w:r>
      <w:r w:rsidR="00233FEB">
        <w:t>6.6.2(12)</w:t>
      </w:r>
      <w:r w:rsidR="00FC2F1E">
        <w:fldChar w:fldCharType="end"/>
      </w:r>
      <w:r w:rsidR="00FC2F1E">
        <w:t xml:space="preserve"> </w:t>
      </w:r>
      <w:r w:rsidR="00E3686B" w:rsidRPr="00575698">
        <w:t>–</w:t>
      </w:r>
      <w:r w:rsidR="00006861" w:rsidRPr="0001723D">
        <w:fldChar w:fldCharType="begin"/>
      </w:r>
      <w:r w:rsidR="00006861" w:rsidRPr="00575698">
        <w:instrText xml:space="preserve"> REF _Ref411626559 \r \h  \* MERGEFORMAT </w:instrText>
      </w:r>
      <w:r w:rsidR="00006861" w:rsidRPr="0001723D">
        <w:fldChar w:fldCharType="separate"/>
      </w:r>
      <w:r w:rsidR="00233FEB">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233FEB">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233FEB">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233FEB">
        <w:t>6.6.2(45)</w:t>
      </w:r>
      <w:r w:rsidR="00DF663F" w:rsidRPr="0001723D">
        <w:fldChar w:fldCharType="end"/>
      </w:r>
      <w:r w:rsidR="000033ED">
        <w:t> -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233FEB">
        <w:t>6.6.2(47)</w:t>
      </w:r>
      <w:r w:rsidR="00DF663F" w:rsidRPr="0001723D">
        <w:fldChar w:fldCharType="end"/>
      </w:r>
      <w:r w:rsidR="008D6559">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233FEB">
        <w:t>6.6.2(49)</w:t>
      </w:r>
      <w:r w:rsidR="00DF663F" w:rsidRPr="0001723D">
        <w:fldChar w:fldCharType="end"/>
      </w:r>
      <w:r w:rsidR="008D6559">
        <w:t>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233FEB">
        <w:t>6.6.2(51)</w:t>
      </w:r>
      <w:r w:rsidR="00DF663F" w:rsidRPr="0001723D">
        <w:fldChar w:fldCharType="end"/>
      </w:r>
      <w:r w:rsidR="00DF663F" w:rsidRPr="00575698">
        <w:t xml:space="preserve">, </w:t>
      </w:r>
      <w:r w:rsidR="0025710D">
        <w:fldChar w:fldCharType="begin"/>
      </w:r>
      <w:r w:rsidR="0025710D">
        <w:instrText xml:space="preserve"> REF _Ref23440860 \r \h </w:instrText>
      </w:r>
      <w:r w:rsidR="0025710D">
        <w:fldChar w:fldCharType="separate"/>
      </w:r>
      <w:r w:rsidR="00233FEB">
        <w:t>6.6.2(54)</w:t>
      </w:r>
      <w:r w:rsidR="0025710D">
        <w:fldChar w:fldCharType="end"/>
      </w:r>
      <w:r w:rsidR="000C4248">
        <w:t>,</w:t>
      </w:r>
      <w:r w:rsidR="005F2477">
        <w:t xml:space="preserve"> </w:t>
      </w:r>
      <w:r w:rsidR="005F2477">
        <w:fldChar w:fldCharType="begin"/>
      </w:r>
      <w:r w:rsidR="005F2477">
        <w:instrText xml:space="preserve"> REF _Ref21685611 \r \h </w:instrText>
      </w:r>
      <w:r w:rsidR="005F2477">
        <w:fldChar w:fldCharType="separate"/>
      </w:r>
      <w:r w:rsidR="00233FEB">
        <w:t>6.6.2(55)</w:t>
      </w:r>
      <w:r w:rsidR="005F2477">
        <w:fldChar w:fldCharType="end"/>
      </w:r>
      <w:r w:rsidR="005F2477">
        <w:t>,</w:t>
      </w:r>
      <w:r w:rsidR="000C4248">
        <w:t xml:space="preserve"> </w:t>
      </w:r>
      <w:r w:rsidR="000C4248">
        <w:fldChar w:fldCharType="begin"/>
      </w:r>
      <w:r w:rsidR="000C4248">
        <w:instrText xml:space="preserve"> REF _Ref72956498 \r \h </w:instrText>
      </w:r>
      <w:r w:rsidR="000C4248">
        <w:fldChar w:fldCharType="separate"/>
      </w:r>
      <w:r w:rsidR="00233FEB">
        <w:t>6.6.2(60)</w:t>
      </w:r>
      <w:r w:rsidR="000C4248">
        <w:fldChar w:fldCharType="end"/>
      </w:r>
      <w:r w:rsidR="003676F8" w:rsidRPr="00575698">
        <w:t xml:space="preserve"> </w:t>
      </w:r>
      <w:r w:rsidRPr="00575698">
        <w:t>Положения;</w:t>
      </w:r>
    </w:p>
    <w:p w14:paraId="3A68DC14" w14:textId="77777777" w:rsidR="00813113" w:rsidRPr="00575698" w:rsidRDefault="00D16528" w:rsidP="00634ABE">
      <w:pPr>
        <w:pStyle w:val="5"/>
        <w:numPr>
          <w:ilvl w:val="3"/>
          <w:numId w:val="19"/>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233FEB">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233FEB">
        <w:t>8.2.20</w:t>
      </w:r>
      <w:r w:rsidR="00006861" w:rsidRPr="0001723D">
        <w:fldChar w:fldCharType="end"/>
      </w:r>
      <w:r w:rsidR="000B0BA0" w:rsidRPr="00575698">
        <w:t xml:space="preserve"> Положения</w:t>
      </w:r>
      <w:r w:rsidRPr="00575698">
        <w:t>)</w:t>
      </w:r>
      <w:r w:rsidR="00813113" w:rsidRPr="00575698">
        <w:t>;</w:t>
      </w:r>
    </w:p>
    <w:p w14:paraId="63CFC34E" w14:textId="77777777" w:rsidR="0041253A" w:rsidRPr="00575698" w:rsidRDefault="00813113" w:rsidP="00634ABE">
      <w:pPr>
        <w:pStyle w:val="5"/>
        <w:numPr>
          <w:ilvl w:val="3"/>
          <w:numId w:val="19"/>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233FEB">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233FEB">
        <w:t>4.2.9(2)</w:t>
      </w:r>
      <w:r w:rsidR="00006861" w:rsidRPr="0001723D">
        <w:fldChar w:fldCharType="end"/>
      </w:r>
      <w:r w:rsidR="001F7E34" w:rsidRPr="00575698">
        <w:t xml:space="preserve"> Положения)</w:t>
      </w:r>
      <w:r w:rsidR="0038365B" w:rsidRPr="00575698">
        <w:t>.</w:t>
      </w:r>
    </w:p>
    <w:p w14:paraId="34847196" w14:textId="77777777" w:rsidR="00D16528" w:rsidRPr="00575698" w:rsidRDefault="00D16528" w:rsidP="00634ABE">
      <w:pPr>
        <w:pStyle w:val="4"/>
        <w:numPr>
          <w:ilvl w:val="2"/>
          <w:numId w:val="19"/>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580650B2" w14:textId="77777777" w:rsidR="00EA284A" w:rsidRPr="00575698" w:rsidRDefault="004D3492" w:rsidP="00634ABE">
      <w:pPr>
        <w:pStyle w:val="3"/>
        <w:numPr>
          <w:ilvl w:val="1"/>
          <w:numId w:val="19"/>
        </w:numPr>
        <w:ind w:left="1134"/>
      </w:pPr>
      <w:bookmarkStart w:id="1245" w:name="_Toc410902854"/>
      <w:bookmarkStart w:id="1246" w:name="_Toc410907854"/>
      <w:bookmarkStart w:id="1247" w:name="_Toc410908042"/>
      <w:bookmarkStart w:id="1248" w:name="_Toc410910836"/>
      <w:bookmarkStart w:id="1249" w:name="_Toc410911109"/>
      <w:bookmarkStart w:id="1250" w:name="_Toc410920218"/>
      <w:bookmarkStart w:id="1251" w:name="_Toc411279856"/>
      <w:bookmarkStart w:id="1252" w:name="_Toc411626582"/>
      <w:bookmarkStart w:id="1253" w:name="_Toc411632125"/>
      <w:bookmarkStart w:id="1254" w:name="_Toc411882030"/>
      <w:bookmarkStart w:id="1255" w:name="_Toc411941016"/>
      <w:bookmarkStart w:id="1256" w:name="_Toc285801494"/>
      <w:bookmarkStart w:id="1257" w:name="_Toc411949491"/>
      <w:bookmarkStart w:id="1258" w:name="_Toc412111161"/>
      <w:bookmarkStart w:id="1259" w:name="_Toc285977765"/>
      <w:bookmarkStart w:id="1260" w:name="_Toc412127928"/>
      <w:bookmarkStart w:id="1261" w:name="_Toc285999894"/>
      <w:bookmarkStart w:id="1262" w:name="_Toc412218377"/>
      <w:bookmarkStart w:id="1263" w:name="_Toc412543661"/>
      <w:bookmarkStart w:id="1264" w:name="_Toc412551406"/>
      <w:bookmarkStart w:id="1265" w:name="_Toc412760278"/>
      <w:bookmarkStart w:id="1266" w:name="_Toc113011751"/>
      <w:bookmarkStart w:id="1267" w:name="_Toc283764351"/>
      <w:bookmarkStart w:id="1268" w:name="_Toc409908684"/>
      <w:r w:rsidRPr="00575698">
        <w:t>СЗК</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552A844" w14:textId="77777777" w:rsidR="00375E01" w:rsidRPr="00575698" w:rsidRDefault="00375E01" w:rsidP="00634ABE">
      <w:pPr>
        <w:pStyle w:val="4"/>
        <w:numPr>
          <w:ilvl w:val="2"/>
          <w:numId w:val="19"/>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4F0DE5E2" w14:textId="77777777" w:rsidR="005507F5" w:rsidRPr="00575698" w:rsidRDefault="00620612" w:rsidP="00634ABE">
      <w:pPr>
        <w:pStyle w:val="4"/>
        <w:keepNext/>
        <w:numPr>
          <w:ilvl w:val="2"/>
          <w:numId w:val="19"/>
        </w:numPr>
      </w:pPr>
      <w:r w:rsidRPr="00575698">
        <w:t>СЗК</w:t>
      </w:r>
      <w:r w:rsidR="00581D96" w:rsidRPr="00575698">
        <w:t xml:space="preserve"> создается с целью </w:t>
      </w:r>
      <w:r w:rsidRPr="00575698">
        <w:t>проведения закупок</w:t>
      </w:r>
      <w:r w:rsidR="005507F5" w:rsidRPr="00575698">
        <w:t>:</w:t>
      </w:r>
    </w:p>
    <w:p w14:paraId="6338FD3F" w14:textId="77777777" w:rsidR="005507F5" w:rsidRPr="00575698" w:rsidRDefault="00620612" w:rsidP="00634ABE">
      <w:pPr>
        <w:pStyle w:val="5"/>
        <w:numPr>
          <w:ilvl w:val="3"/>
          <w:numId w:val="19"/>
        </w:numPr>
      </w:pPr>
      <w:r w:rsidRPr="00575698">
        <w:t>для нужд заказчиков 3-го уровня</w:t>
      </w:r>
      <w:r w:rsidR="000C70BB" w:rsidRPr="00575698">
        <w:t>;</w:t>
      </w:r>
    </w:p>
    <w:p w14:paraId="1C58342E" w14:textId="77777777" w:rsidR="005507F5" w:rsidRPr="00575698" w:rsidRDefault="005507F5" w:rsidP="00634ABE">
      <w:pPr>
        <w:pStyle w:val="5"/>
        <w:numPr>
          <w:ilvl w:val="3"/>
          <w:numId w:val="19"/>
        </w:numPr>
      </w:pPr>
      <w:r w:rsidRPr="00575698">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7ED67776" w14:textId="77777777" w:rsidR="004D3492" w:rsidRPr="00575698" w:rsidRDefault="00620612" w:rsidP="00634ABE">
      <w:pPr>
        <w:pStyle w:val="4"/>
        <w:numPr>
          <w:ilvl w:val="2"/>
          <w:numId w:val="19"/>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04B1F743" w14:textId="77777777" w:rsidR="00436625" w:rsidRPr="00575698" w:rsidRDefault="00436625" w:rsidP="00634ABE">
      <w:pPr>
        <w:pStyle w:val="4"/>
        <w:numPr>
          <w:ilvl w:val="2"/>
          <w:numId w:val="19"/>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3A676F86" w14:textId="3720BD51" w:rsidR="004D3492" w:rsidRPr="00575698" w:rsidRDefault="00E208A4" w:rsidP="00634ABE">
      <w:pPr>
        <w:pStyle w:val="4"/>
        <w:numPr>
          <w:ilvl w:val="2"/>
          <w:numId w:val="19"/>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233FEB" w:rsidRPr="00233FEB">
        <w:rPr>
          <w:rFonts w:cs="Calibri"/>
        </w:rPr>
        <w:t>Приложение </w:t>
      </w:r>
      <w:r w:rsidR="00233FEB" w:rsidRPr="00BC7687">
        <w:rPr>
          <w:rFonts w:cs="Calibri"/>
        </w:rPr>
        <w:t>1</w:t>
      </w:r>
      <w:r w:rsidR="00006861" w:rsidRPr="0001723D">
        <w:fldChar w:fldCharType="end"/>
      </w:r>
      <w:r w:rsidR="005170F2" w:rsidRPr="00575698">
        <w:t>)</w:t>
      </w:r>
      <w:r w:rsidR="004D3492" w:rsidRPr="00575698">
        <w:t>.</w:t>
      </w:r>
    </w:p>
    <w:p w14:paraId="2D2E4BA3" w14:textId="77777777" w:rsidR="004D3492" w:rsidRPr="00575698" w:rsidRDefault="004D3492" w:rsidP="00634ABE">
      <w:pPr>
        <w:pStyle w:val="4"/>
        <w:keepNext/>
        <w:numPr>
          <w:ilvl w:val="2"/>
          <w:numId w:val="19"/>
        </w:numPr>
      </w:pPr>
      <w:r w:rsidRPr="00575698">
        <w:t xml:space="preserve">Основными функциями </w:t>
      </w:r>
      <w:r w:rsidR="001A4635" w:rsidRPr="00575698">
        <w:t>С</w:t>
      </w:r>
      <w:r w:rsidR="00851011" w:rsidRPr="00575698">
        <w:t xml:space="preserve">ЗК </w:t>
      </w:r>
      <w:r w:rsidRPr="00575698">
        <w:t>являются:</w:t>
      </w:r>
    </w:p>
    <w:p w14:paraId="64186B87" w14:textId="77777777" w:rsidR="004D3492" w:rsidRPr="00575698" w:rsidRDefault="00205DDF" w:rsidP="00634ABE">
      <w:pPr>
        <w:pStyle w:val="5"/>
        <w:numPr>
          <w:ilvl w:val="3"/>
          <w:numId w:val="19"/>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w:t>
      </w:r>
      <w:r w:rsidR="000033ED">
        <w:t>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233FEB">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233FEB">
        <w:t>9.1.10</w:t>
      </w:r>
      <w:r w:rsidR="006E29B3" w:rsidRPr="0001723D">
        <w:fldChar w:fldCharType="end"/>
      </w:r>
      <w:r w:rsidR="006E29B3" w:rsidRPr="00575698">
        <w:t xml:space="preserve"> Положения)</w:t>
      </w:r>
      <w:r w:rsidR="004D3492" w:rsidRPr="00575698">
        <w:t>;</w:t>
      </w:r>
    </w:p>
    <w:p w14:paraId="17E2068B" w14:textId="77777777" w:rsidR="001D4052" w:rsidRPr="00575698" w:rsidRDefault="001D4052" w:rsidP="00634ABE">
      <w:pPr>
        <w:pStyle w:val="5"/>
        <w:numPr>
          <w:ilvl w:val="3"/>
          <w:numId w:val="19"/>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5521B692" w14:textId="47D3A3A9" w:rsidR="001D4052" w:rsidRPr="00575698" w:rsidRDefault="001D4052" w:rsidP="00634ABE">
      <w:pPr>
        <w:pStyle w:val="5"/>
        <w:numPr>
          <w:ilvl w:val="3"/>
          <w:numId w:val="19"/>
        </w:numPr>
      </w:pPr>
      <w:bookmarkStart w:id="1269"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233FEB">
        <w:t>4.1.3(5)(</w:t>
      </w:r>
      <w:r w:rsidR="00233FEB" w:rsidRPr="00233FEB">
        <w:rPr>
          <w:rFonts w:cs="Calibri"/>
        </w:rPr>
        <w:t>а</w:t>
      </w:r>
      <w:r w:rsidR="00233FEB">
        <w:t>)</w:t>
      </w:r>
      <w:r w:rsidR="00006861" w:rsidRPr="0001723D">
        <w:fldChar w:fldCharType="end"/>
      </w:r>
      <w:r w:rsidR="00433E5A" w:rsidRPr="00D7323E">
        <w:t xml:space="preserve"> </w:t>
      </w:r>
      <w:r w:rsidR="00433E5A">
        <w:t>Положения</w:t>
      </w:r>
      <w:r w:rsidR="00744A8B" w:rsidRPr="00575698">
        <w:t xml:space="preserve">, </w:t>
      </w:r>
      <w:r w:rsidR="00433E5A">
        <w:t>а также централизованных (консолидированных) закуп</w:t>
      </w:r>
      <w:r w:rsidR="007B43C0">
        <w:t>ок в соответствии с подразделом </w:t>
      </w:r>
      <w:r w:rsidR="00433E5A">
        <w:fldChar w:fldCharType="begin"/>
      </w:r>
      <w:r w:rsidR="00433E5A">
        <w:instrText xml:space="preserve"> REF _Ref56608467 \r \h </w:instrText>
      </w:r>
      <w:r w:rsidR="00433E5A">
        <w:fldChar w:fldCharType="separate"/>
      </w:r>
      <w:r w:rsidR="00233FEB">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9"/>
    </w:p>
    <w:p w14:paraId="0965E219" w14:textId="77777777" w:rsidR="005507F5" w:rsidRPr="00575698" w:rsidRDefault="001D4052" w:rsidP="00634ABE">
      <w:pPr>
        <w:pStyle w:val="5"/>
        <w:numPr>
          <w:ilvl w:val="3"/>
          <w:numId w:val="19"/>
        </w:numPr>
      </w:pPr>
      <w:bookmarkStart w:id="1270"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233FEB">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70"/>
    </w:p>
    <w:p w14:paraId="249F9181" w14:textId="77777777" w:rsidR="00913909" w:rsidRPr="00575698" w:rsidRDefault="001A4635" w:rsidP="00634ABE">
      <w:pPr>
        <w:pStyle w:val="5"/>
        <w:numPr>
          <w:ilvl w:val="3"/>
          <w:numId w:val="19"/>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233FEB">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233FEB">
        <w:t>8.2.20</w:t>
      </w:r>
      <w:r w:rsidR="00006861" w:rsidRPr="0001723D">
        <w:fldChar w:fldCharType="end"/>
      </w:r>
      <w:r w:rsidRPr="00575698">
        <w:t xml:space="preserve"> Положения)</w:t>
      </w:r>
      <w:r w:rsidR="00913909" w:rsidRPr="00575698">
        <w:t>;</w:t>
      </w:r>
    </w:p>
    <w:p w14:paraId="189DD317" w14:textId="77777777" w:rsidR="001C7B15" w:rsidRPr="00575698" w:rsidRDefault="00BC4DAE" w:rsidP="00634ABE">
      <w:pPr>
        <w:pStyle w:val="5"/>
        <w:numPr>
          <w:ilvl w:val="3"/>
          <w:numId w:val="19"/>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w:t>
      </w:r>
      <w:r w:rsidR="000033ED">
        <w:t>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233FEB">
        <w:t>6.6.2(30)</w:t>
      </w:r>
      <w:r w:rsidRPr="0001723D">
        <w:fldChar w:fldCharType="end"/>
      </w:r>
      <w:r w:rsidRPr="00575698">
        <w:t xml:space="preserve"> Положения;</w:t>
      </w:r>
    </w:p>
    <w:p w14:paraId="79B7C8EF" w14:textId="77777777" w:rsidR="001A4635" w:rsidRPr="00575698" w:rsidRDefault="001C7B15" w:rsidP="00634ABE">
      <w:pPr>
        <w:pStyle w:val="5"/>
        <w:numPr>
          <w:ilvl w:val="3"/>
          <w:numId w:val="19"/>
        </w:numPr>
      </w:pPr>
      <w:bookmarkStart w:id="1271"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233FEB">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233FEB">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233FEB">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 xml:space="preserve">подп. </w:t>
      </w:r>
      <w:r w:rsidR="00006861" w:rsidRPr="0001723D">
        <w:fldChar w:fldCharType="begin"/>
      </w:r>
      <w:r w:rsidR="00006861" w:rsidRPr="00575698">
        <w:instrText xml:space="preserve"> REF _Ref510124797 \r \h  \* MERGEFORMAT </w:instrText>
      </w:r>
      <w:r w:rsidR="00006861" w:rsidRPr="0001723D">
        <w:fldChar w:fldCharType="separate"/>
      </w:r>
      <w:r w:rsidR="00233FEB">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0033ED">
        <w:t>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233FEB">
        <w:t>6.6.2(54)</w:t>
      </w:r>
      <w:r w:rsidR="00DF663F" w:rsidRPr="0001723D">
        <w:fldChar w:fldCharType="end"/>
      </w:r>
      <w:r w:rsidR="00DF663F" w:rsidRPr="00575698">
        <w:t xml:space="preserve"> </w:t>
      </w:r>
      <w:r w:rsidRPr="00575698">
        <w:t>Положения</w:t>
      </w:r>
      <w:r w:rsidR="00A61790" w:rsidRPr="00575698">
        <w:t>;</w:t>
      </w:r>
      <w:bookmarkEnd w:id="1271"/>
    </w:p>
    <w:p w14:paraId="2EFB1EF3" w14:textId="77777777" w:rsidR="00BC2128"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72DF18F4" w14:textId="77777777" w:rsidR="001A4635" w:rsidRPr="00575698" w:rsidRDefault="00BC2128" w:rsidP="00634ABE">
      <w:pPr>
        <w:pStyle w:val="5"/>
        <w:numPr>
          <w:ilvl w:val="3"/>
          <w:numId w:val="19"/>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233FEB">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233FEB">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73CD502F" w14:textId="77777777" w:rsidR="004D3492" w:rsidRPr="00575698" w:rsidRDefault="001D4052" w:rsidP="00634ABE">
      <w:pPr>
        <w:pStyle w:val="4"/>
        <w:numPr>
          <w:ilvl w:val="2"/>
          <w:numId w:val="19"/>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268A0B8B" w14:textId="77777777" w:rsidR="00EA284A" w:rsidRPr="00575698" w:rsidRDefault="001D4052" w:rsidP="00634ABE">
      <w:pPr>
        <w:pStyle w:val="3"/>
        <w:numPr>
          <w:ilvl w:val="1"/>
          <w:numId w:val="19"/>
        </w:numPr>
        <w:ind w:left="1134"/>
      </w:pPr>
      <w:bookmarkStart w:id="1272" w:name="_Toc411279857"/>
      <w:bookmarkStart w:id="1273" w:name="_Toc411626583"/>
      <w:bookmarkStart w:id="1274" w:name="_Toc411632126"/>
      <w:bookmarkStart w:id="1275" w:name="_Toc411882031"/>
      <w:bookmarkStart w:id="1276" w:name="_Toc411941017"/>
      <w:bookmarkStart w:id="1277" w:name="_Toc285801495"/>
      <w:bookmarkStart w:id="1278" w:name="_Toc411949492"/>
      <w:bookmarkStart w:id="1279" w:name="_Toc412111162"/>
      <w:bookmarkStart w:id="1280" w:name="_Toc285977766"/>
      <w:bookmarkStart w:id="1281" w:name="_Toc412127929"/>
      <w:bookmarkStart w:id="1282" w:name="_Toc285999895"/>
      <w:bookmarkStart w:id="1283" w:name="_Toc412218378"/>
      <w:bookmarkStart w:id="1284" w:name="_Toc412543662"/>
      <w:bookmarkStart w:id="1285" w:name="_Toc412551407"/>
      <w:bookmarkStart w:id="1286" w:name="_Toc412760279"/>
      <w:bookmarkStart w:id="1287" w:name="_Toc74758063"/>
      <w:bookmarkStart w:id="1288" w:name="_Toc113011752"/>
      <w:bookmarkStart w:id="1289" w:name="_Toc410902855"/>
      <w:bookmarkStart w:id="1290" w:name="_Toc410907855"/>
      <w:bookmarkStart w:id="1291" w:name="_Toc410908043"/>
      <w:bookmarkStart w:id="1292" w:name="_Toc410910837"/>
      <w:bookmarkStart w:id="1293" w:name="_Toc410911110"/>
      <w:bookmarkStart w:id="1294" w:name="_Ref410916182"/>
      <w:bookmarkStart w:id="1295" w:name="_Toc410920219"/>
      <w:r w:rsidRPr="00575698">
        <w:t xml:space="preserve">ЗК </w:t>
      </w:r>
      <w:r w:rsidR="00436625" w:rsidRPr="00575698">
        <w:t>заказчиков</w:t>
      </w:r>
      <w:r w:rsidRPr="00575698">
        <w:t xml:space="preserve"> 2-го, 3-го уровня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8E99FB3" w14:textId="77777777" w:rsidR="001D4052" w:rsidRPr="00575698" w:rsidRDefault="001D4052" w:rsidP="00634ABE">
      <w:pPr>
        <w:pStyle w:val="4"/>
        <w:numPr>
          <w:ilvl w:val="2"/>
          <w:numId w:val="19"/>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55A06573" w14:textId="1B15D019" w:rsidR="001D4052" w:rsidRPr="00575698" w:rsidRDefault="00B23549" w:rsidP="00634ABE">
      <w:pPr>
        <w:pStyle w:val="4"/>
        <w:numPr>
          <w:ilvl w:val="2"/>
          <w:numId w:val="19"/>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233FEB" w:rsidRPr="00233FEB">
        <w:rPr>
          <w:rFonts w:cs="Calibri"/>
        </w:rPr>
        <w:t>Приложение </w:t>
      </w:r>
      <w:r w:rsidR="00233FEB" w:rsidRPr="00BC7687">
        <w:rPr>
          <w:rFonts w:cs="Calibri"/>
        </w:rPr>
        <w:t>1</w:t>
      </w:r>
      <w:r w:rsidR="00006861" w:rsidRPr="0001723D">
        <w:fldChar w:fldCharType="end"/>
      </w:r>
      <w:r w:rsidR="005170F2" w:rsidRPr="00575698">
        <w:t>)</w:t>
      </w:r>
      <w:r w:rsidR="001D4052" w:rsidRPr="00575698">
        <w:t>.</w:t>
      </w:r>
    </w:p>
    <w:p w14:paraId="0560DB4D" w14:textId="77777777" w:rsidR="001D4052" w:rsidRPr="00575698" w:rsidRDefault="001D4052" w:rsidP="00634ABE">
      <w:pPr>
        <w:pStyle w:val="4"/>
        <w:keepNext/>
        <w:numPr>
          <w:ilvl w:val="2"/>
          <w:numId w:val="19"/>
        </w:numPr>
      </w:pPr>
      <w:r w:rsidRPr="00575698">
        <w:t xml:space="preserve">Основными функциями ЗК </w:t>
      </w:r>
      <w:r w:rsidR="00436625" w:rsidRPr="00575698">
        <w:t xml:space="preserve">заказчиков </w:t>
      </w:r>
      <w:r w:rsidRPr="00575698">
        <w:t>2-го, 3-го уровней являются:</w:t>
      </w:r>
    </w:p>
    <w:p w14:paraId="6FC9C960" w14:textId="77777777" w:rsidR="001D4052" w:rsidRPr="00575698" w:rsidRDefault="002674E6" w:rsidP="00634ABE">
      <w:pPr>
        <w:pStyle w:val="5"/>
        <w:numPr>
          <w:ilvl w:val="3"/>
          <w:numId w:val="19"/>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2B3F4EC1" w14:textId="77777777" w:rsidR="001D4052" w:rsidRPr="00575698" w:rsidRDefault="001D4052" w:rsidP="00634ABE">
      <w:pPr>
        <w:pStyle w:val="5"/>
        <w:numPr>
          <w:ilvl w:val="3"/>
          <w:numId w:val="19"/>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233FEB">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233FEB">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233FEB">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36BD04BA" w14:textId="217CC885" w:rsidR="001D4052" w:rsidRPr="00575698" w:rsidRDefault="001D4052" w:rsidP="00634ABE">
      <w:pPr>
        <w:pStyle w:val="5"/>
        <w:numPr>
          <w:ilvl w:val="3"/>
          <w:numId w:val="19"/>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233FEB">
        <w:t>6.6.2(4)</w:t>
      </w:r>
      <w:r w:rsidR="00006861" w:rsidRPr="0001723D">
        <w:fldChar w:fldCharType="end"/>
      </w:r>
      <w:r w:rsidR="00FC2F1E">
        <w:t xml:space="preserve">, </w:t>
      </w:r>
      <w:r w:rsidR="00FC2F1E">
        <w:fldChar w:fldCharType="begin"/>
      </w:r>
      <w:r w:rsidR="00FC2F1E">
        <w:instrText xml:space="preserve"> REF _Ref15041948 \r \h </w:instrText>
      </w:r>
      <w:r w:rsidR="00FC2F1E">
        <w:fldChar w:fldCharType="separate"/>
      </w:r>
      <w:r w:rsidR="00233FEB">
        <w:t>6.6.2(6)</w:t>
      </w:r>
      <w:r w:rsidR="00FC2F1E">
        <w:fldChar w:fldCharType="end"/>
      </w:r>
      <w:r w:rsidR="00562494" w:rsidRPr="00575698">
        <w:t> –</w:t>
      </w:r>
      <w:r w:rsidR="00FC2F1E">
        <w:t xml:space="preserve"> </w:t>
      </w:r>
      <w:r w:rsidR="00FC2F1E">
        <w:fldChar w:fldCharType="begin"/>
      </w:r>
      <w:r w:rsidR="00FC2F1E">
        <w:instrText xml:space="preserve"> REF _Ref442022696 \r \h </w:instrText>
      </w:r>
      <w:r w:rsidR="00FC2F1E">
        <w:fldChar w:fldCharType="separate"/>
      </w:r>
      <w:r w:rsidR="00233FEB">
        <w:t>6.6.2(10)</w:t>
      </w:r>
      <w:r w:rsidR="00FC2F1E">
        <w:fldChar w:fldCharType="end"/>
      </w:r>
      <w:r w:rsidR="00FC2F1E">
        <w:t xml:space="preserve">, </w:t>
      </w:r>
      <w:r w:rsidR="00FC2F1E">
        <w:fldChar w:fldCharType="begin"/>
      </w:r>
      <w:r w:rsidR="00FC2F1E">
        <w:instrText xml:space="preserve"> REF _Ref410344731 \r \h </w:instrText>
      </w:r>
      <w:r w:rsidR="00FC2F1E">
        <w:fldChar w:fldCharType="separate"/>
      </w:r>
      <w:r w:rsidR="00233FEB">
        <w:t>6.6.2(12)</w:t>
      </w:r>
      <w:r w:rsidR="00FC2F1E">
        <w:fldChar w:fldCharType="end"/>
      </w:r>
      <w:r w:rsidR="00FC2F1E">
        <w:t xml:space="preserve"> </w:t>
      </w:r>
      <w:r w:rsidR="009F7B02" w:rsidRPr="00575698">
        <w:t>–</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233FEB">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233FEB">
        <w:t>6.6.2(41)</w:t>
      </w:r>
      <w:r w:rsidR="0078278E">
        <w:fldChar w:fldCharType="end"/>
      </w:r>
      <w:r w:rsidR="000033ED">
        <w:t> </w:t>
      </w:r>
      <w:r w:rsidR="00D018C5">
        <w:t>–</w:t>
      </w:r>
      <w:r w:rsidR="000033ED">
        <w:t> </w:t>
      </w:r>
      <w:r w:rsidR="005F2477">
        <w:fldChar w:fldCharType="begin"/>
      </w:r>
      <w:r w:rsidR="005F2477">
        <w:instrText xml:space="preserve"> REF _Ref21685611 \r \h </w:instrText>
      </w:r>
      <w:r w:rsidR="005F2477">
        <w:fldChar w:fldCharType="separate"/>
      </w:r>
      <w:r w:rsidR="00233FEB">
        <w:t>6.6.2(55)</w:t>
      </w:r>
      <w:r w:rsidR="005F2477">
        <w:fldChar w:fldCharType="end"/>
      </w:r>
      <w:r w:rsidR="0001723D">
        <w:t xml:space="preserve">, </w:t>
      </w:r>
      <w:r w:rsidR="0001723D">
        <w:fldChar w:fldCharType="begin"/>
      </w:r>
      <w:r w:rsidR="0001723D">
        <w:instrText xml:space="preserve"> REF _Ref48649029 \r \h </w:instrText>
      </w:r>
      <w:r w:rsidR="0001723D">
        <w:fldChar w:fldCharType="separate"/>
      </w:r>
      <w:r w:rsidR="00233FEB">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233FEB">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233FEB">
        <w:t>6.6.2(60)</w:t>
      </w:r>
      <w:r w:rsidR="001737D7">
        <w:fldChar w:fldCharType="end"/>
      </w:r>
      <w:r w:rsidR="00201161">
        <w:t xml:space="preserve">, </w:t>
      </w:r>
      <w:r w:rsidR="00201161">
        <w:fldChar w:fldCharType="begin"/>
      </w:r>
      <w:r w:rsidR="00201161">
        <w:instrText xml:space="preserve"> REF _Ref78465019 \r \h </w:instrText>
      </w:r>
      <w:r w:rsidR="00201161">
        <w:fldChar w:fldCharType="separate"/>
      </w:r>
      <w:r w:rsidR="00233FEB">
        <w:t>6.6.2(61)</w:t>
      </w:r>
      <w:r w:rsidR="00201161">
        <w:fldChar w:fldCharType="end"/>
      </w:r>
      <w:r w:rsidR="009F7B02">
        <w:t xml:space="preserve">, </w:t>
      </w:r>
      <w:r w:rsidR="009F7B02">
        <w:fldChar w:fldCharType="begin"/>
      </w:r>
      <w:r w:rsidR="009F7B02">
        <w:instrText xml:space="preserve"> REF _Ref111015111 \r \h </w:instrText>
      </w:r>
      <w:r w:rsidR="009F7B02">
        <w:fldChar w:fldCharType="separate"/>
      </w:r>
      <w:r w:rsidR="00233FEB">
        <w:t>6.6.2(62)</w:t>
      </w:r>
      <w:r w:rsidR="009F7B02">
        <w:fldChar w:fldCharType="end"/>
      </w:r>
      <w:r w:rsidR="005F2477">
        <w:t xml:space="preserve"> </w:t>
      </w:r>
      <w:r w:rsidRPr="00575698">
        <w:t>Положения;</w:t>
      </w:r>
    </w:p>
    <w:p w14:paraId="0C6B1968" w14:textId="77777777" w:rsidR="00813113" w:rsidRPr="00575698" w:rsidRDefault="001D4052" w:rsidP="00634ABE">
      <w:pPr>
        <w:pStyle w:val="5"/>
        <w:numPr>
          <w:ilvl w:val="3"/>
          <w:numId w:val="19"/>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233FEB">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233FEB">
        <w:t>8.2.20</w:t>
      </w:r>
      <w:r w:rsidR="00006861" w:rsidRPr="0001723D">
        <w:fldChar w:fldCharType="end"/>
      </w:r>
      <w:r w:rsidR="00A96BE6" w:rsidRPr="00575698">
        <w:t xml:space="preserve"> </w:t>
      </w:r>
      <w:r w:rsidRPr="00575698">
        <w:t>Положения)</w:t>
      </w:r>
      <w:r w:rsidR="00813113" w:rsidRPr="00575698">
        <w:t>;</w:t>
      </w:r>
    </w:p>
    <w:p w14:paraId="03BA695A" w14:textId="77777777" w:rsidR="001D4052" w:rsidRPr="00575698" w:rsidRDefault="001F7E34" w:rsidP="00634ABE">
      <w:pPr>
        <w:pStyle w:val="5"/>
        <w:numPr>
          <w:ilvl w:val="3"/>
          <w:numId w:val="19"/>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233FEB">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233FEB">
        <w:t>4.2.9(2)</w:t>
      </w:r>
      <w:r w:rsidR="00006861" w:rsidRPr="0001723D">
        <w:fldChar w:fldCharType="end"/>
      </w:r>
      <w:r w:rsidRPr="00575698">
        <w:t xml:space="preserve"> Положения)</w:t>
      </w:r>
      <w:r w:rsidR="00150472" w:rsidRPr="00575698">
        <w:t>;</w:t>
      </w:r>
    </w:p>
    <w:p w14:paraId="21684883" w14:textId="2EDD2254" w:rsidR="00150472" w:rsidRPr="00575698" w:rsidRDefault="00150472" w:rsidP="00634ABE">
      <w:pPr>
        <w:pStyle w:val="5"/>
        <w:numPr>
          <w:ilvl w:val="3"/>
          <w:numId w:val="19"/>
        </w:numPr>
      </w:pPr>
      <w:r w:rsidRPr="00575698">
        <w:t>рассматривает разногласия в отношении РПЗ, ПЗ, ПЗИП, инициированные ответственными лицами заказчика</w:t>
      </w:r>
      <w:r w:rsidR="00FA545F">
        <w:t>.</w:t>
      </w:r>
    </w:p>
    <w:p w14:paraId="32F900E6" w14:textId="77777777" w:rsidR="00C41F91" w:rsidRPr="00575698" w:rsidRDefault="001D4052" w:rsidP="00634ABE">
      <w:pPr>
        <w:pStyle w:val="4"/>
        <w:numPr>
          <w:ilvl w:val="2"/>
          <w:numId w:val="19"/>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15A45332" w14:textId="77777777" w:rsidR="00EA284A" w:rsidRPr="00575698" w:rsidRDefault="00D16528" w:rsidP="00634ABE">
      <w:pPr>
        <w:pStyle w:val="3"/>
        <w:numPr>
          <w:ilvl w:val="1"/>
          <w:numId w:val="19"/>
        </w:numPr>
        <w:ind w:left="1134"/>
      </w:pPr>
      <w:bookmarkStart w:id="1296" w:name="_Toc410951921"/>
      <w:bookmarkStart w:id="1297" w:name="_Toc410952253"/>
      <w:bookmarkStart w:id="1298" w:name="_Toc410952583"/>
      <w:bookmarkStart w:id="1299" w:name="_Toc411252693"/>
      <w:bookmarkStart w:id="1300" w:name="_Toc411323426"/>
      <w:bookmarkStart w:id="1301" w:name="_Toc410951923"/>
      <w:bookmarkStart w:id="1302" w:name="_Toc410952255"/>
      <w:bookmarkStart w:id="1303" w:name="_Toc410952585"/>
      <w:bookmarkStart w:id="1304" w:name="_Toc411252695"/>
      <w:bookmarkStart w:id="1305" w:name="_Toc411323428"/>
      <w:bookmarkStart w:id="1306" w:name="_Toc410902856"/>
      <w:bookmarkStart w:id="1307" w:name="_Toc410907856"/>
      <w:bookmarkStart w:id="1308" w:name="_Toc410908044"/>
      <w:bookmarkStart w:id="1309" w:name="_Toc410910838"/>
      <w:bookmarkStart w:id="1310" w:name="_Toc410911111"/>
      <w:bookmarkStart w:id="1311" w:name="_Toc410920220"/>
      <w:bookmarkStart w:id="1312" w:name="_Toc411279860"/>
      <w:bookmarkStart w:id="1313" w:name="_Toc411626586"/>
      <w:bookmarkStart w:id="1314" w:name="_Toc411632129"/>
      <w:bookmarkStart w:id="1315" w:name="_Toc411882034"/>
      <w:bookmarkStart w:id="1316" w:name="_Toc411941044"/>
      <w:bookmarkStart w:id="1317" w:name="_Toc285801496"/>
      <w:bookmarkStart w:id="1318" w:name="_Toc411949519"/>
      <w:bookmarkStart w:id="1319" w:name="_Toc412111163"/>
      <w:bookmarkStart w:id="1320" w:name="_Toc285977767"/>
      <w:bookmarkStart w:id="1321" w:name="_Toc412127930"/>
      <w:bookmarkStart w:id="1322" w:name="_Ref412129999"/>
      <w:bookmarkStart w:id="1323" w:name="_Toc285999896"/>
      <w:bookmarkStart w:id="1324" w:name="_Toc412218379"/>
      <w:bookmarkStart w:id="1325" w:name="_Toc412543663"/>
      <w:bookmarkStart w:id="1326" w:name="_Toc412551408"/>
      <w:bookmarkStart w:id="1327" w:name="_Toc412760280"/>
      <w:bookmarkStart w:id="1328" w:name="_Toc113011753"/>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575698">
        <w:t>ЗП Корпорации</w:t>
      </w:r>
      <w:bookmarkEnd w:id="1267"/>
      <w:bookmarkEnd w:id="1268"/>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C185E42" w14:textId="77777777" w:rsidR="00D16528" w:rsidRPr="00575698" w:rsidRDefault="00D16528" w:rsidP="00634ABE">
      <w:pPr>
        <w:pStyle w:val="4"/>
        <w:numPr>
          <w:ilvl w:val="2"/>
          <w:numId w:val="19"/>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DE4F38D" w14:textId="77777777" w:rsidR="00D16528" w:rsidRPr="00575698" w:rsidRDefault="00895F6F" w:rsidP="00634ABE">
      <w:pPr>
        <w:pStyle w:val="4"/>
        <w:keepNext/>
        <w:numPr>
          <w:ilvl w:val="2"/>
          <w:numId w:val="19"/>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43603F70" w14:textId="77777777" w:rsidR="00D16528" w:rsidRPr="00575698" w:rsidRDefault="00D16528" w:rsidP="00634ABE">
      <w:pPr>
        <w:pStyle w:val="5"/>
        <w:numPr>
          <w:ilvl w:val="3"/>
          <w:numId w:val="19"/>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5E6E9602" w14:textId="77777777" w:rsidR="008A5899" w:rsidRPr="00575698" w:rsidRDefault="00766A04" w:rsidP="00634ABE">
      <w:pPr>
        <w:pStyle w:val="5"/>
        <w:numPr>
          <w:ilvl w:val="3"/>
          <w:numId w:val="19"/>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537DC143" w14:textId="77777777" w:rsidR="00D16528" w:rsidRPr="00575698" w:rsidRDefault="005A21FD" w:rsidP="00634ABE">
      <w:pPr>
        <w:pStyle w:val="5"/>
        <w:numPr>
          <w:ilvl w:val="3"/>
          <w:numId w:val="19"/>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1A6C0ED2" w14:textId="77777777" w:rsidR="00D16528" w:rsidRPr="00575698" w:rsidRDefault="005A21FD" w:rsidP="00634ABE">
      <w:pPr>
        <w:pStyle w:val="5"/>
        <w:numPr>
          <w:ilvl w:val="3"/>
          <w:numId w:val="19"/>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3E813BD9" w14:textId="77777777" w:rsidR="001F0638" w:rsidRPr="00575698" w:rsidRDefault="005A21FD" w:rsidP="00634ABE">
      <w:pPr>
        <w:pStyle w:val="5"/>
        <w:numPr>
          <w:ilvl w:val="3"/>
          <w:numId w:val="19"/>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7EE1B817" w14:textId="77777777" w:rsidR="00436625" w:rsidRPr="00575698" w:rsidRDefault="001F0638" w:rsidP="00634ABE">
      <w:pPr>
        <w:pStyle w:val="5"/>
        <w:numPr>
          <w:ilvl w:val="3"/>
          <w:numId w:val="19"/>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03667" w14:textId="77777777" w:rsidR="00766A04" w:rsidRPr="00575698" w:rsidRDefault="005A21FD" w:rsidP="00634ABE">
      <w:pPr>
        <w:pStyle w:val="5"/>
        <w:numPr>
          <w:ilvl w:val="3"/>
          <w:numId w:val="19"/>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6A13E48F" w14:textId="77777777" w:rsidR="00D16528" w:rsidRPr="00575698" w:rsidRDefault="005A21FD" w:rsidP="00634ABE">
      <w:pPr>
        <w:pStyle w:val="5"/>
        <w:numPr>
          <w:ilvl w:val="3"/>
          <w:numId w:val="19"/>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1834254F" w14:textId="77777777" w:rsidR="00766A04" w:rsidRPr="00575698" w:rsidRDefault="00766A04" w:rsidP="00634ABE">
      <w:pPr>
        <w:pStyle w:val="5"/>
        <w:numPr>
          <w:ilvl w:val="3"/>
          <w:numId w:val="19"/>
        </w:numPr>
      </w:pPr>
      <w:bookmarkStart w:id="1329" w:name="_Toc408840702"/>
      <w:bookmarkStart w:id="1330" w:name="_Toc408842127"/>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Pr="00575698">
        <w:t>формирование функциональных требований к автоматизации закупочной деятельности;</w:t>
      </w:r>
    </w:p>
    <w:p w14:paraId="2387F5A2" w14:textId="77777777" w:rsidR="00436625" w:rsidRPr="00575698" w:rsidRDefault="00114D82" w:rsidP="00634ABE">
      <w:pPr>
        <w:pStyle w:val="5"/>
        <w:numPr>
          <w:ilvl w:val="3"/>
          <w:numId w:val="19"/>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31E70897" w14:textId="77777777" w:rsidR="00766A04" w:rsidRPr="00575698" w:rsidRDefault="007B345F" w:rsidP="00634ABE">
      <w:pPr>
        <w:pStyle w:val="5"/>
        <w:numPr>
          <w:ilvl w:val="3"/>
          <w:numId w:val="19"/>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0741604D" w14:textId="77777777" w:rsidR="008D507C" w:rsidRPr="00575698" w:rsidRDefault="008D507C" w:rsidP="00634ABE">
      <w:pPr>
        <w:pStyle w:val="5"/>
        <w:numPr>
          <w:ilvl w:val="3"/>
          <w:numId w:val="19"/>
        </w:numPr>
      </w:pPr>
      <w:r w:rsidRPr="00575698">
        <w:t>согласование кандидатур на должность начальника / руководителя ЗП заказчиков 2-го уровня;</w:t>
      </w:r>
    </w:p>
    <w:p w14:paraId="72181C79"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329"/>
    <w:bookmarkEnd w:id="1330"/>
    <w:p w14:paraId="22093822" w14:textId="77777777" w:rsidR="00D16528" w:rsidRPr="00575698" w:rsidRDefault="00507B4B" w:rsidP="00634ABE">
      <w:pPr>
        <w:pStyle w:val="4"/>
        <w:numPr>
          <w:ilvl w:val="2"/>
          <w:numId w:val="19"/>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31" w:name="_Toc368984112"/>
      <w:bookmarkStart w:id="1332" w:name="_Toc407284633"/>
      <w:bookmarkStart w:id="1333" w:name="_Toc407291361"/>
      <w:bookmarkStart w:id="1334" w:name="_Toc407300161"/>
      <w:bookmarkStart w:id="1335" w:name="_Toc407296711"/>
      <w:bookmarkStart w:id="1336" w:name="_Toc407714491"/>
      <w:bookmarkStart w:id="1337" w:name="_Toc407716656"/>
      <w:bookmarkStart w:id="1338" w:name="_Toc407722908"/>
      <w:bookmarkStart w:id="1339" w:name="_Toc407720338"/>
      <w:bookmarkStart w:id="1340" w:name="_Toc407992567"/>
      <w:bookmarkStart w:id="1341" w:name="_Toc407998995"/>
      <w:bookmarkStart w:id="1342" w:name="_Toc408003235"/>
      <w:bookmarkStart w:id="1343" w:name="_Toc408003478"/>
      <w:bookmarkStart w:id="1344" w:name="_Toc408004234"/>
      <w:bookmarkStart w:id="1345" w:name="_Toc408161473"/>
      <w:bookmarkStart w:id="1346" w:name="_Toc408439693"/>
      <w:bookmarkStart w:id="1347" w:name="_Toc408446799"/>
      <w:bookmarkStart w:id="1348" w:name="_Toc408447064"/>
      <w:bookmarkStart w:id="1349" w:name="_Toc408721161"/>
      <w:bookmarkStart w:id="1350" w:name="_Toc408724159"/>
      <w:bookmarkStart w:id="1351" w:name="_Toc408765718"/>
      <w:bookmarkStart w:id="1352" w:name="_Toc408771744"/>
      <w:bookmarkStart w:id="1353" w:name="_Toc408779079"/>
    </w:p>
    <w:p w14:paraId="56BB32A9" w14:textId="77777777" w:rsidR="00EA284A" w:rsidRPr="00575698" w:rsidRDefault="00436625" w:rsidP="00634ABE">
      <w:pPr>
        <w:pStyle w:val="3"/>
        <w:numPr>
          <w:ilvl w:val="1"/>
          <w:numId w:val="19"/>
        </w:numPr>
        <w:ind w:left="1134"/>
      </w:pPr>
      <w:bookmarkStart w:id="1354" w:name="_Toc411279861"/>
      <w:bookmarkStart w:id="1355" w:name="_Toc411626587"/>
      <w:bookmarkStart w:id="1356" w:name="_Toc411632130"/>
      <w:bookmarkStart w:id="1357" w:name="_Toc411882035"/>
      <w:bookmarkStart w:id="1358" w:name="_Toc411941045"/>
      <w:bookmarkStart w:id="1359" w:name="_Toc285801497"/>
      <w:bookmarkStart w:id="1360" w:name="_Toc411949520"/>
      <w:bookmarkStart w:id="1361" w:name="_Toc412111164"/>
      <w:bookmarkStart w:id="1362" w:name="_Toc285977768"/>
      <w:bookmarkStart w:id="1363" w:name="_Toc412127931"/>
      <w:bookmarkStart w:id="1364" w:name="_Ref412129746"/>
      <w:bookmarkStart w:id="1365" w:name="_Toc285999897"/>
      <w:bookmarkStart w:id="1366" w:name="_Toc412218380"/>
      <w:bookmarkStart w:id="1367" w:name="_Toc412543664"/>
      <w:bookmarkStart w:id="1368" w:name="_Toc412551409"/>
      <w:bookmarkStart w:id="1369" w:name="_Toc412760281"/>
      <w:bookmarkStart w:id="1370" w:name="_Toc113011754"/>
      <w:r w:rsidRPr="00575698">
        <w:t xml:space="preserve">ЗП </w:t>
      </w:r>
      <w:r w:rsidR="00CE70CD" w:rsidRPr="00575698">
        <w:t>ГО ХК </w:t>
      </w:r>
      <w:r w:rsidRPr="00575698">
        <w:t>(ИС)</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6937414" w14:textId="77777777" w:rsidR="00436625" w:rsidRPr="00575698" w:rsidRDefault="00436625" w:rsidP="00634ABE">
      <w:pPr>
        <w:pStyle w:val="4"/>
        <w:numPr>
          <w:ilvl w:val="2"/>
          <w:numId w:val="19"/>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41D918AE" w14:textId="77777777" w:rsidR="00436625" w:rsidRPr="00575698" w:rsidRDefault="00436625" w:rsidP="00634ABE">
      <w:pPr>
        <w:pStyle w:val="4"/>
        <w:keepNext/>
        <w:numPr>
          <w:ilvl w:val="2"/>
          <w:numId w:val="19"/>
        </w:numPr>
      </w:pPr>
      <w:r w:rsidRPr="00575698">
        <w:t xml:space="preserve">К функциям ЗП </w:t>
      </w:r>
      <w:r w:rsidR="00CE70CD" w:rsidRPr="00575698">
        <w:t>ГО ХК </w:t>
      </w:r>
      <w:r w:rsidRPr="00575698">
        <w:t>(ИС) относятся:</w:t>
      </w:r>
    </w:p>
    <w:p w14:paraId="409496E4"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1F6D6DD7" w14:textId="77777777" w:rsidR="00436625" w:rsidRPr="00575698" w:rsidRDefault="00FE6959" w:rsidP="00634ABE">
      <w:pPr>
        <w:pStyle w:val="5"/>
        <w:numPr>
          <w:ilvl w:val="3"/>
          <w:numId w:val="19"/>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441B8FBF" w14:textId="77777777" w:rsidR="00072AD3" w:rsidRPr="00575698" w:rsidRDefault="00072AD3" w:rsidP="00634ABE">
      <w:pPr>
        <w:pStyle w:val="5"/>
        <w:numPr>
          <w:ilvl w:val="3"/>
          <w:numId w:val="19"/>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70666687" w14:textId="77777777" w:rsidR="00436625" w:rsidRPr="00575698" w:rsidRDefault="005A21FD" w:rsidP="00634ABE">
      <w:pPr>
        <w:pStyle w:val="5"/>
        <w:numPr>
          <w:ilvl w:val="3"/>
          <w:numId w:val="19"/>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23784893" w14:textId="77777777" w:rsidR="00436625" w:rsidRPr="00575698" w:rsidRDefault="005A21FD" w:rsidP="00634ABE">
      <w:pPr>
        <w:pStyle w:val="5"/>
        <w:numPr>
          <w:ilvl w:val="3"/>
          <w:numId w:val="19"/>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5884E8DF" w14:textId="77777777" w:rsidR="00436625" w:rsidRPr="00575698" w:rsidRDefault="00436625" w:rsidP="00634ABE">
      <w:pPr>
        <w:pStyle w:val="5"/>
        <w:numPr>
          <w:ilvl w:val="3"/>
          <w:numId w:val="19"/>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DE69910" w14:textId="77777777" w:rsidR="00436625" w:rsidRPr="00575698" w:rsidRDefault="00436625" w:rsidP="00634ABE">
      <w:pPr>
        <w:pStyle w:val="5"/>
        <w:numPr>
          <w:ilvl w:val="3"/>
          <w:numId w:val="19"/>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128AE3CA" w14:textId="77777777" w:rsidR="00507B4B" w:rsidRPr="00575698" w:rsidRDefault="00436625" w:rsidP="00634ABE">
      <w:pPr>
        <w:pStyle w:val="5"/>
        <w:numPr>
          <w:ilvl w:val="3"/>
          <w:numId w:val="19"/>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7551824A" w14:textId="77777777" w:rsidR="00630BAF" w:rsidRPr="00575698" w:rsidRDefault="00A55AEB"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3003CC7" w14:textId="77777777" w:rsidR="00436625" w:rsidRPr="00575698" w:rsidRDefault="00507B4B"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4B288DB6" w14:textId="77777777" w:rsidR="00EA284A" w:rsidRPr="00575698" w:rsidRDefault="00436625" w:rsidP="00634ABE">
      <w:pPr>
        <w:pStyle w:val="3"/>
        <w:numPr>
          <w:ilvl w:val="1"/>
          <w:numId w:val="19"/>
        </w:numPr>
        <w:ind w:left="1134"/>
      </w:pPr>
      <w:bookmarkStart w:id="1371" w:name="_Toc411279862"/>
      <w:bookmarkStart w:id="1372" w:name="_Toc411626588"/>
      <w:bookmarkStart w:id="1373" w:name="_Toc411632131"/>
      <w:bookmarkStart w:id="1374" w:name="_Toc411882036"/>
      <w:bookmarkStart w:id="1375" w:name="_Toc411941046"/>
      <w:bookmarkStart w:id="1376" w:name="_Toc285801498"/>
      <w:bookmarkStart w:id="1377" w:name="_Toc411949521"/>
      <w:bookmarkStart w:id="1378" w:name="_Toc412111165"/>
      <w:bookmarkStart w:id="1379" w:name="_Toc285977769"/>
      <w:bookmarkStart w:id="1380" w:name="_Toc412127932"/>
      <w:bookmarkStart w:id="1381" w:name="_Toc285999898"/>
      <w:bookmarkStart w:id="1382" w:name="_Toc412218381"/>
      <w:bookmarkStart w:id="1383" w:name="_Toc412543665"/>
      <w:bookmarkStart w:id="1384" w:name="_Toc412551410"/>
      <w:bookmarkStart w:id="1385" w:name="_Toc412760282"/>
      <w:bookmarkStart w:id="1386" w:name="_Toc113011755"/>
      <w:r w:rsidRPr="00575698">
        <w:t xml:space="preserve">ЗП заказчиков 2-го и 3-го уровней (кроме ЗП </w:t>
      </w:r>
      <w:r w:rsidR="00CE70CD" w:rsidRPr="00575698">
        <w:t>ГО ХК </w:t>
      </w:r>
      <w:r w:rsidRPr="00575698">
        <w:t>(ИС))</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DD15CC6" w14:textId="77777777" w:rsidR="00436625" w:rsidRPr="00575698" w:rsidRDefault="00436625" w:rsidP="00634ABE">
      <w:pPr>
        <w:pStyle w:val="4"/>
        <w:numPr>
          <w:ilvl w:val="2"/>
          <w:numId w:val="19"/>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3E11A15" w14:textId="77777777" w:rsidR="00436625" w:rsidRPr="00575698" w:rsidRDefault="00436625" w:rsidP="00634ABE">
      <w:pPr>
        <w:pStyle w:val="4"/>
        <w:keepNext/>
        <w:numPr>
          <w:ilvl w:val="2"/>
          <w:numId w:val="19"/>
        </w:numPr>
      </w:pPr>
      <w:r w:rsidRPr="00575698">
        <w:t>К функциям ЗП заказчиков 2-го и 3-го уровней относятся:</w:t>
      </w:r>
    </w:p>
    <w:p w14:paraId="3DB25EBC"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EE93A98" w14:textId="77777777" w:rsidR="00FE6959" w:rsidRPr="00575698" w:rsidRDefault="00FE6959" w:rsidP="00634ABE">
      <w:pPr>
        <w:pStyle w:val="5"/>
        <w:numPr>
          <w:ilvl w:val="3"/>
          <w:numId w:val="19"/>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479D36D" w14:textId="77777777" w:rsidR="00072AD3" w:rsidRPr="00575698" w:rsidRDefault="00072AD3" w:rsidP="00634ABE">
      <w:pPr>
        <w:pStyle w:val="5"/>
        <w:numPr>
          <w:ilvl w:val="3"/>
          <w:numId w:val="19"/>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60B0E053"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7C9AC749"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58DC3461" w14:textId="77777777" w:rsidR="00072AD3" w:rsidRPr="00575698" w:rsidRDefault="00072AD3" w:rsidP="00634ABE">
      <w:pPr>
        <w:pStyle w:val="5"/>
        <w:numPr>
          <w:ilvl w:val="3"/>
          <w:numId w:val="19"/>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12D246A1" w14:textId="77777777" w:rsidR="00436625" w:rsidRPr="00575698" w:rsidRDefault="00072AD3" w:rsidP="00634ABE">
      <w:pPr>
        <w:pStyle w:val="5"/>
        <w:numPr>
          <w:ilvl w:val="3"/>
          <w:numId w:val="19"/>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27EC5CB7" w14:textId="77777777" w:rsidR="00B43BC4" w:rsidRPr="00575698" w:rsidRDefault="005A21FD" w:rsidP="00634ABE">
      <w:pPr>
        <w:pStyle w:val="5"/>
        <w:numPr>
          <w:ilvl w:val="3"/>
          <w:numId w:val="19"/>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31ADA43C" w14:textId="77777777" w:rsidR="00FE6A4D" w:rsidRPr="00575698" w:rsidRDefault="00436625" w:rsidP="00634ABE">
      <w:pPr>
        <w:pStyle w:val="5"/>
        <w:numPr>
          <w:ilvl w:val="3"/>
          <w:numId w:val="19"/>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6D825DC6"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3D5455D0" w14:textId="77777777" w:rsidR="00E248DB" w:rsidRPr="00575698" w:rsidRDefault="008D507C"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676CE128" w14:textId="77777777" w:rsidR="00436625" w:rsidRPr="00575698" w:rsidRDefault="00436625" w:rsidP="005B710C">
      <w:pPr>
        <w:pStyle w:val="5"/>
        <w:numPr>
          <w:ilvl w:val="0"/>
          <w:numId w:val="0"/>
        </w:numPr>
        <w:ind w:left="1986"/>
      </w:pPr>
    </w:p>
    <w:p w14:paraId="57069824" w14:textId="77777777" w:rsidR="008E09C3" w:rsidRPr="00575698" w:rsidRDefault="008E09C3" w:rsidP="003227B5">
      <w:pPr>
        <w:pStyle w:val="12"/>
        <w:numPr>
          <w:ilvl w:val="0"/>
          <w:numId w:val="2"/>
        </w:numPr>
        <w:ind w:left="1418" w:hanging="1418"/>
      </w:pPr>
      <w:bookmarkStart w:id="1387" w:name="_Toc408840709"/>
      <w:bookmarkStart w:id="1388" w:name="_Toc408842134"/>
      <w:bookmarkStart w:id="1389" w:name="_Toc408840710"/>
      <w:bookmarkStart w:id="1390" w:name="_Toc408842135"/>
      <w:bookmarkStart w:id="1391" w:name="_Toc408840711"/>
      <w:bookmarkStart w:id="1392" w:name="_Toc408842136"/>
      <w:bookmarkStart w:id="1393" w:name="_Toc408840712"/>
      <w:bookmarkStart w:id="1394" w:name="_Toc408842137"/>
      <w:bookmarkStart w:id="1395" w:name="_Toc410903073"/>
      <w:bookmarkStart w:id="1396" w:name="_Toc410904392"/>
      <w:bookmarkStart w:id="1397" w:name="_Toc410904988"/>
      <w:bookmarkStart w:id="1398" w:name="_Toc410905693"/>
      <w:bookmarkStart w:id="1399" w:name="_Toc410906113"/>
      <w:bookmarkStart w:id="1400" w:name="_Toc410906720"/>
      <w:bookmarkStart w:id="1401" w:name="_Toc410906405"/>
      <w:bookmarkStart w:id="1402" w:name="_Toc410907168"/>
      <w:bookmarkStart w:id="1403" w:name="_Toc410906993"/>
      <w:bookmarkStart w:id="1404" w:name="_Toc410907858"/>
      <w:bookmarkStart w:id="1405" w:name="_Toc410907599"/>
      <w:bookmarkStart w:id="1406" w:name="_Toc410903137"/>
      <w:bookmarkStart w:id="1407" w:name="_Toc410907286"/>
      <w:bookmarkStart w:id="1408" w:name="_Toc410908249"/>
      <w:bookmarkStart w:id="1409" w:name="_Toc410908721"/>
      <w:bookmarkStart w:id="1410" w:name="_Toc410908994"/>
      <w:bookmarkStart w:id="1411" w:name="_Toc410909267"/>
      <w:bookmarkStart w:id="1412" w:name="_Toc410908047"/>
      <w:bookmarkStart w:id="1413" w:name="_Toc410909540"/>
      <w:bookmarkStart w:id="1414" w:name="_Toc410910840"/>
      <w:bookmarkStart w:id="1415" w:name="_Toc410911113"/>
      <w:bookmarkStart w:id="1416" w:name="_Toc410911696"/>
      <w:bookmarkStart w:id="1417" w:name="_Toc410914611"/>
      <w:bookmarkStart w:id="1418" w:name="_Toc410915892"/>
      <w:bookmarkStart w:id="1419" w:name="_Toc410916471"/>
      <w:bookmarkStart w:id="1420" w:name="_Toc410917015"/>
      <w:bookmarkStart w:id="1421" w:name="_Toc410903074"/>
      <w:bookmarkStart w:id="1422" w:name="_Toc410904393"/>
      <w:bookmarkStart w:id="1423" w:name="_Toc410904989"/>
      <w:bookmarkStart w:id="1424" w:name="_Toc410905694"/>
      <w:bookmarkStart w:id="1425" w:name="_Toc410906114"/>
      <w:bookmarkStart w:id="1426" w:name="_Toc410906721"/>
      <w:bookmarkStart w:id="1427" w:name="_Toc410906406"/>
      <w:bookmarkStart w:id="1428" w:name="_Toc410907169"/>
      <w:bookmarkStart w:id="1429" w:name="_Toc410906994"/>
      <w:bookmarkStart w:id="1430" w:name="_Toc410907586"/>
      <w:bookmarkStart w:id="1431" w:name="_Toc410907859"/>
      <w:bookmarkStart w:id="1432" w:name="_Toc410907600"/>
      <w:bookmarkStart w:id="1433" w:name="_Toc410903138"/>
      <w:bookmarkStart w:id="1434" w:name="_Toc410907287"/>
      <w:bookmarkStart w:id="1435" w:name="_Toc410908250"/>
      <w:bookmarkStart w:id="1436" w:name="_Toc410908722"/>
      <w:bookmarkStart w:id="1437" w:name="_Toc410908995"/>
      <w:bookmarkStart w:id="1438" w:name="_Toc410909268"/>
      <w:bookmarkStart w:id="1439" w:name="_Toc410908048"/>
      <w:bookmarkStart w:id="1440" w:name="_Toc410909541"/>
      <w:bookmarkStart w:id="1441" w:name="_Toc410910841"/>
      <w:bookmarkStart w:id="1442" w:name="_Toc410911114"/>
      <w:bookmarkStart w:id="1443" w:name="_Toc410911697"/>
      <w:bookmarkStart w:id="1444" w:name="_Toc410914612"/>
      <w:bookmarkStart w:id="1445" w:name="_Toc410915893"/>
      <w:bookmarkStart w:id="1446" w:name="_Toc410916472"/>
      <w:bookmarkStart w:id="1447" w:name="_Toc410917016"/>
      <w:bookmarkStart w:id="1448" w:name="_Toc410903075"/>
      <w:bookmarkStart w:id="1449" w:name="_Toc410904394"/>
      <w:bookmarkStart w:id="1450" w:name="_Toc410904990"/>
      <w:bookmarkStart w:id="1451" w:name="_Toc410905695"/>
      <w:bookmarkStart w:id="1452" w:name="_Toc410906115"/>
      <w:bookmarkStart w:id="1453" w:name="_Toc410906722"/>
      <w:bookmarkStart w:id="1454" w:name="_Toc410906407"/>
      <w:bookmarkStart w:id="1455" w:name="_Toc410907170"/>
      <w:bookmarkStart w:id="1456" w:name="_Toc410907000"/>
      <w:bookmarkStart w:id="1457" w:name="_Toc410907587"/>
      <w:bookmarkStart w:id="1458" w:name="_Toc410907860"/>
      <w:bookmarkStart w:id="1459" w:name="_Toc410907601"/>
      <w:bookmarkStart w:id="1460" w:name="_Toc410903139"/>
      <w:bookmarkStart w:id="1461" w:name="_Toc410907288"/>
      <w:bookmarkStart w:id="1462" w:name="_Toc410908251"/>
      <w:bookmarkStart w:id="1463" w:name="_Toc410908723"/>
      <w:bookmarkStart w:id="1464" w:name="_Toc410908996"/>
      <w:bookmarkStart w:id="1465" w:name="_Toc410909269"/>
      <w:bookmarkStart w:id="1466" w:name="_Toc410908049"/>
      <w:bookmarkStart w:id="1467" w:name="_Toc410909542"/>
      <w:bookmarkStart w:id="1468" w:name="_Toc410910842"/>
      <w:bookmarkStart w:id="1469" w:name="_Toc410911115"/>
      <w:bookmarkStart w:id="1470" w:name="_Toc410911698"/>
      <w:bookmarkStart w:id="1471" w:name="_Toc410914613"/>
      <w:bookmarkStart w:id="1472" w:name="_Toc410915894"/>
      <w:bookmarkStart w:id="1473" w:name="_Toc410916473"/>
      <w:bookmarkStart w:id="1474" w:name="_Toc410917017"/>
      <w:bookmarkStart w:id="1475" w:name="_Toc410903076"/>
      <w:bookmarkStart w:id="1476" w:name="_Toc410904395"/>
      <w:bookmarkStart w:id="1477" w:name="_Toc410904991"/>
      <w:bookmarkStart w:id="1478" w:name="_Toc410905696"/>
      <w:bookmarkStart w:id="1479" w:name="_Toc410906116"/>
      <w:bookmarkStart w:id="1480" w:name="_Toc410906723"/>
      <w:bookmarkStart w:id="1481" w:name="_Toc410906408"/>
      <w:bookmarkStart w:id="1482" w:name="_Toc410907171"/>
      <w:bookmarkStart w:id="1483" w:name="_Toc410907001"/>
      <w:bookmarkStart w:id="1484" w:name="_Toc410907588"/>
      <w:bookmarkStart w:id="1485" w:name="_Toc410907861"/>
      <w:bookmarkStart w:id="1486" w:name="_Toc410907602"/>
      <w:bookmarkStart w:id="1487" w:name="_Toc410903140"/>
      <w:bookmarkStart w:id="1488" w:name="_Toc410907289"/>
      <w:bookmarkStart w:id="1489" w:name="_Toc410908252"/>
      <w:bookmarkStart w:id="1490" w:name="_Toc410908724"/>
      <w:bookmarkStart w:id="1491" w:name="_Toc410908997"/>
      <w:bookmarkStart w:id="1492" w:name="_Toc410909270"/>
      <w:bookmarkStart w:id="1493" w:name="_Toc410908050"/>
      <w:bookmarkStart w:id="1494" w:name="_Toc410909543"/>
      <w:bookmarkStart w:id="1495" w:name="_Toc410910843"/>
      <w:bookmarkStart w:id="1496" w:name="_Toc410911116"/>
      <w:bookmarkStart w:id="1497" w:name="_Toc410911699"/>
      <w:bookmarkStart w:id="1498" w:name="_Toc410914614"/>
      <w:bookmarkStart w:id="1499" w:name="_Toc410915895"/>
      <w:bookmarkStart w:id="1500" w:name="_Toc410916474"/>
      <w:bookmarkStart w:id="1501" w:name="_Toc410917018"/>
      <w:bookmarkStart w:id="1502" w:name="_Toc410903077"/>
      <w:bookmarkStart w:id="1503" w:name="_Toc410904396"/>
      <w:bookmarkStart w:id="1504" w:name="_Toc410904992"/>
      <w:bookmarkStart w:id="1505" w:name="_Toc410905697"/>
      <w:bookmarkStart w:id="1506" w:name="_Toc410906117"/>
      <w:bookmarkStart w:id="1507" w:name="_Toc410906724"/>
      <w:bookmarkStart w:id="1508" w:name="_Toc410906409"/>
      <w:bookmarkStart w:id="1509" w:name="_Toc410907172"/>
      <w:bookmarkStart w:id="1510" w:name="_Toc410907002"/>
      <w:bookmarkStart w:id="1511" w:name="_Toc410907589"/>
      <w:bookmarkStart w:id="1512" w:name="_Toc410907862"/>
      <w:bookmarkStart w:id="1513" w:name="_Toc410907603"/>
      <w:bookmarkStart w:id="1514" w:name="_Toc410903141"/>
      <w:bookmarkStart w:id="1515" w:name="_Toc410907290"/>
      <w:bookmarkStart w:id="1516" w:name="_Toc410908253"/>
      <w:bookmarkStart w:id="1517" w:name="_Toc410908725"/>
      <w:bookmarkStart w:id="1518" w:name="_Toc410908998"/>
      <w:bookmarkStart w:id="1519" w:name="_Toc410909271"/>
      <w:bookmarkStart w:id="1520" w:name="_Toc410908051"/>
      <w:bookmarkStart w:id="1521" w:name="_Toc410909544"/>
      <w:bookmarkStart w:id="1522" w:name="_Toc410910844"/>
      <w:bookmarkStart w:id="1523" w:name="_Toc410911117"/>
      <w:bookmarkStart w:id="1524" w:name="_Toc410911700"/>
      <w:bookmarkStart w:id="1525" w:name="_Toc410914615"/>
      <w:bookmarkStart w:id="1526" w:name="_Toc410915896"/>
      <w:bookmarkStart w:id="1527" w:name="_Toc410916475"/>
      <w:bookmarkStart w:id="1528" w:name="_Toc410917019"/>
      <w:bookmarkStart w:id="1529" w:name="_Toc410903078"/>
      <w:bookmarkStart w:id="1530" w:name="_Toc410904397"/>
      <w:bookmarkStart w:id="1531" w:name="_Toc410904993"/>
      <w:bookmarkStart w:id="1532" w:name="_Toc410905698"/>
      <w:bookmarkStart w:id="1533" w:name="_Toc410906118"/>
      <w:bookmarkStart w:id="1534" w:name="_Toc410906725"/>
      <w:bookmarkStart w:id="1535" w:name="_Toc410906410"/>
      <w:bookmarkStart w:id="1536" w:name="_Toc410907173"/>
      <w:bookmarkStart w:id="1537" w:name="_Toc410907004"/>
      <w:bookmarkStart w:id="1538" w:name="_Toc410907590"/>
      <w:bookmarkStart w:id="1539" w:name="_Toc410907863"/>
      <w:bookmarkStart w:id="1540" w:name="_Toc410907604"/>
      <w:bookmarkStart w:id="1541" w:name="_Toc410903142"/>
      <w:bookmarkStart w:id="1542" w:name="_Toc410907291"/>
      <w:bookmarkStart w:id="1543" w:name="_Toc410908254"/>
      <w:bookmarkStart w:id="1544" w:name="_Toc410908726"/>
      <w:bookmarkStart w:id="1545" w:name="_Toc410908999"/>
      <w:bookmarkStart w:id="1546" w:name="_Toc410909272"/>
      <w:bookmarkStart w:id="1547" w:name="_Toc410908052"/>
      <w:bookmarkStart w:id="1548" w:name="_Toc410909545"/>
      <w:bookmarkStart w:id="1549" w:name="_Toc410910845"/>
      <w:bookmarkStart w:id="1550" w:name="_Toc410911118"/>
      <w:bookmarkStart w:id="1551" w:name="_Toc410911701"/>
      <w:bookmarkStart w:id="1552" w:name="_Toc410914616"/>
      <w:bookmarkStart w:id="1553" w:name="_Toc410915897"/>
      <w:bookmarkStart w:id="1554" w:name="_Toc410916476"/>
      <w:bookmarkStart w:id="1555" w:name="_Toc410917020"/>
      <w:bookmarkStart w:id="1556" w:name="_Toc410903079"/>
      <w:bookmarkStart w:id="1557" w:name="_Toc410904398"/>
      <w:bookmarkStart w:id="1558" w:name="_Toc410904994"/>
      <w:bookmarkStart w:id="1559" w:name="_Toc410905699"/>
      <w:bookmarkStart w:id="1560" w:name="_Toc410906119"/>
      <w:bookmarkStart w:id="1561" w:name="_Toc410906726"/>
      <w:bookmarkStart w:id="1562" w:name="_Toc410906411"/>
      <w:bookmarkStart w:id="1563" w:name="_Toc410907174"/>
      <w:bookmarkStart w:id="1564" w:name="_Toc410907005"/>
      <w:bookmarkStart w:id="1565" w:name="_Toc410907591"/>
      <w:bookmarkStart w:id="1566" w:name="_Toc410907864"/>
      <w:bookmarkStart w:id="1567" w:name="_Toc410907605"/>
      <w:bookmarkStart w:id="1568" w:name="_Toc410903143"/>
      <w:bookmarkStart w:id="1569" w:name="_Toc410907292"/>
      <w:bookmarkStart w:id="1570" w:name="_Toc410908255"/>
      <w:bookmarkStart w:id="1571" w:name="_Toc410908727"/>
      <w:bookmarkStart w:id="1572" w:name="_Toc410909000"/>
      <w:bookmarkStart w:id="1573" w:name="_Toc410909273"/>
      <w:bookmarkStart w:id="1574" w:name="_Toc410908053"/>
      <w:bookmarkStart w:id="1575" w:name="_Toc410909546"/>
      <w:bookmarkStart w:id="1576" w:name="_Toc410910846"/>
      <w:bookmarkStart w:id="1577" w:name="_Toc410911119"/>
      <w:bookmarkStart w:id="1578" w:name="_Toc410911702"/>
      <w:bookmarkStart w:id="1579" w:name="_Toc410914617"/>
      <w:bookmarkStart w:id="1580" w:name="_Toc410915898"/>
      <w:bookmarkStart w:id="1581" w:name="_Toc410916477"/>
      <w:bookmarkStart w:id="1582" w:name="_Toc410917021"/>
      <w:bookmarkStart w:id="1583" w:name="_Toc410903080"/>
      <w:bookmarkStart w:id="1584" w:name="_Toc410904399"/>
      <w:bookmarkStart w:id="1585" w:name="_Toc410904995"/>
      <w:bookmarkStart w:id="1586" w:name="_Toc410905700"/>
      <w:bookmarkStart w:id="1587" w:name="_Toc410906120"/>
      <w:bookmarkStart w:id="1588" w:name="_Toc410906727"/>
      <w:bookmarkStart w:id="1589" w:name="_Toc410906412"/>
      <w:bookmarkStart w:id="1590" w:name="_Toc410907175"/>
      <w:bookmarkStart w:id="1591" w:name="_Toc410907006"/>
      <w:bookmarkStart w:id="1592" w:name="_Toc410907592"/>
      <w:bookmarkStart w:id="1593" w:name="_Toc410907865"/>
      <w:bookmarkStart w:id="1594" w:name="_Toc410907606"/>
      <w:bookmarkStart w:id="1595" w:name="_Toc410903144"/>
      <w:bookmarkStart w:id="1596" w:name="_Toc410907293"/>
      <w:bookmarkStart w:id="1597" w:name="_Toc410908256"/>
      <w:bookmarkStart w:id="1598" w:name="_Toc410908728"/>
      <w:bookmarkStart w:id="1599" w:name="_Toc410909001"/>
      <w:bookmarkStart w:id="1600" w:name="_Toc410909274"/>
      <w:bookmarkStart w:id="1601" w:name="_Toc410908054"/>
      <w:bookmarkStart w:id="1602" w:name="_Toc410909547"/>
      <w:bookmarkStart w:id="1603" w:name="_Toc410910847"/>
      <w:bookmarkStart w:id="1604" w:name="_Toc410911120"/>
      <w:bookmarkStart w:id="1605" w:name="_Toc410911703"/>
      <w:bookmarkStart w:id="1606" w:name="_Toc410914618"/>
      <w:bookmarkStart w:id="1607" w:name="_Toc410915899"/>
      <w:bookmarkStart w:id="1608" w:name="_Toc410916478"/>
      <w:bookmarkStart w:id="1609" w:name="_Toc410917022"/>
      <w:bookmarkStart w:id="1610" w:name="_Toc410903081"/>
      <w:bookmarkStart w:id="1611" w:name="_Toc410904400"/>
      <w:bookmarkStart w:id="1612" w:name="_Toc410904996"/>
      <w:bookmarkStart w:id="1613" w:name="_Toc410905701"/>
      <w:bookmarkStart w:id="1614" w:name="_Toc410906121"/>
      <w:bookmarkStart w:id="1615" w:name="_Toc410906728"/>
      <w:bookmarkStart w:id="1616" w:name="_Toc410906413"/>
      <w:bookmarkStart w:id="1617" w:name="_Toc410907176"/>
      <w:bookmarkStart w:id="1618" w:name="_Toc410907007"/>
      <w:bookmarkStart w:id="1619" w:name="_Toc410907593"/>
      <w:bookmarkStart w:id="1620" w:name="_Toc410907866"/>
      <w:bookmarkStart w:id="1621" w:name="_Toc410907607"/>
      <w:bookmarkStart w:id="1622" w:name="_Toc410903145"/>
      <w:bookmarkStart w:id="1623" w:name="_Toc410907294"/>
      <w:bookmarkStart w:id="1624" w:name="_Toc410908257"/>
      <w:bookmarkStart w:id="1625" w:name="_Toc410908729"/>
      <w:bookmarkStart w:id="1626" w:name="_Toc410909002"/>
      <w:bookmarkStart w:id="1627" w:name="_Toc410909275"/>
      <w:bookmarkStart w:id="1628" w:name="_Toc410908055"/>
      <w:bookmarkStart w:id="1629" w:name="_Toc410909548"/>
      <w:bookmarkStart w:id="1630" w:name="_Toc410910848"/>
      <w:bookmarkStart w:id="1631" w:name="_Toc410911121"/>
      <w:bookmarkStart w:id="1632" w:name="_Toc410911704"/>
      <w:bookmarkStart w:id="1633" w:name="_Toc410914619"/>
      <w:bookmarkStart w:id="1634" w:name="_Toc410915900"/>
      <w:bookmarkStart w:id="1635" w:name="_Toc410916479"/>
      <w:bookmarkStart w:id="1636" w:name="_Toc410917023"/>
      <w:bookmarkStart w:id="1637" w:name="_Toc410903082"/>
      <w:bookmarkStart w:id="1638" w:name="_Toc410904401"/>
      <w:bookmarkStart w:id="1639" w:name="_Toc410904997"/>
      <w:bookmarkStart w:id="1640" w:name="_Toc410905702"/>
      <w:bookmarkStart w:id="1641" w:name="_Toc410906122"/>
      <w:bookmarkStart w:id="1642" w:name="_Toc410906729"/>
      <w:bookmarkStart w:id="1643" w:name="_Toc410906414"/>
      <w:bookmarkStart w:id="1644" w:name="_Toc410907177"/>
      <w:bookmarkStart w:id="1645" w:name="_Toc410907008"/>
      <w:bookmarkStart w:id="1646" w:name="_Toc410907594"/>
      <w:bookmarkStart w:id="1647" w:name="_Toc410907867"/>
      <w:bookmarkStart w:id="1648" w:name="_Toc410907608"/>
      <w:bookmarkStart w:id="1649" w:name="_Toc410903146"/>
      <w:bookmarkStart w:id="1650" w:name="_Toc410907295"/>
      <w:bookmarkStart w:id="1651" w:name="_Toc410908258"/>
      <w:bookmarkStart w:id="1652" w:name="_Toc410908730"/>
      <w:bookmarkStart w:id="1653" w:name="_Toc410909003"/>
      <w:bookmarkStart w:id="1654" w:name="_Toc410909276"/>
      <w:bookmarkStart w:id="1655" w:name="_Toc410908056"/>
      <w:bookmarkStart w:id="1656" w:name="_Toc410909549"/>
      <w:bookmarkStart w:id="1657" w:name="_Toc410910849"/>
      <w:bookmarkStart w:id="1658" w:name="_Toc410911122"/>
      <w:bookmarkStart w:id="1659" w:name="_Toc410911705"/>
      <w:bookmarkStart w:id="1660" w:name="_Toc410914620"/>
      <w:bookmarkStart w:id="1661" w:name="_Toc410915901"/>
      <w:bookmarkStart w:id="1662" w:name="_Toc410916480"/>
      <w:bookmarkStart w:id="1663" w:name="_Toc410917024"/>
      <w:bookmarkStart w:id="1664" w:name="_Toc410903083"/>
      <w:bookmarkStart w:id="1665" w:name="_Toc410904402"/>
      <w:bookmarkStart w:id="1666" w:name="_Toc410904998"/>
      <w:bookmarkStart w:id="1667" w:name="_Toc410905703"/>
      <w:bookmarkStart w:id="1668" w:name="_Toc410906123"/>
      <w:bookmarkStart w:id="1669" w:name="_Toc410906730"/>
      <w:bookmarkStart w:id="1670" w:name="_Toc410906415"/>
      <w:bookmarkStart w:id="1671" w:name="_Toc410907178"/>
      <w:bookmarkStart w:id="1672" w:name="_Toc410907009"/>
      <w:bookmarkStart w:id="1673" w:name="_Toc410907595"/>
      <w:bookmarkStart w:id="1674" w:name="_Toc410907868"/>
      <w:bookmarkStart w:id="1675" w:name="_Toc410907609"/>
      <w:bookmarkStart w:id="1676" w:name="_Toc410903147"/>
      <w:bookmarkStart w:id="1677" w:name="_Toc410907296"/>
      <w:bookmarkStart w:id="1678" w:name="_Toc410908259"/>
      <w:bookmarkStart w:id="1679" w:name="_Toc410908731"/>
      <w:bookmarkStart w:id="1680" w:name="_Toc410909004"/>
      <w:bookmarkStart w:id="1681" w:name="_Toc410909277"/>
      <w:bookmarkStart w:id="1682" w:name="_Toc410908057"/>
      <w:bookmarkStart w:id="1683" w:name="_Toc410909550"/>
      <w:bookmarkStart w:id="1684" w:name="_Toc410910850"/>
      <w:bookmarkStart w:id="1685" w:name="_Toc410911123"/>
      <w:bookmarkStart w:id="1686" w:name="_Toc410911706"/>
      <w:bookmarkStart w:id="1687" w:name="_Toc410914621"/>
      <w:bookmarkStart w:id="1688" w:name="_Toc410915902"/>
      <w:bookmarkStart w:id="1689" w:name="_Toc410916481"/>
      <w:bookmarkStart w:id="1690" w:name="_Toc410917025"/>
      <w:bookmarkStart w:id="1691" w:name="_Toc270628664"/>
      <w:bookmarkStart w:id="1692" w:name="_Toc270628665"/>
      <w:bookmarkStart w:id="1693" w:name="_Toc270006670"/>
      <w:bookmarkStart w:id="1694" w:name="_Toc270010881"/>
      <w:bookmarkStart w:id="1695" w:name="_Toc270089133"/>
      <w:bookmarkStart w:id="1696" w:name="_Toc264442517"/>
      <w:bookmarkStart w:id="1697" w:name="_Toc264442717"/>
      <w:bookmarkStart w:id="1698" w:name="_Toc270628668"/>
      <w:bookmarkStart w:id="1699" w:name="_Toc270628669"/>
      <w:bookmarkStart w:id="1700" w:name="_Toc266995607"/>
      <w:bookmarkStart w:id="1701" w:name="_Toc266998895"/>
      <w:bookmarkStart w:id="1702" w:name="_Toc267034552"/>
      <w:bookmarkStart w:id="1703" w:name="_Toc411562454"/>
      <w:bookmarkStart w:id="1704" w:name="_Toc411586619"/>
      <w:bookmarkStart w:id="1705" w:name="_Toc411586827"/>
      <w:bookmarkStart w:id="1706" w:name="_Ref263778324"/>
      <w:bookmarkStart w:id="1707" w:name="_Toc368984142"/>
      <w:bookmarkStart w:id="1708" w:name="_Toc407284672"/>
      <w:bookmarkStart w:id="1709" w:name="_Toc407291400"/>
      <w:bookmarkStart w:id="1710" w:name="_Toc407300200"/>
      <w:bookmarkStart w:id="1711" w:name="_Toc407296750"/>
      <w:bookmarkStart w:id="1712" w:name="_Toc407714523"/>
      <w:bookmarkStart w:id="1713" w:name="_Toc407716688"/>
      <w:bookmarkStart w:id="1714" w:name="_Toc407722940"/>
      <w:bookmarkStart w:id="1715" w:name="_Toc407720370"/>
      <w:bookmarkStart w:id="1716" w:name="_Toc407992599"/>
      <w:bookmarkStart w:id="1717" w:name="_Toc407999027"/>
      <w:bookmarkStart w:id="1718" w:name="_Toc408003267"/>
      <w:bookmarkStart w:id="1719" w:name="_Toc408003510"/>
      <w:bookmarkStart w:id="1720" w:name="_Toc408004266"/>
      <w:bookmarkStart w:id="1721" w:name="_Toc408161505"/>
      <w:bookmarkStart w:id="1722" w:name="_Toc408439728"/>
      <w:bookmarkStart w:id="1723" w:name="_Toc408446834"/>
      <w:bookmarkStart w:id="1724" w:name="_Toc408447099"/>
      <w:bookmarkStart w:id="1725" w:name="_Toc408775926"/>
      <w:bookmarkStart w:id="1726" w:name="_Toc408779116"/>
      <w:bookmarkStart w:id="1727" w:name="_Toc408780718"/>
      <w:bookmarkStart w:id="1728" w:name="_Toc408840776"/>
      <w:bookmarkStart w:id="1729" w:name="_Toc408842201"/>
      <w:bookmarkStart w:id="1730" w:name="_Toc282982204"/>
      <w:bookmarkStart w:id="1731" w:name="_Toc409087946"/>
      <w:bookmarkStart w:id="1732" w:name="_Toc409088641"/>
      <w:bookmarkStart w:id="1733" w:name="_Toc409088601"/>
      <w:bookmarkStart w:id="1734" w:name="_Toc409089526"/>
      <w:bookmarkStart w:id="1735" w:name="_Toc409089731"/>
      <w:bookmarkStart w:id="1736" w:name="_Toc409090415"/>
      <w:bookmarkStart w:id="1737" w:name="_Toc409113209"/>
      <w:bookmarkStart w:id="1738" w:name="_Toc409173991"/>
      <w:bookmarkStart w:id="1739" w:name="_Toc409174683"/>
      <w:bookmarkStart w:id="1740" w:name="_Toc409189082"/>
      <w:bookmarkStart w:id="1741" w:name="_Toc409198818"/>
      <w:bookmarkStart w:id="1742" w:name="_Toc283058517"/>
      <w:bookmarkStart w:id="1743" w:name="_Toc409204307"/>
      <w:bookmarkStart w:id="1744" w:name="_Toc409474710"/>
      <w:bookmarkStart w:id="1745" w:name="_Toc409528420"/>
      <w:bookmarkStart w:id="1746" w:name="_Toc409630123"/>
      <w:bookmarkStart w:id="1747" w:name="_Toc409703569"/>
      <w:bookmarkStart w:id="1748" w:name="_Toc409711733"/>
      <w:bookmarkStart w:id="1749" w:name="_Toc409715451"/>
      <w:bookmarkStart w:id="1750" w:name="_Toc409721470"/>
      <w:bookmarkStart w:id="1751" w:name="_Toc409720599"/>
      <w:bookmarkStart w:id="1752" w:name="_Toc409721686"/>
      <w:bookmarkStart w:id="1753" w:name="_Toc409807404"/>
      <w:bookmarkStart w:id="1754" w:name="_Toc409812125"/>
      <w:bookmarkStart w:id="1755" w:name="_Toc283764353"/>
      <w:bookmarkStart w:id="1756" w:name="_Toc409908686"/>
      <w:bookmarkStart w:id="1757" w:name="_Toc410902859"/>
      <w:bookmarkStart w:id="1758" w:name="_Toc410907869"/>
      <w:bookmarkStart w:id="1759" w:name="_Toc410908058"/>
      <w:bookmarkStart w:id="1760" w:name="_Toc410910851"/>
      <w:bookmarkStart w:id="1761" w:name="_Toc410911124"/>
      <w:bookmarkStart w:id="1762" w:name="_Toc410920223"/>
      <w:bookmarkStart w:id="1763" w:name="_Toc411279863"/>
      <w:bookmarkStart w:id="1764" w:name="_Toc411626589"/>
      <w:bookmarkStart w:id="1765" w:name="_Toc411632132"/>
      <w:bookmarkStart w:id="1766" w:name="_Toc411882037"/>
      <w:bookmarkStart w:id="1767" w:name="_Toc411941047"/>
      <w:bookmarkStart w:id="1768" w:name="_Toc285801499"/>
      <w:bookmarkStart w:id="1769" w:name="_Toc411949522"/>
      <w:bookmarkStart w:id="1770" w:name="_Toc412111166"/>
      <w:bookmarkStart w:id="1771" w:name="_Toc285977770"/>
      <w:bookmarkStart w:id="1772" w:name="_Toc412127933"/>
      <w:bookmarkStart w:id="1773" w:name="_Toc285999899"/>
      <w:bookmarkStart w:id="1774" w:name="_Toc412218382"/>
      <w:bookmarkStart w:id="1775" w:name="_Toc412543666"/>
      <w:bookmarkStart w:id="1776" w:name="_Toc412551411"/>
      <w:bookmarkStart w:id="1777" w:name="_Toc412760283"/>
      <w:bookmarkStart w:id="1778" w:name="_Toc5978332"/>
      <w:bookmarkStart w:id="1779" w:name="_Toc113011756"/>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r w:rsidRPr="00575698">
        <w:t>Применимые способы</w:t>
      </w:r>
      <w:r w:rsidR="007442B3" w:rsidRPr="00575698">
        <w:t>, формы</w:t>
      </w:r>
      <w:r w:rsidRPr="00575698">
        <w:t xml:space="preserve"> закупок и условия их выбора</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3078A66" w14:textId="77777777" w:rsidR="008E09C3" w:rsidRPr="00575698" w:rsidRDefault="008E09C3" w:rsidP="00634ABE">
      <w:pPr>
        <w:pStyle w:val="2"/>
        <w:numPr>
          <w:ilvl w:val="0"/>
          <w:numId w:val="19"/>
        </w:numPr>
      </w:pPr>
      <w:bookmarkStart w:id="1780" w:name="_Hlt309120730"/>
      <w:bookmarkStart w:id="1781" w:name="_Toc410902860"/>
      <w:bookmarkStart w:id="1782" w:name="_Ref299314778"/>
      <w:bookmarkStart w:id="1783" w:name="_Toc368984143"/>
      <w:bookmarkStart w:id="1784" w:name="_Toc407284673"/>
      <w:bookmarkStart w:id="1785" w:name="_Toc407291401"/>
      <w:bookmarkStart w:id="1786" w:name="_Toc407300201"/>
      <w:bookmarkStart w:id="1787" w:name="_Toc407296751"/>
      <w:bookmarkStart w:id="1788" w:name="_Toc407714524"/>
      <w:bookmarkStart w:id="1789" w:name="_Toc407716689"/>
      <w:bookmarkStart w:id="1790" w:name="_Toc407722941"/>
      <w:bookmarkStart w:id="1791" w:name="_Toc407720371"/>
      <w:bookmarkStart w:id="1792" w:name="_Toc407992600"/>
      <w:bookmarkStart w:id="1793" w:name="_Toc407999028"/>
      <w:bookmarkStart w:id="1794" w:name="_Toc408003268"/>
      <w:bookmarkStart w:id="1795" w:name="_Toc408003511"/>
      <w:bookmarkStart w:id="1796" w:name="_Toc408004267"/>
      <w:bookmarkStart w:id="1797" w:name="_Toc408161506"/>
      <w:bookmarkStart w:id="1798" w:name="_Toc408439729"/>
      <w:bookmarkStart w:id="1799" w:name="_Toc408446835"/>
      <w:bookmarkStart w:id="1800" w:name="_Toc408447100"/>
      <w:bookmarkStart w:id="1801" w:name="_Toc408775927"/>
      <w:bookmarkStart w:id="1802" w:name="_Toc408779117"/>
      <w:bookmarkStart w:id="1803" w:name="_Toc408780719"/>
      <w:bookmarkStart w:id="1804" w:name="_Toc408840777"/>
      <w:bookmarkStart w:id="1805" w:name="_Toc408842202"/>
      <w:bookmarkStart w:id="1806" w:name="_Toc282982205"/>
      <w:bookmarkStart w:id="1807" w:name="_Toc409088642"/>
      <w:bookmarkStart w:id="1808" w:name="_Toc409088602"/>
      <w:bookmarkStart w:id="1809" w:name="_Toc409089527"/>
      <w:bookmarkStart w:id="1810" w:name="_Toc409089732"/>
      <w:bookmarkStart w:id="1811" w:name="_Toc409090416"/>
      <w:bookmarkStart w:id="1812" w:name="_Toc409113210"/>
      <w:bookmarkStart w:id="1813" w:name="_Toc409173992"/>
      <w:bookmarkStart w:id="1814" w:name="_Toc409174684"/>
      <w:bookmarkStart w:id="1815" w:name="_Toc409189083"/>
      <w:bookmarkStart w:id="1816" w:name="_Toc409198819"/>
      <w:bookmarkStart w:id="1817" w:name="_Toc283058518"/>
      <w:bookmarkStart w:id="1818" w:name="_Toc409204308"/>
      <w:bookmarkStart w:id="1819" w:name="_Toc409474711"/>
      <w:bookmarkStart w:id="1820" w:name="_Toc409528421"/>
      <w:bookmarkStart w:id="1821" w:name="_Toc409630124"/>
      <w:bookmarkStart w:id="1822" w:name="_Ref409700557"/>
      <w:bookmarkStart w:id="1823" w:name="_Toc409703570"/>
      <w:bookmarkStart w:id="1824" w:name="_Toc409711734"/>
      <w:bookmarkStart w:id="1825" w:name="_Toc409715452"/>
      <w:bookmarkStart w:id="1826" w:name="_Toc409721471"/>
      <w:bookmarkStart w:id="1827" w:name="_Toc409720600"/>
      <w:bookmarkStart w:id="1828" w:name="_Toc409721687"/>
      <w:bookmarkStart w:id="1829" w:name="_Toc409807405"/>
      <w:bookmarkStart w:id="1830" w:name="_Toc409812126"/>
      <w:bookmarkStart w:id="1831" w:name="_Toc283764354"/>
      <w:bookmarkStart w:id="1832" w:name="_Toc409908687"/>
      <w:bookmarkStart w:id="1833" w:name="_Ref410052028"/>
      <w:bookmarkStart w:id="1834" w:name="_Toc410907870"/>
      <w:bookmarkStart w:id="1835" w:name="_Toc410908059"/>
      <w:bookmarkStart w:id="1836" w:name="_Toc410910852"/>
      <w:bookmarkStart w:id="1837" w:name="_Toc410911125"/>
      <w:bookmarkStart w:id="1838" w:name="_Toc410920224"/>
      <w:bookmarkStart w:id="1839" w:name="_Ref411531077"/>
      <w:bookmarkStart w:id="1840" w:name="_Toc411279864"/>
      <w:bookmarkStart w:id="1841" w:name="_Toc411626590"/>
      <w:bookmarkStart w:id="1842" w:name="_Toc411632133"/>
      <w:bookmarkStart w:id="1843" w:name="_Toc411882038"/>
      <w:bookmarkStart w:id="1844" w:name="_Toc411941048"/>
      <w:bookmarkStart w:id="1845" w:name="_Toc285801500"/>
      <w:bookmarkStart w:id="1846" w:name="_Toc411949523"/>
      <w:bookmarkStart w:id="1847" w:name="_Toc412111167"/>
      <w:bookmarkStart w:id="1848" w:name="_Toc285977771"/>
      <w:bookmarkStart w:id="1849" w:name="_Toc412127934"/>
      <w:bookmarkStart w:id="1850" w:name="_Toc285999900"/>
      <w:bookmarkStart w:id="1851" w:name="_Toc412218383"/>
      <w:bookmarkStart w:id="1852" w:name="_Ref412472567"/>
      <w:bookmarkStart w:id="1853" w:name="_Ref412472694"/>
      <w:bookmarkStart w:id="1854" w:name="_Toc412543667"/>
      <w:bookmarkStart w:id="1855" w:name="_Toc412551412"/>
      <w:bookmarkStart w:id="1856" w:name="_Toc412760284"/>
      <w:bookmarkStart w:id="1857" w:name="_Toc5978333"/>
      <w:bookmarkStart w:id="1858" w:name="_Toc113011757"/>
      <w:bookmarkEnd w:id="1780"/>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355456B" w14:textId="77777777" w:rsidR="00EA284A" w:rsidRPr="00575698" w:rsidRDefault="007F05DC" w:rsidP="00634ABE">
      <w:pPr>
        <w:pStyle w:val="3"/>
        <w:numPr>
          <w:ilvl w:val="1"/>
          <w:numId w:val="19"/>
        </w:numPr>
        <w:ind w:left="1134"/>
        <w:rPr>
          <w:lang w:eastAsia="en-US"/>
        </w:rPr>
      </w:pPr>
      <w:bookmarkStart w:id="1859" w:name="_Toc23695603"/>
      <w:bookmarkStart w:id="1860" w:name="_Toc25340324"/>
      <w:bookmarkStart w:id="1861" w:name="_Toc25342085"/>
      <w:bookmarkStart w:id="1862" w:name="_Toc113011758"/>
      <w:bookmarkEnd w:id="1859"/>
      <w:bookmarkEnd w:id="1860"/>
      <w:bookmarkEnd w:id="1861"/>
      <w:r w:rsidRPr="00575698">
        <w:t>Способы закупок</w:t>
      </w:r>
      <w:bookmarkEnd w:id="1862"/>
    </w:p>
    <w:p w14:paraId="3954F5F5" w14:textId="77777777" w:rsidR="0001080A" w:rsidRPr="00575698" w:rsidRDefault="0001080A" w:rsidP="00634ABE">
      <w:pPr>
        <w:pStyle w:val="4"/>
        <w:keepNext/>
        <w:numPr>
          <w:ilvl w:val="2"/>
          <w:numId w:val="19"/>
        </w:numPr>
      </w:pPr>
      <w:r w:rsidRPr="00575698">
        <w:t>Настоящим Положением предусмотрены следующие способы закупок:</w:t>
      </w:r>
    </w:p>
    <w:p w14:paraId="0B6C9AEA" w14:textId="77777777" w:rsidR="00E86A71" w:rsidRPr="00575698" w:rsidRDefault="00E86A71" w:rsidP="00634ABE">
      <w:pPr>
        <w:pStyle w:val="5"/>
        <w:keepNext/>
        <w:numPr>
          <w:ilvl w:val="3"/>
          <w:numId w:val="19"/>
        </w:numPr>
      </w:pPr>
      <w:bookmarkStart w:id="1863" w:name="_Ref19613887"/>
      <w:bookmarkStart w:id="1864" w:name="_Ref411630412"/>
      <w:r w:rsidRPr="00575698">
        <w:t>конкурентные способы закупок:</w:t>
      </w:r>
      <w:bookmarkEnd w:id="1863"/>
    </w:p>
    <w:p w14:paraId="607FAD7E" w14:textId="77777777" w:rsidR="0001080A" w:rsidRPr="00575698" w:rsidRDefault="00C9306F" w:rsidP="00634ABE">
      <w:pPr>
        <w:pStyle w:val="6"/>
        <w:numPr>
          <w:ilvl w:val="4"/>
          <w:numId w:val="19"/>
        </w:numPr>
      </w:pPr>
      <w:bookmarkStart w:id="1865" w:name="_Ref529886334"/>
      <w:bookmarkEnd w:id="1864"/>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65"/>
    </w:p>
    <w:p w14:paraId="1D2F943E" w14:textId="77777777" w:rsidR="0001080A" w:rsidRPr="00575698" w:rsidRDefault="00C9306F" w:rsidP="00634ABE">
      <w:pPr>
        <w:pStyle w:val="6"/>
        <w:numPr>
          <w:ilvl w:val="4"/>
          <w:numId w:val="19"/>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4556BD5B" w14:textId="77777777" w:rsidR="0001080A" w:rsidRPr="00575698" w:rsidRDefault="00C9306F" w:rsidP="00634ABE">
      <w:pPr>
        <w:pStyle w:val="6"/>
        <w:numPr>
          <w:ilvl w:val="4"/>
          <w:numId w:val="19"/>
        </w:numPr>
      </w:pPr>
      <w:bookmarkStart w:id="1866"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66"/>
    </w:p>
    <w:p w14:paraId="2BAB13B1" w14:textId="77777777" w:rsidR="0001080A" w:rsidRPr="00575698" w:rsidRDefault="00C9306F" w:rsidP="00634ABE">
      <w:pPr>
        <w:pStyle w:val="6"/>
        <w:numPr>
          <w:ilvl w:val="4"/>
          <w:numId w:val="19"/>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5D1F39A7" w14:textId="77777777" w:rsidR="003005A0" w:rsidRPr="00575698" w:rsidDel="00C31FEC" w:rsidRDefault="003005A0" w:rsidP="00634ABE">
      <w:pPr>
        <w:pStyle w:val="6"/>
        <w:numPr>
          <w:ilvl w:val="4"/>
          <w:numId w:val="19"/>
        </w:numPr>
      </w:pPr>
      <w:bookmarkStart w:id="1867"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7"/>
    </w:p>
    <w:p w14:paraId="11F39908" w14:textId="77777777" w:rsidR="003005A0" w:rsidRPr="00575698" w:rsidDel="00C31FEC" w:rsidRDefault="003005A0" w:rsidP="00634ABE">
      <w:pPr>
        <w:pStyle w:val="6"/>
        <w:numPr>
          <w:ilvl w:val="4"/>
          <w:numId w:val="19"/>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494287D2" w14:textId="77777777" w:rsidR="0001080A" w:rsidRPr="00575698" w:rsidRDefault="00164542" w:rsidP="00634ABE">
      <w:pPr>
        <w:pStyle w:val="5"/>
        <w:keepNext/>
        <w:numPr>
          <w:ilvl w:val="3"/>
          <w:numId w:val="19"/>
        </w:numPr>
      </w:pPr>
      <w:bookmarkStart w:id="1868" w:name="_Ref18331967"/>
      <w:r w:rsidRPr="00575698">
        <w:t>н</w:t>
      </w:r>
      <w:r w:rsidR="0001080A" w:rsidRPr="00575698">
        <w:t>еконкурентные способы закупок:</w:t>
      </w:r>
      <w:bookmarkEnd w:id="1868"/>
    </w:p>
    <w:p w14:paraId="18615ACF" w14:textId="7673DF22" w:rsidR="00D83E30" w:rsidRPr="00575698" w:rsidRDefault="004004D2" w:rsidP="00634ABE">
      <w:pPr>
        <w:pStyle w:val="6"/>
        <w:numPr>
          <w:ilvl w:val="4"/>
          <w:numId w:val="19"/>
        </w:numPr>
      </w:pPr>
      <w:bookmarkStart w:id="1869"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233FEB">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233FEB">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233FEB">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233FEB">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233FEB">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233FEB">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233FEB">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233FEB">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233FEB">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233FEB">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233FEB">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233FEB">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233FEB">
        <w:t>6.6.2(48)</w:t>
      </w:r>
      <w:r w:rsidRPr="0001723D">
        <w:fldChar w:fldCharType="end"/>
      </w:r>
      <w:r w:rsidR="004C3E60" w:rsidRPr="00575698">
        <w:t xml:space="preserve">, </w:t>
      </w:r>
      <w:r w:rsidR="00214510">
        <w:fldChar w:fldCharType="begin"/>
      </w:r>
      <w:r w:rsidR="00214510">
        <w:instrText xml:space="preserve"> REF _Ref72956498 \w \h </w:instrText>
      </w:r>
      <w:r w:rsidR="00B82BC6">
        <w:instrText xml:space="preserve"> \* MERGEFORMAT </w:instrText>
      </w:r>
      <w:r w:rsidR="00214510">
        <w:fldChar w:fldCharType="separate"/>
      </w:r>
      <w:r w:rsidR="00233FEB">
        <w:t>6.6.2(60)</w:t>
      </w:r>
      <w:r w:rsidR="00214510">
        <w:fldChar w:fldCharType="end"/>
      </w:r>
      <w:r w:rsidRPr="00575698">
        <w:t xml:space="preserve"> Положения)</w:t>
      </w:r>
      <w:r w:rsidR="00D83E30" w:rsidRPr="00575698">
        <w:t>;</w:t>
      </w:r>
      <w:bookmarkEnd w:id="1869"/>
    </w:p>
    <w:p w14:paraId="69E570AB" w14:textId="56442525" w:rsidR="004C3E60" w:rsidRPr="00575698" w:rsidRDefault="004C3E60" w:rsidP="00634ABE">
      <w:pPr>
        <w:pStyle w:val="6"/>
        <w:numPr>
          <w:ilvl w:val="4"/>
          <w:numId w:val="19"/>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233FEB">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233FEB">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233FEB">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233FEB">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233FEB">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233FEB">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233FEB">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233FEB">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233FEB">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233FEB">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233FEB">
        <w:t>6.6.2(51)</w:t>
      </w:r>
      <w:r w:rsidRPr="0001723D">
        <w:fldChar w:fldCharType="end"/>
      </w:r>
      <w:r w:rsidR="00207B2A" w:rsidRPr="00575698">
        <w:t xml:space="preserve">, </w:t>
      </w:r>
      <w:r w:rsidR="008E5774">
        <w:fldChar w:fldCharType="begin"/>
      </w:r>
      <w:r w:rsidR="008E5774">
        <w:instrText xml:space="preserve"> REF _Ref78465019 \r \h </w:instrText>
      </w:r>
      <w:r w:rsidR="00B82BC6">
        <w:instrText xml:space="preserve"> \* MERGEFORMAT </w:instrText>
      </w:r>
      <w:r w:rsidR="008E5774">
        <w:fldChar w:fldCharType="separate"/>
      </w:r>
      <w:r w:rsidR="00233FEB">
        <w:t>6.6.2(61)</w:t>
      </w:r>
      <w:r w:rsidR="008E5774">
        <w:fldChar w:fldCharType="end"/>
      </w:r>
      <w:r w:rsidR="00207B2A" w:rsidRPr="00575698">
        <w:t xml:space="preserve"> </w:t>
      </w:r>
      <w:r w:rsidRPr="00575698">
        <w:t>Положения);</w:t>
      </w:r>
    </w:p>
    <w:p w14:paraId="2220362D" w14:textId="77777777" w:rsidR="004004D2" w:rsidRPr="00575698" w:rsidRDefault="004004D2" w:rsidP="00634ABE">
      <w:pPr>
        <w:pStyle w:val="6"/>
        <w:numPr>
          <w:ilvl w:val="4"/>
          <w:numId w:val="19"/>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233FEB">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233FEB">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233FEB">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233FEB">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233FEB">
        <w:t>6.6.2(58)</w:t>
      </w:r>
      <w:r w:rsidR="00456348" w:rsidRPr="0001723D">
        <w:fldChar w:fldCharType="end"/>
      </w:r>
      <w:r w:rsidRPr="00575698">
        <w:t xml:space="preserve"> Положения);</w:t>
      </w:r>
    </w:p>
    <w:p w14:paraId="48CB1EF5" w14:textId="77777777" w:rsidR="004004D2" w:rsidRPr="00575698" w:rsidRDefault="004004D2" w:rsidP="00634ABE">
      <w:pPr>
        <w:pStyle w:val="6"/>
        <w:numPr>
          <w:ilvl w:val="4"/>
          <w:numId w:val="19"/>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233FEB">
        <w:t>6.6.2(39)</w:t>
      </w:r>
      <w:r w:rsidR="00F827E3" w:rsidRPr="0001723D">
        <w:fldChar w:fldCharType="end"/>
      </w:r>
      <w:r w:rsidR="00F827E3" w:rsidRPr="00575698">
        <w:t xml:space="preserve"> Положения)</w:t>
      </w:r>
      <w:r w:rsidRPr="00575698">
        <w:t>;</w:t>
      </w:r>
    </w:p>
    <w:p w14:paraId="336F8934" w14:textId="4C3F811B" w:rsidR="004004D2" w:rsidRDefault="00C9306F" w:rsidP="00634ABE">
      <w:pPr>
        <w:pStyle w:val="6"/>
        <w:numPr>
          <w:ilvl w:val="4"/>
          <w:numId w:val="19"/>
        </w:numPr>
      </w:pPr>
      <w:bookmarkStart w:id="1870"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233FEB">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233FEB">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233FEB">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233FEB">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233FEB">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233FEB">
        <w:t>6.6.2(30)</w:t>
      </w:r>
      <w:r w:rsidR="00F827E3" w:rsidRPr="0001723D">
        <w:fldChar w:fldCharType="end"/>
      </w:r>
      <w:r w:rsidR="00F827E3" w:rsidRPr="00575698">
        <w:t xml:space="preserve">, </w:t>
      </w:r>
      <w:r w:rsidR="000C4248">
        <w:fldChar w:fldCharType="begin"/>
      </w:r>
      <w:r w:rsidR="000C4248">
        <w:instrText xml:space="preserve"> REF _Ref491349020 \r \h </w:instrText>
      </w:r>
      <w:r w:rsidR="00B82BC6">
        <w:instrText xml:space="preserve"> \* MERGEFORMAT </w:instrText>
      </w:r>
      <w:r w:rsidR="000C4248">
        <w:fldChar w:fldCharType="separate"/>
      </w:r>
      <w:r w:rsidR="00233FEB">
        <w:t>6.6.2(31)</w:t>
      </w:r>
      <w:r w:rsidR="000C4248">
        <w:fldChar w:fldCharType="end"/>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233FEB">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233FEB">
        <w:t>6.6.2(35)</w:t>
      </w:r>
      <w:r w:rsidR="00F827E3" w:rsidRPr="0001723D">
        <w:fldChar w:fldCharType="end"/>
      </w:r>
      <w:r w:rsidR="00F827E3" w:rsidRPr="00575698">
        <w:t xml:space="preserve">, </w:t>
      </w:r>
      <w:r w:rsidR="0078278E">
        <w:fldChar w:fldCharType="begin"/>
      </w:r>
      <w:r w:rsidR="0078278E">
        <w:instrText xml:space="preserve"> REF _Ref514063575 \r \h </w:instrText>
      </w:r>
      <w:r w:rsidR="00B82BC6">
        <w:instrText xml:space="preserve"> \* MERGEFORMAT </w:instrText>
      </w:r>
      <w:r w:rsidR="0078278E">
        <w:fldChar w:fldCharType="separate"/>
      </w:r>
      <w:r w:rsidR="00233FEB">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233FEB">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233FEB">
        <w:t>6.6.2(52)</w:t>
      </w:r>
      <w:r w:rsidR="00F827E3" w:rsidRPr="0001723D">
        <w:fldChar w:fldCharType="end"/>
      </w:r>
      <w:r w:rsidR="00EC2780" w:rsidRPr="00AE64D6">
        <w:t> </w:t>
      </w:r>
      <w:r w:rsidR="00EC2780" w:rsidRPr="00575698">
        <w:t>-</w:t>
      </w:r>
      <w:r w:rsidR="00EC2780" w:rsidRPr="00AE64D6">
        <w:t> </w:t>
      </w:r>
      <w:r w:rsidR="005F2477">
        <w:fldChar w:fldCharType="begin"/>
      </w:r>
      <w:r w:rsidR="005F2477">
        <w:instrText xml:space="preserve"> REF _Ref21685611 \r \h </w:instrText>
      </w:r>
      <w:r w:rsidR="005F2477">
        <w:fldChar w:fldCharType="separate"/>
      </w:r>
      <w:r w:rsidR="00233FEB">
        <w:t>6.6.2(55)</w:t>
      </w:r>
      <w:r w:rsidR="005F2477">
        <w:fldChar w:fldCharType="end"/>
      </w:r>
      <w:r w:rsidR="00633272">
        <w:t xml:space="preserve">, </w:t>
      </w:r>
      <w:r w:rsidR="00633272">
        <w:fldChar w:fldCharType="begin"/>
      </w:r>
      <w:r w:rsidR="00633272">
        <w:instrText xml:space="preserve"> REF _Ref56598634 \r \h </w:instrText>
      </w:r>
      <w:r w:rsidR="00B82BC6">
        <w:instrText xml:space="preserve"> \* MERGEFORMAT </w:instrText>
      </w:r>
      <w:r w:rsidR="00633272">
        <w:fldChar w:fldCharType="separate"/>
      </w:r>
      <w:r w:rsidR="00233FEB">
        <w:t>6.6.2(59)</w:t>
      </w:r>
      <w:r w:rsidR="00633272">
        <w:fldChar w:fldCharType="end"/>
      </w:r>
      <w:r w:rsidR="007972DE">
        <w:t xml:space="preserve">, </w:t>
      </w:r>
      <w:r w:rsidR="007972DE">
        <w:fldChar w:fldCharType="begin"/>
      </w:r>
      <w:r w:rsidR="007972DE">
        <w:instrText xml:space="preserve"> REF _Ref111015111 \r \h </w:instrText>
      </w:r>
      <w:r w:rsidR="007972DE">
        <w:fldChar w:fldCharType="separate"/>
      </w:r>
      <w:r w:rsidR="00233FEB">
        <w:t>6.6.2(62)</w:t>
      </w:r>
      <w:r w:rsidR="007972DE">
        <w:fldChar w:fldCharType="end"/>
      </w:r>
      <w:r w:rsidR="00F827E3" w:rsidRPr="00575698">
        <w:t xml:space="preserve"> Положения)</w:t>
      </w:r>
      <w:r w:rsidR="004004D2" w:rsidRPr="00575698">
        <w:t>;</w:t>
      </w:r>
      <w:bookmarkEnd w:id="1870"/>
    </w:p>
    <w:p w14:paraId="5CDF1C74" w14:textId="1F4C3807" w:rsidR="00C00DD1" w:rsidRDefault="00C00DD1" w:rsidP="00C00DD1">
      <w:pPr>
        <w:pStyle w:val="6"/>
        <w:numPr>
          <w:ilvl w:val="4"/>
          <w:numId w:val="19"/>
        </w:numPr>
      </w:pPr>
      <w:bookmarkStart w:id="1871" w:name="_Ref100065871"/>
      <w:r w:rsidRPr="00C00DD1">
        <w:t>закупка у единственного поставщика услуг финансового характера (подп. 6.6.2(37), 6.6.2(56), 6.6.2(57) Положения);</w:t>
      </w:r>
      <w:bookmarkEnd w:id="1871"/>
    </w:p>
    <w:p w14:paraId="0DE8CEC8" w14:textId="550C69EE" w:rsidR="00C00DD1" w:rsidRDefault="00C00DD1" w:rsidP="00C00DD1">
      <w:pPr>
        <w:pStyle w:val="6"/>
        <w:numPr>
          <w:ilvl w:val="4"/>
          <w:numId w:val="19"/>
        </w:numPr>
      </w:pPr>
      <w:bookmarkStart w:id="1872" w:name="_Ref100067814"/>
      <w:r w:rsidRPr="00C00DD1">
        <w:t>упрощенная закупка;</w:t>
      </w:r>
      <w:bookmarkEnd w:id="1872"/>
    </w:p>
    <w:p w14:paraId="39C6E9EE" w14:textId="77777777" w:rsidR="00302720" w:rsidRDefault="00C00DD1" w:rsidP="00C00DD1">
      <w:pPr>
        <w:pStyle w:val="6"/>
        <w:numPr>
          <w:ilvl w:val="4"/>
          <w:numId w:val="19"/>
        </w:numPr>
      </w:pPr>
      <w:bookmarkStart w:id="1873" w:name="_Ref100067688"/>
      <w:r w:rsidRPr="00575698">
        <w:t>состязательные переговоры</w:t>
      </w:r>
      <w:r w:rsidR="00302720">
        <w:t>;</w:t>
      </w:r>
    </w:p>
    <w:p w14:paraId="777C6138" w14:textId="3ED29184" w:rsidR="00C00DD1" w:rsidRDefault="00302720" w:rsidP="00C00DD1">
      <w:pPr>
        <w:pStyle w:val="6"/>
        <w:numPr>
          <w:ilvl w:val="4"/>
          <w:numId w:val="19"/>
        </w:numPr>
      </w:pPr>
      <w:r>
        <w:t>ценовой запрос на ЭТП</w:t>
      </w:r>
      <w:r w:rsidR="00C00DD1" w:rsidRPr="00AE64D6">
        <w:t>.</w:t>
      </w:r>
      <w:bookmarkEnd w:id="1873"/>
    </w:p>
    <w:p w14:paraId="56135A85" w14:textId="77777777" w:rsidR="00872832" w:rsidRPr="00575698" w:rsidRDefault="00547CE8" w:rsidP="00634ABE">
      <w:pPr>
        <w:pStyle w:val="4"/>
        <w:numPr>
          <w:ilvl w:val="2"/>
          <w:numId w:val="19"/>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233FEB">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3F8482EC" w14:textId="35DE5310" w:rsidR="00872832" w:rsidRPr="00575698" w:rsidRDefault="00872832" w:rsidP="00634ABE">
      <w:pPr>
        <w:pStyle w:val="4"/>
        <w:numPr>
          <w:ilvl w:val="2"/>
          <w:numId w:val="19"/>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233FEB" w:rsidRPr="00233FEB">
        <w:rPr>
          <w:rFonts w:cs="Calibri"/>
        </w:rPr>
        <w:t>Приложение</w:t>
      </w:r>
      <w:r w:rsidR="00233FEB" w:rsidRPr="005C4C07">
        <w:rPr>
          <w:rFonts w:cs="Calibri"/>
        </w:rPr>
        <w:t> </w:t>
      </w:r>
      <w:r w:rsidR="00233FEB" w:rsidRPr="00BC7687">
        <w:rPr>
          <w:rFonts w:cs="Calibri"/>
        </w:rPr>
        <w:t>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233FEB" w:rsidRPr="00233FEB">
        <w:rPr>
          <w:rFonts w:cs="Calibri"/>
        </w:rPr>
        <w:t>Приложение </w:t>
      </w:r>
      <w:r w:rsidR="00233FEB" w:rsidRPr="00BC7687">
        <w:rPr>
          <w:rFonts w:cs="Calibri"/>
        </w:rPr>
        <w:t>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233FEB" w:rsidRPr="00233FEB">
        <w:rPr>
          <w:rFonts w:cs="Calibri"/>
        </w:rPr>
        <w:t>Приложение </w:t>
      </w:r>
      <w:r w:rsidR="00233FEB" w:rsidRPr="00BC7687">
        <w:rPr>
          <w:rFonts w:cs="Calibri"/>
        </w:rPr>
        <w:t>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233FEB">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599F7312" w14:textId="2D2562AF" w:rsidR="00340B9F" w:rsidRPr="00575698" w:rsidRDefault="008E290D" w:rsidP="00634ABE">
      <w:pPr>
        <w:pStyle w:val="4"/>
        <w:numPr>
          <w:ilvl w:val="2"/>
          <w:numId w:val="19"/>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233FEB" w:rsidRPr="00233FEB">
        <w:rPr>
          <w:rFonts w:cs="Calibri"/>
        </w:rPr>
        <w:t>Приложение</w:t>
      </w:r>
      <w:r w:rsidR="00233FEB" w:rsidRPr="005C4C07">
        <w:rPr>
          <w:rFonts w:cs="Calibri"/>
        </w:rPr>
        <w:t> </w:t>
      </w:r>
      <w:r w:rsidR="00233FEB" w:rsidRPr="00BC7687">
        <w:rPr>
          <w:rFonts w:cs="Calibri"/>
        </w:rPr>
        <w:t>2</w:t>
      </w:r>
      <w:r w:rsidR="00006861" w:rsidRPr="0001723D">
        <w:fldChar w:fldCharType="end"/>
      </w:r>
      <w:r w:rsidR="00127AF8" w:rsidRPr="00575698">
        <w:t>) позволяют применить такой способ закупки.</w:t>
      </w:r>
    </w:p>
    <w:p w14:paraId="550E637D" w14:textId="77777777" w:rsidR="00C27930" w:rsidRPr="00575698" w:rsidRDefault="00C27930" w:rsidP="00634ABE">
      <w:pPr>
        <w:pStyle w:val="4"/>
        <w:numPr>
          <w:ilvl w:val="2"/>
          <w:numId w:val="19"/>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233FEB">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233FEB">
        <w:t>16.1.1</w:t>
      </w:r>
      <w:r w:rsidR="00006861" w:rsidRPr="0001723D">
        <w:fldChar w:fldCharType="end"/>
      </w:r>
      <w:r w:rsidRPr="00575698">
        <w:t xml:space="preserve"> Положения.</w:t>
      </w:r>
    </w:p>
    <w:p w14:paraId="240B861B" w14:textId="77777777" w:rsidR="00C8397D" w:rsidRPr="00575698" w:rsidRDefault="00C8397D" w:rsidP="00634ABE">
      <w:pPr>
        <w:pStyle w:val="3"/>
        <w:numPr>
          <w:ilvl w:val="1"/>
          <w:numId w:val="19"/>
        </w:numPr>
        <w:ind w:left="1134"/>
      </w:pPr>
      <w:bookmarkStart w:id="1874" w:name="_Toc23695605"/>
      <w:bookmarkStart w:id="1875" w:name="_Toc25340326"/>
      <w:bookmarkStart w:id="1876" w:name="_Toc25342087"/>
      <w:bookmarkStart w:id="1877" w:name="_Toc23695607"/>
      <w:bookmarkStart w:id="1878" w:name="_Toc25340328"/>
      <w:bookmarkStart w:id="1879" w:name="_Toc25342089"/>
      <w:bookmarkStart w:id="1880" w:name="_Toc451771593"/>
      <w:bookmarkStart w:id="1881" w:name="_Toc451782637"/>
      <w:bookmarkStart w:id="1882" w:name="_Toc452930787"/>
      <w:bookmarkStart w:id="1883" w:name="_Toc452931143"/>
      <w:bookmarkStart w:id="1884" w:name="_Toc452979100"/>
      <w:bookmarkStart w:id="1885" w:name="_Toc452979455"/>
      <w:bookmarkStart w:id="1886" w:name="_Toc451771594"/>
      <w:bookmarkStart w:id="1887" w:name="_Toc451782638"/>
      <w:bookmarkStart w:id="1888" w:name="_Toc452930788"/>
      <w:bookmarkStart w:id="1889" w:name="_Toc452931144"/>
      <w:bookmarkStart w:id="1890" w:name="_Toc452979101"/>
      <w:bookmarkStart w:id="1891" w:name="_Toc452979456"/>
      <w:bookmarkStart w:id="1892" w:name="_Toc451771595"/>
      <w:bookmarkStart w:id="1893" w:name="_Toc451782639"/>
      <w:bookmarkStart w:id="1894" w:name="_Toc452930789"/>
      <w:bookmarkStart w:id="1895" w:name="_Toc452931145"/>
      <w:bookmarkStart w:id="1896" w:name="_Toc452979102"/>
      <w:bookmarkStart w:id="1897" w:name="_Toc452979457"/>
      <w:bookmarkStart w:id="1898" w:name="_Toc451771638"/>
      <w:bookmarkStart w:id="1899" w:name="_Toc451782682"/>
      <w:bookmarkStart w:id="1900" w:name="_Toc452930832"/>
      <w:bookmarkStart w:id="1901" w:name="_Toc452931188"/>
      <w:bookmarkStart w:id="1902" w:name="_Toc452979145"/>
      <w:bookmarkStart w:id="1903" w:name="_Toc452979500"/>
      <w:bookmarkStart w:id="1904" w:name="_Toc451771677"/>
      <w:bookmarkStart w:id="1905" w:name="_Toc451782721"/>
      <w:bookmarkStart w:id="1906" w:name="_Toc452930871"/>
      <w:bookmarkStart w:id="1907" w:name="_Toc452931227"/>
      <w:bookmarkStart w:id="1908" w:name="_Toc452979184"/>
      <w:bookmarkStart w:id="1909" w:name="_Toc452979539"/>
      <w:bookmarkStart w:id="1910" w:name="_Toc451771718"/>
      <w:bookmarkStart w:id="1911" w:name="_Toc451782762"/>
      <w:bookmarkStart w:id="1912" w:name="_Toc452930912"/>
      <w:bookmarkStart w:id="1913" w:name="_Toc452931268"/>
      <w:bookmarkStart w:id="1914" w:name="_Toc452979225"/>
      <w:bookmarkStart w:id="1915" w:name="_Toc452979580"/>
      <w:bookmarkStart w:id="1916" w:name="_Toc451208218"/>
      <w:bookmarkStart w:id="1917" w:name="_Toc451270838"/>
      <w:bookmarkStart w:id="1918" w:name="_Toc451271044"/>
      <w:bookmarkStart w:id="1919" w:name="_Toc451771740"/>
      <w:bookmarkStart w:id="1920" w:name="_Toc451782784"/>
      <w:bookmarkStart w:id="1921" w:name="_Toc452930934"/>
      <w:bookmarkStart w:id="1922" w:name="_Toc452931290"/>
      <w:bookmarkStart w:id="1923" w:name="_Toc452979247"/>
      <w:bookmarkStart w:id="1924" w:name="_Toc452979602"/>
      <w:bookmarkStart w:id="1925" w:name="_Toc451208219"/>
      <w:bookmarkStart w:id="1926" w:name="_Toc451270839"/>
      <w:bookmarkStart w:id="1927" w:name="_Toc451271045"/>
      <w:bookmarkStart w:id="1928" w:name="_Toc451771741"/>
      <w:bookmarkStart w:id="1929" w:name="_Toc451782785"/>
      <w:bookmarkStart w:id="1930" w:name="_Toc452930935"/>
      <w:bookmarkStart w:id="1931" w:name="_Toc452931291"/>
      <w:bookmarkStart w:id="1932" w:name="_Toc452979248"/>
      <w:bookmarkStart w:id="1933" w:name="_Toc452979603"/>
      <w:bookmarkStart w:id="1934" w:name="_Hlt311463694"/>
      <w:bookmarkStart w:id="1935" w:name="_Toc23695608"/>
      <w:bookmarkStart w:id="1936" w:name="_Toc25340329"/>
      <w:bookmarkStart w:id="1937" w:name="_Toc25342090"/>
      <w:bookmarkStart w:id="1938" w:name="_Hlt299393715"/>
      <w:bookmarkStart w:id="1939" w:name="_Hlt270630183"/>
      <w:bookmarkStart w:id="1940" w:name="_Hlt299388006"/>
      <w:bookmarkStart w:id="1941" w:name="_Hlt310354965"/>
      <w:bookmarkStart w:id="1942" w:name="_Toc23695611"/>
      <w:bookmarkStart w:id="1943" w:name="_Toc25340332"/>
      <w:bookmarkStart w:id="1944" w:name="_Toc25342093"/>
      <w:bookmarkStart w:id="1945" w:name="_Hlt342296134"/>
      <w:bookmarkStart w:id="1946" w:name="_Toc23695612"/>
      <w:bookmarkStart w:id="1947" w:name="_Toc25340333"/>
      <w:bookmarkStart w:id="1948" w:name="_Toc25342094"/>
      <w:bookmarkStart w:id="1949" w:name="_Toc23695614"/>
      <w:bookmarkStart w:id="1950" w:name="_Toc25340335"/>
      <w:bookmarkStart w:id="1951" w:name="_Toc25342096"/>
      <w:bookmarkStart w:id="1952" w:name="_Toc23695616"/>
      <w:bookmarkStart w:id="1953" w:name="_Toc25340337"/>
      <w:bookmarkStart w:id="1954" w:name="_Toc25342098"/>
      <w:bookmarkStart w:id="1955" w:name="_Hlt299526748"/>
      <w:bookmarkStart w:id="1956" w:name="_Hlt310536952"/>
      <w:bookmarkStart w:id="1957" w:name="_Toc23695620"/>
      <w:bookmarkStart w:id="1958" w:name="_Toc25340341"/>
      <w:bookmarkStart w:id="1959" w:name="_Toc25342102"/>
      <w:bookmarkStart w:id="1960" w:name="_Hlt311065525"/>
      <w:bookmarkStart w:id="1961" w:name="_Toc23695621"/>
      <w:bookmarkStart w:id="1962" w:name="_Toc25340342"/>
      <w:bookmarkStart w:id="1963" w:name="_Toc25342103"/>
      <w:bookmarkStart w:id="1964" w:name="_Toc23695625"/>
      <w:bookmarkStart w:id="1965" w:name="_Toc25340346"/>
      <w:bookmarkStart w:id="1966" w:name="_Toc25342107"/>
      <w:bookmarkStart w:id="1967" w:name="_Hlt269831819"/>
      <w:bookmarkStart w:id="1968" w:name="_Hlt299528854"/>
      <w:bookmarkStart w:id="1969" w:name="_Toc23695626"/>
      <w:bookmarkStart w:id="1970" w:name="_Toc25340347"/>
      <w:bookmarkStart w:id="1971" w:name="_Toc25342108"/>
      <w:bookmarkStart w:id="1972" w:name="_Toc23695627"/>
      <w:bookmarkStart w:id="1973" w:name="_Toc25340348"/>
      <w:bookmarkStart w:id="1974" w:name="_Toc25342109"/>
      <w:bookmarkStart w:id="1975" w:name="_Toc23695629"/>
      <w:bookmarkStart w:id="1976" w:name="_Toc25340350"/>
      <w:bookmarkStart w:id="1977" w:name="_Toc25342111"/>
      <w:bookmarkStart w:id="1978" w:name="_Toc23695630"/>
      <w:bookmarkStart w:id="1979" w:name="_Toc25340351"/>
      <w:bookmarkStart w:id="1980" w:name="_Toc25342112"/>
      <w:bookmarkStart w:id="1981" w:name="_Toc23695631"/>
      <w:bookmarkStart w:id="1982" w:name="_Toc25340352"/>
      <w:bookmarkStart w:id="1983" w:name="_Toc25342113"/>
      <w:bookmarkStart w:id="1984" w:name="_Toc23695633"/>
      <w:bookmarkStart w:id="1985" w:name="_Toc25340354"/>
      <w:bookmarkStart w:id="1986" w:name="_Toc25342115"/>
      <w:bookmarkStart w:id="1987" w:name="_Hlt270087755"/>
      <w:bookmarkStart w:id="1988" w:name="_Hlt321841450"/>
      <w:bookmarkStart w:id="1989" w:name="_Toc23695634"/>
      <w:bookmarkStart w:id="1990" w:name="_Toc25340355"/>
      <w:bookmarkStart w:id="1991" w:name="_Toc25342116"/>
      <w:bookmarkStart w:id="1992" w:name="_Toc375818159"/>
      <w:bookmarkStart w:id="1993" w:name="_Toc375857303"/>
      <w:bookmarkStart w:id="1994" w:name="_Toc270006681"/>
      <w:bookmarkStart w:id="1995" w:name="_Toc270010892"/>
      <w:bookmarkStart w:id="1996" w:name="_Toc270089144"/>
      <w:bookmarkStart w:id="1997" w:name="_Hlt309119802"/>
      <w:bookmarkStart w:id="1998" w:name="_Hlt342304058"/>
      <w:bookmarkStart w:id="1999" w:name="_Общие_положения_о"/>
      <w:bookmarkStart w:id="2000" w:name="_Hlt341631254"/>
      <w:bookmarkStart w:id="2001" w:name="_Hlt341787952"/>
      <w:bookmarkStart w:id="2002" w:name="_Hlt342304030"/>
      <w:bookmarkStart w:id="2003" w:name="_Hlt342304272"/>
      <w:bookmarkStart w:id="2004" w:name="_Hlt299366059"/>
      <w:bookmarkStart w:id="2005" w:name="_Hlt307217413"/>
      <w:bookmarkStart w:id="2006" w:name="_Toc113011759"/>
      <w:bookmarkStart w:id="2007" w:name="_Ref268245663"/>
      <w:bookmarkStart w:id="2008" w:name="_Ref289211977"/>
      <w:bookmarkStart w:id="2009" w:name="_Ref299185242"/>
      <w:bookmarkStart w:id="2010" w:name="_Ref307332961"/>
      <w:bookmarkStart w:id="2011" w:name="_Toc368984154"/>
      <w:bookmarkStart w:id="2012" w:name="_Toc407284680"/>
      <w:bookmarkStart w:id="2013" w:name="_Ref407288146"/>
      <w:bookmarkStart w:id="2014" w:name="_Toc407291408"/>
      <w:bookmarkStart w:id="2015" w:name="_Toc407300208"/>
      <w:bookmarkStart w:id="2016" w:name="_Toc407296758"/>
      <w:bookmarkStart w:id="2017" w:name="_Toc407714531"/>
      <w:bookmarkStart w:id="2018" w:name="_Toc407716696"/>
      <w:bookmarkStart w:id="2019" w:name="_Toc407722948"/>
      <w:bookmarkStart w:id="2020" w:name="_Toc407720378"/>
      <w:bookmarkStart w:id="2021" w:name="_Toc407992607"/>
      <w:bookmarkStart w:id="2022" w:name="_Toc407999035"/>
      <w:bookmarkStart w:id="2023" w:name="_Toc408003275"/>
      <w:bookmarkStart w:id="2024" w:name="_Toc408003518"/>
      <w:bookmarkStart w:id="2025" w:name="_Toc408004274"/>
      <w:bookmarkStart w:id="2026" w:name="_Toc408161513"/>
      <w:bookmarkStart w:id="2027" w:name="_Toc408439736"/>
      <w:bookmarkStart w:id="2028" w:name="_Toc408446842"/>
      <w:bookmarkStart w:id="2029" w:name="_Toc408447107"/>
      <w:bookmarkStart w:id="2030" w:name="_Toc408775933"/>
      <w:bookmarkStart w:id="2031" w:name="_Toc408779124"/>
      <w:bookmarkStart w:id="2032" w:name="_Toc408780725"/>
      <w:bookmarkStart w:id="2033" w:name="_Toc408840784"/>
      <w:bookmarkStart w:id="2034" w:name="_Toc408842209"/>
      <w:bookmarkStart w:id="2035" w:name="_Toc282982211"/>
      <w:bookmarkStart w:id="2036" w:name="_Toc409088648"/>
      <w:bookmarkStart w:id="2037" w:name="_Toc409088610"/>
      <w:bookmarkStart w:id="2038" w:name="_Toc409089534"/>
      <w:bookmarkStart w:id="2039" w:name="_Toc409089738"/>
      <w:bookmarkStart w:id="2040" w:name="_Toc409090422"/>
      <w:bookmarkStart w:id="2041" w:name="_Toc409189089"/>
      <w:bookmarkStart w:id="2042" w:name="_Toc409198825"/>
      <w:bookmarkStart w:id="2043" w:name="_Toc283058524"/>
      <w:bookmarkStart w:id="2044" w:name="_Toc409204314"/>
      <w:bookmarkStart w:id="2045" w:name="_Ref409392964"/>
      <w:bookmarkStart w:id="2046" w:name="_Ref409393192"/>
      <w:bookmarkStart w:id="2047" w:name="_Toc409474717"/>
      <w:bookmarkStart w:id="2048" w:name="_Toc409528427"/>
      <w:bookmarkStart w:id="2049" w:name="_Toc409630130"/>
      <w:bookmarkStart w:id="2050" w:name="_Toc409703576"/>
      <w:bookmarkStart w:id="2051" w:name="_Toc409711740"/>
      <w:bookmarkStart w:id="2052" w:name="_Toc409715458"/>
      <w:bookmarkStart w:id="2053" w:name="_Toc409721477"/>
      <w:bookmarkStart w:id="2054" w:name="_Toc409720606"/>
      <w:bookmarkStart w:id="2055" w:name="_Toc409721693"/>
      <w:bookmarkStart w:id="2056" w:name="_Toc409807411"/>
      <w:bookmarkStart w:id="2057" w:name="_Toc409812132"/>
      <w:bookmarkStart w:id="2058" w:name="_Toc283764360"/>
      <w:bookmarkStart w:id="2059" w:name="_Toc409908693"/>
      <w:bookmarkStart w:id="2060" w:name="_Ref410066922"/>
      <w:bookmarkStart w:id="2061" w:name="_Ref410818833"/>
      <w:bookmarkStart w:id="2062" w:name="_Toc410902866"/>
      <w:bookmarkStart w:id="2063" w:name="_Toc410907876"/>
      <w:bookmarkStart w:id="2064" w:name="_Toc410908065"/>
      <w:bookmarkStart w:id="2065" w:name="_Toc410910858"/>
      <w:bookmarkStart w:id="2066" w:name="_Toc410911131"/>
      <w:bookmarkStart w:id="2067" w:name="_Toc410920230"/>
      <w:bookmarkStart w:id="2068" w:name="_Toc411279870"/>
      <w:bookmarkStart w:id="2069" w:name="_Toc411626596"/>
      <w:bookmarkStart w:id="2070" w:name="_Toc411632139"/>
      <w:bookmarkStart w:id="2071" w:name="_Toc411882044"/>
      <w:bookmarkStart w:id="2072" w:name="_Toc411941054"/>
      <w:bookmarkStart w:id="2073" w:name="_Toc285801506"/>
      <w:bookmarkStart w:id="2074" w:name="_Toc411949529"/>
      <w:bookmarkStart w:id="2075" w:name="_Toc412111173"/>
      <w:bookmarkStart w:id="2076" w:name="_Toc285977777"/>
      <w:bookmarkStart w:id="2077" w:name="_Toc412127940"/>
      <w:bookmarkStart w:id="2078" w:name="_Toc285999906"/>
      <w:bookmarkStart w:id="2079" w:name="_Toc412218389"/>
      <w:bookmarkStart w:id="2080" w:name="_Toc412543673"/>
      <w:bookmarkStart w:id="2081" w:name="_Toc412551418"/>
      <w:bookmarkStart w:id="2082" w:name="_Toc412760290"/>
      <w:bookmarkStart w:id="2083" w:name="_Toc5978339"/>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r w:rsidRPr="00575698">
        <w:t>Электронная и бумажная формы закупки</w:t>
      </w:r>
      <w:bookmarkEnd w:id="2006"/>
    </w:p>
    <w:p w14:paraId="69248F86" w14:textId="77777777" w:rsidR="00153913" w:rsidRPr="00575698" w:rsidRDefault="00516763" w:rsidP="00634ABE">
      <w:pPr>
        <w:pStyle w:val="4"/>
        <w:numPr>
          <w:ilvl w:val="2"/>
          <w:numId w:val="19"/>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3AA30017" w14:textId="77777777" w:rsidR="00516763" w:rsidRPr="00575698" w:rsidRDefault="00516763" w:rsidP="00634ABE">
      <w:pPr>
        <w:pStyle w:val="4"/>
        <w:numPr>
          <w:ilvl w:val="2"/>
          <w:numId w:val="19"/>
        </w:numPr>
      </w:pPr>
      <w:bookmarkStart w:id="2084"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233FEB">
        <w:t>19.5</w:t>
      </w:r>
      <w:r w:rsidRPr="0001723D">
        <w:fldChar w:fldCharType="end"/>
      </w:r>
      <w:r w:rsidRPr="00575698">
        <w:t xml:space="preserve"> Положения).</w:t>
      </w:r>
      <w:bookmarkEnd w:id="2084"/>
    </w:p>
    <w:p w14:paraId="1A47483A" w14:textId="77777777" w:rsidR="00516763" w:rsidRPr="00575698" w:rsidRDefault="00516763" w:rsidP="00634ABE">
      <w:pPr>
        <w:pStyle w:val="4"/>
        <w:numPr>
          <w:ilvl w:val="2"/>
          <w:numId w:val="19"/>
        </w:numPr>
      </w:pPr>
      <w:bookmarkStart w:id="2085" w:name="_Ref23613731"/>
      <w:r w:rsidRPr="00575698">
        <w:t>В бумажной форме может быть проведен</w:t>
      </w:r>
      <w:r w:rsidR="00FD0565" w:rsidRPr="00575698">
        <w:t>а</w:t>
      </w:r>
      <w:r w:rsidRPr="00575698">
        <w:t>:</w:t>
      </w:r>
      <w:bookmarkEnd w:id="2085"/>
    </w:p>
    <w:p w14:paraId="3BAA92B1" w14:textId="26EF88B6" w:rsidR="00516763" w:rsidRPr="00575698" w:rsidRDefault="00FD0565" w:rsidP="00634ABE">
      <w:pPr>
        <w:pStyle w:val="5"/>
        <w:numPr>
          <w:ilvl w:val="3"/>
          <w:numId w:val="19"/>
        </w:numPr>
      </w:pPr>
      <w:bookmarkStart w:id="2086" w:name="_Ref23613202"/>
      <w:bookmarkStart w:id="2087" w:name="_Ref25242807"/>
      <w:r w:rsidRPr="00575698">
        <w:t xml:space="preserve">конкурентная процедура закупки </w:t>
      </w:r>
      <w:r w:rsidR="00516763" w:rsidRPr="00575698">
        <w:t>при наличии одного из следующих условий и обоснования его наступления:</w:t>
      </w:r>
      <w:bookmarkEnd w:id="2086"/>
      <w:bookmarkEnd w:id="2087"/>
    </w:p>
    <w:p w14:paraId="19CA5DEE" w14:textId="77777777" w:rsidR="00516763" w:rsidRPr="00575698" w:rsidRDefault="00516763" w:rsidP="00634ABE">
      <w:pPr>
        <w:pStyle w:val="5"/>
        <w:numPr>
          <w:ilvl w:val="0"/>
          <w:numId w:val="6"/>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03822DD6" w14:textId="77777777" w:rsidR="00516763" w:rsidRPr="00575698" w:rsidRDefault="00516763" w:rsidP="00634ABE">
      <w:pPr>
        <w:pStyle w:val="5"/>
        <w:numPr>
          <w:ilvl w:val="0"/>
          <w:numId w:val="6"/>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233FEB">
        <w:t>10.14</w:t>
      </w:r>
      <w:r w:rsidRPr="0001723D">
        <w:fldChar w:fldCharType="end"/>
      </w:r>
      <w:r w:rsidRPr="00575698">
        <w:t xml:space="preserve"> Положения);</w:t>
      </w:r>
    </w:p>
    <w:p w14:paraId="34250AF6" w14:textId="77777777" w:rsidR="00516763" w:rsidRDefault="00516763" w:rsidP="00634ABE">
      <w:pPr>
        <w:pStyle w:val="5"/>
        <w:numPr>
          <w:ilvl w:val="0"/>
          <w:numId w:val="6"/>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0C225D41" w14:textId="77777777" w:rsidR="000F27C1" w:rsidRPr="00575698" w:rsidRDefault="000F27C1" w:rsidP="00634ABE">
      <w:pPr>
        <w:pStyle w:val="5"/>
        <w:numPr>
          <w:ilvl w:val="0"/>
          <w:numId w:val="6"/>
        </w:numPr>
        <w:ind w:left="2835" w:hanging="850"/>
      </w:pPr>
      <w:r w:rsidRPr="000F27C1">
        <w:t>проводится закупка плазмы человека для фракционирования</w:t>
      </w:r>
      <w:r>
        <w:t>;</w:t>
      </w:r>
    </w:p>
    <w:p w14:paraId="1D6050F2" w14:textId="77777777" w:rsidR="00FD0565" w:rsidRPr="00575698" w:rsidRDefault="00FD0565" w:rsidP="00634ABE">
      <w:pPr>
        <w:pStyle w:val="5"/>
        <w:numPr>
          <w:ilvl w:val="3"/>
          <w:numId w:val="19"/>
        </w:numPr>
      </w:pPr>
      <w:bookmarkStart w:id="2088" w:name="_Ref25242828"/>
      <w:r w:rsidRPr="00575698">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233FEB">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8"/>
    </w:p>
    <w:p w14:paraId="130E0E96" w14:textId="2469F943" w:rsidR="00516763" w:rsidRPr="00575698" w:rsidRDefault="00FD0565" w:rsidP="00634ABE">
      <w:pPr>
        <w:pStyle w:val="5"/>
        <w:numPr>
          <w:ilvl w:val="3"/>
          <w:numId w:val="19"/>
        </w:numPr>
      </w:pPr>
      <w:r w:rsidRPr="00575698">
        <w:t>неконкурентная закупка, предусмотренная подп.</w:t>
      </w:r>
      <w:r w:rsidR="000033ED">
        <w:t>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233FEB">
        <w:t>6.1.1(2)(а)</w:t>
      </w:r>
      <w:r w:rsidRPr="0001723D">
        <w:fldChar w:fldCharType="end"/>
      </w:r>
      <w:r w:rsidRPr="00575698">
        <w:t xml:space="preserve"> –</w:t>
      </w:r>
      <w:r w:rsidR="00EB3A68">
        <w:t xml:space="preserve"> </w:t>
      </w:r>
      <w:r w:rsidR="00EB3A68">
        <w:fldChar w:fldCharType="begin"/>
      </w:r>
      <w:r w:rsidR="00EB3A68">
        <w:instrText xml:space="preserve"> REF _Ref100065871 \r \h </w:instrText>
      </w:r>
      <w:r w:rsidR="00EB3A68">
        <w:fldChar w:fldCharType="separate"/>
      </w:r>
      <w:r w:rsidR="00233FEB">
        <w:t>6.1.1(2)(е)</w:t>
      </w:r>
      <w:r w:rsidR="00EB3A68">
        <w:fldChar w:fldCharType="end"/>
      </w:r>
      <w:r w:rsidR="00EB3A68">
        <w:t xml:space="preserve"> </w:t>
      </w:r>
      <w:r w:rsidRPr="00575698">
        <w:t>Положения</w:t>
      </w:r>
      <w:r w:rsidR="00516763" w:rsidRPr="00575698">
        <w:t>.</w:t>
      </w:r>
    </w:p>
    <w:p w14:paraId="1D524C96" w14:textId="69E31E35" w:rsidR="008D5BCE" w:rsidRPr="00575698" w:rsidRDefault="008D5BCE" w:rsidP="00634ABE">
      <w:pPr>
        <w:pStyle w:val="4"/>
        <w:numPr>
          <w:ilvl w:val="2"/>
          <w:numId w:val="19"/>
        </w:numPr>
      </w:pPr>
      <w:r w:rsidRPr="00575698">
        <w:t>Вне зависимости от наличия о</w:t>
      </w:r>
      <w:r w:rsidR="000033ED">
        <w:t>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233FEB">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неконкурентных</w:t>
      </w:r>
      <w:r w:rsidR="000033ED">
        <w:t xml:space="preserve">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233FEB">
        <w:t>6.1.1(2)(а)</w:t>
      </w:r>
      <w:r w:rsidR="009979E8" w:rsidRPr="0001723D">
        <w:fldChar w:fldCharType="end"/>
      </w:r>
      <w:r w:rsidR="009979E8" w:rsidRPr="00575698">
        <w:t xml:space="preserve"> –</w:t>
      </w:r>
      <w:r w:rsidR="00EB3A68">
        <w:t xml:space="preserve"> </w:t>
      </w:r>
      <w:r w:rsidR="00EB3A68">
        <w:fldChar w:fldCharType="begin"/>
      </w:r>
      <w:r w:rsidR="00EB3A68">
        <w:instrText xml:space="preserve"> REF _Ref100065871 \r \h </w:instrText>
      </w:r>
      <w:r w:rsidR="00EB3A68">
        <w:fldChar w:fldCharType="separate"/>
      </w:r>
      <w:r w:rsidR="00233FEB">
        <w:t>6.1.1(2)(е)</w:t>
      </w:r>
      <w:r w:rsidR="00EB3A68">
        <w:fldChar w:fldCharType="end"/>
      </w:r>
      <w:r w:rsidR="00EB3A68">
        <w:t xml:space="preserve"> </w:t>
      </w:r>
      <w:r w:rsidR="009979E8" w:rsidRPr="00575698">
        <w:t>Положения</w:t>
      </w:r>
      <w:r w:rsidR="00717C9C" w:rsidRPr="00575698">
        <w:t>)</w:t>
      </w:r>
      <w:r w:rsidRPr="00575698">
        <w:t>:</w:t>
      </w:r>
    </w:p>
    <w:p w14:paraId="7950E3E4" w14:textId="2F25388A" w:rsidR="008D5BCE" w:rsidRPr="00575698" w:rsidRDefault="008D5BCE" w:rsidP="00634ABE">
      <w:pPr>
        <w:pStyle w:val="5"/>
        <w:numPr>
          <w:ilvl w:val="3"/>
          <w:numId w:val="19"/>
        </w:numPr>
      </w:pPr>
      <w:r w:rsidRPr="00575698">
        <w:t>продукции, включенной в перечень товаров, работ и услуг, определенный ПП 616</w:t>
      </w:r>
      <w:r w:rsidR="00302720">
        <w:t>, с учетом исключений, установленных ПП 616</w:t>
      </w:r>
      <w:r w:rsidRPr="00575698">
        <w:t>;</w:t>
      </w:r>
    </w:p>
    <w:p w14:paraId="2F439405" w14:textId="77777777" w:rsidR="008D5BCE" w:rsidRPr="00575698" w:rsidRDefault="008D5BCE" w:rsidP="00634ABE">
      <w:pPr>
        <w:pStyle w:val="5"/>
        <w:numPr>
          <w:ilvl w:val="3"/>
          <w:numId w:val="19"/>
        </w:numPr>
      </w:pPr>
      <w:r w:rsidRPr="00575698">
        <w:t>участниками которых могут быть только субъекты МСП.</w:t>
      </w:r>
    </w:p>
    <w:p w14:paraId="4E9256C3" w14:textId="77777777" w:rsidR="00516763" w:rsidRPr="00575698" w:rsidRDefault="00947A34" w:rsidP="00634ABE">
      <w:pPr>
        <w:pStyle w:val="4"/>
        <w:numPr>
          <w:ilvl w:val="2"/>
          <w:numId w:val="19"/>
        </w:numPr>
      </w:pPr>
      <w:r w:rsidRPr="00575698">
        <w:t>Конкурентная закупка в электронной форме может проводиться как в открытой, так и в закрытой форме.</w:t>
      </w:r>
    </w:p>
    <w:p w14:paraId="5F175399" w14:textId="77777777" w:rsidR="00153913" w:rsidRPr="00575698" w:rsidRDefault="00947A34" w:rsidP="00634ABE">
      <w:pPr>
        <w:pStyle w:val="4"/>
        <w:numPr>
          <w:ilvl w:val="2"/>
          <w:numId w:val="19"/>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233FEB">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233FEB">
        <w:t>18</w:t>
      </w:r>
      <w:r w:rsidRPr="0001723D">
        <w:fldChar w:fldCharType="end"/>
      </w:r>
      <w:r w:rsidRPr="00575698">
        <w:t xml:space="preserve"> Положения.</w:t>
      </w:r>
    </w:p>
    <w:p w14:paraId="1CEF0FD7" w14:textId="77777777" w:rsidR="00C8397D" w:rsidRPr="00575698" w:rsidRDefault="00C8397D" w:rsidP="00634ABE">
      <w:pPr>
        <w:pStyle w:val="3"/>
        <w:numPr>
          <w:ilvl w:val="1"/>
          <w:numId w:val="19"/>
        </w:numPr>
        <w:ind w:left="1134"/>
      </w:pPr>
      <w:bookmarkStart w:id="2089" w:name="_Toc23695638"/>
      <w:bookmarkStart w:id="2090" w:name="_Toc25340359"/>
      <w:bookmarkStart w:id="2091" w:name="_Toc25342120"/>
      <w:bookmarkStart w:id="2092" w:name="_Ref19799925"/>
      <w:bookmarkStart w:id="2093" w:name="_Toc113011760"/>
      <w:bookmarkEnd w:id="2089"/>
      <w:bookmarkEnd w:id="2090"/>
      <w:bookmarkEnd w:id="2091"/>
      <w:r w:rsidRPr="00575698">
        <w:t>Открытая и закрытая форма</w:t>
      </w:r>
      <w:bookmarkEnd w:id="2092"/>
      <w:bookmarkEnd w:id="2093"/>
    </w:p>
    <w:p w14:paraId="1A3F7D3B" w14:textId="77777777" w:rsidR="00284B82" w:rsidRPr="00575698" w:rsidRDefault="00284B82" w:rsidP="00634ABE">
      <w:pPr>
        <w:pStyle w:val="4"/>
        <w:numPr>
          <w:ilvl w:val="2"/>
          <w:numId w:val="19"/>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233FEB">
        <w:t>6.3.4</w:t>
      </w:r>
      <w:r w:rsidR="004911A3" w:rsidRPr="0001723D">
        <w:fldChar w:fldCharType="end"/>
      </w:r>
      <w:r w:rsidR="00591D10" w:rsidRPr="00523BDC">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233FEB">
        <w:t>6.3.5</w:t>
      </w:r>
      <w:r w:rsidR="004911A3" w:rsidRPr="0001723D">
        <w:fldChar w:fldCharType="end"/>
      </w:r>
      <w:r w:rsidRPr="00575698">
        <w:t xml:space="preserve"> Положения.</w:t>
      </w:r>
    </w:p>
    <w:p w14:paraId="10B3F6E9" w14:textId="77777777" w:rsidR="00284B82" w:rsidRPr="00575698" w:rsidRDefault="00284B82" w:rsidP="00634ABE">
      <w:pPr>
        <w:pStyle w:val="4"/>
        <w:numPr>
          <w:ilvl w:val="2"/>
          <w:numId w:val="19"/>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233FEB">
        <w:t>3.1.1</w:t>
      </w:r>
      <w:r w:rsidRPr="0001723D">
        <w:fldChar w:fldCharType="end"/>
      </w:r>
      <w:r w:rsidRPr="00575698">
        <w:t xml:space="preserve"> Положения.</w:t>
      </w:r>
    </w:p>
    <w:p w14:paraId="0BC4F9E7" w14:textId="77777777" w:rsidR="00906348" w:rsidRDefault="00906348" w:rsidP="00906348">
      <w:pPr>
        <w:pStyle w:val="4"/>
        <w:numPr>
          <w:ilvl w:val="2"/>
          <w:numId w:val="19"/>
        </w:numPr>
      </w:pPr>
      <w:r>
        <w:t>Участниками процедуры закупки, проводимой в закрытой форме могут быть:</w:t>
      </w:r>
    </w:p>
    <w:p w14:paraId="1EB3D814" w14:textId="1F0B4047" w:rsidR="00906348" w:rsidRDefault="00906348" w:rsidP="00321D5B">
      <w:pPr>
        <w:pStyle w:val="5"/>
        <w:numPr>
          <w:ilvl w:val="3"/>
          <w:numId w:val="19"/>
        </w:numPr>
      </w:pPr>
      <w:r>
        <w:t>только поставщики, приглашенные организатором закупки (при проведении закрытой конкурентной закупки в бумажной форме);</w:t>
      </w:r>
    </w:p>
    <w:p w14:paraId="747543D7" w14:textId="0DADA3C9" w:rsidR="00906348" w:rsidRDefault="00906348" w:rsidP="00321D5B">
      <w:pPr>
        <w:pStyle w:val="5"/>
        <w:numPr>
          <w:ilvl w:val="3"/>
          <w:numId w:val="19"/>
        </w:numPr>
      </w:pPr>
      <w:r>
        <w:t>только поставщики, приглашенные с использованием программно-аппаратных средств ЗЭТП организатором закупки из числа лиц, аккредитованных на ЗЭТП (при проведении закрытой конкурентной закупки в электронной форме, состязательных переговоров на ЗЭТП);</w:t>
      </w:r>
    </w:p>
    <w:p w14:paraId="6313FE24" w14:textId="7BDC27D8" w:rsidR="00284B82" w:rsidRPr="00321D5B" w:rsidDel="002857F5" w:rsidRDefault="00906348" w:rsidP="00321D5B">
      <w:pPr>
        <w:pStyle w:val="5"/>
        <w:numPr>
          <w:ilvl w:val="3"/>
          <w:numId w:val="19"/>
        </w:numPr>
      </w:pPr>
      <w:r>
        <w:t>только поставщики, приглашенные с использованием программно-аппаратных средств ЭТП организатором закупки из числа лиц, аккредитованных на ЭТП (при проведении ценового запроса на ЭТП, состязательных переговоров на ЭТП)</w:t>
      </w:r>
      <w:r w:rsidR="00321D5B">
        <w:t>.</w:t>
      </w:r>
    </w:p>
    <w:p w14:paraId="11099F72" w14:textId="77777777" w:rsidR="00284B82" w:rsidRPr="00575698" w:rsidRDefault="00284B82" w:rsidP="00634ABE">
      <w:pPr>
        <w:pStyle w:val="4"/>
        <w:keepNext/>
        <w:numPr>
          <w:ilvl w:val="2"/>
          <w:numId w:val="19"/>
        </w:numPr>
      </w:pPr>
      <w:bookmarkStart w:id="2094" w:name="_Ref15301685"/>
      <w:r w:rsidRPr="00575698">
        <w:t>Закрытая закупка проводится заказчиками I группы в установленных законодательством случаях:</w:t>
      </w:r>
      <w:bookmarkEnd w:id="2094"/>
    </w:p>
    <w:p w14:paraId="39368F43" w14:textId="77777777" w:rsidR="00284B82" w:rsidRPr="00575698" w:rsidRDefault="00284B82" w:rsidP="00634ABE">
      <w:pPr>
        <w:pStyle w:val="5"/>
        <w:numPr>
          <w:ilvl w:val="3"/>
          <w:numId w:val="19"/>
        </w:numPr>
      </w:pPr>
      <w:bookmarkStart w:id="2095"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233FEB">
        <w:t>19.5</w:t>
      </w:r>
      <w:r w:rsidRPr="0001723D">
        <w:fldChar w:fldCharType="end"/>
      </w:r>
      <w:r w:rsidRPr="00575698">
        <w:t xml:space="preserve"> Положения);</w:t>
      </w:r>
      <w:bookmarkEnd w:id="2095"/>
    </w:p>
    <w:p w14:paraId="7D22D5AD" w14:textId="77777777" w:rsidR="001C73E7" w:rsidRPr="00575698" w:rsidRDefault="001C73E7" w:rsidP="00634ABE">
      <w:pPr>
        <w:pStyle w:val="5"/>
        <w:numPr>
          <w:ilvl w:val="3"/>
          <w:numId w:val="19"/>
        </w:numPr>
      </w:pPr>
      <w:bookmarkStart w:id="2096"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233FEB">
        <w:t>19.6</w:t>
      </w:r>
      <w:r w:rsidRPr="0001723D">
        <w:fldChar w:fldCharType="end"/>
      </w:r>
      <w:r w:rsidRPr="00575698">
        <w:t xml:space="preserve"> Положения).</w:t>
      </w:r>
      <w:bookmarkEnd w:id="2096"/>
    </w:p>
    <w:p w14:paraId="3C6C53F8" w14:textId="77777777" w:rsidR="00284B82" w:rsidRPr="00575698" w:rsidRDefault="00284B82" w:rsidP="00634ABE">
      <w:pPr>
        <w:pStyle w:val="4"/>
        <w:numPr>
          <w:ilvl w:val="2"/>
          <w:numId w:val="19"/>
        </w:numPr>
      </w:pPr>
      <w:bookmarkStart w:id="2097" w:name="_Ref15301693"/>
      <w:r w:rsidRPr="00575698">
        <w:t>Закрытая закупка проводится заказчиками II группы в случаях:</w:t>
      </w:r>
      <w:bookmarkEnd w:id="2097"/>
    </w:p>
    <w:p w14:paraId="22DE3054" w14:textId="77777777" w:rsidR="00284B82" w:rsidRPr="00575698" w:rsidRDefault="00284B82" w:rsidP="00634ABE">
      <w:pPr>
        <w:pStyle w:val="5"/>
        <w:numPr>
          <w:ilvl w:val="3"/>
          <w:numId w:val="19"/>
        </w:numPr>
      </w:pPr>
      <w:bookmarkStart w:id="2098"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233FEB">
        <w:t>6.3.4</w:t>
      </w:r>
      <w:r w:rsidR="004911A3" w:rsidRPr="0001723D">
        <w:fldChar w:fldCharType="end"/>
      </w:r>
      <w:r w:rsidR="004911A3" w:rsidRPr="00575698">
        <w:t xml:space="preserve"> </w:t>
      </w:r>
      <w:r w:rsidRPr="00575698">
        <w:t>Положения;</w:t>
      </w:r>
      <w:bookmarkEnd w:id="2098"/>
    </w:p>
    <w:p w14:paraId="40F0DB2F" w14:textId="77777777" w:rsidR="00284B82" w:rsidRPr="00575698" w:rsidRDefault="00284B82" w:rsidP="00634ABE">
      <w:pPr>
        <w:pStyle w:val="5"/>
        <w:numPr>
          <w:ilvl w:val="3"/>
          <w:numId w:val="19"/>
        </w:numPr>
      </w:pPr>
      <w:bookmarkStart w:id="2099" w:name="_Ref19710067"/>
      <w:r w:rsidRPr="00575698">
        <w:t>при закупках, содержащих сведения, составляющие коммерческую тайну;</w:t>
      </w:r>
      <w:bookmarkEnd w:id="2099"/>
    </w:p>
    <w:p w14:paraId="73157DA7" w14:textId="77777777" w:rsidR="00284B82" w:rsidRPr="00575698" w:rsidRDefault="00284B82" w:rsidP="00634ABE">
      <w:pPr>
        <w:pStyle w:val="5"/>
        <w:numPr>
          <w:ilvl w:val="3"/>
          <w:numId w:val="19"/>
        </w:numPr>
      </w:pPr>
      <w:bookmarkStart w:id="2100"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100"/>
    </w:p>
    <w:p w14:paraId="1A8258DF" w14:textId="583386BE" w:rsidR="00284B82" w:rsidRPr="00575698" w:rsidRDefault="00284B82" w:rsidP="00321D5B">
      <w:pPr>
        <w:pStyle w:val="4"/>
        <w:numPr>
          <w:ilvl w:val="2"/>
          <w:numId w:val="19"/>
        </w:numPr>
      </w:pPr>
      <w:r w:rsidRPr="00575698">
        <w:t xml:space="preserve">При проведении закрытой </w:t>
      </w:r>
      <w:r w:rsidR="00321D5B">
        <w:t xml:space="preserve">конкурентной </w:t>
      </w:r>
      <w:r w:rsidRPr="00575698">
        <w:t>закупки</w:t>
      </w:r>
      <w:r w:rsidR="00321D5B">
        <w:t>, ценового запроса на ЭТП</w:t>
      </w:r>
      <w:r w:rsidRPr="00575698">
        <w:t xml:space="preserve">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007449A8">
        <w:fldChar w:fldCharType="begin"/>
      </w:r>
      <w:r w:rsidR="007449A8">
        <w:instrText xml:space="preserve"> REF _Ref113015968 \r \h </w:instrText>
      </w:r>
      <w:r w:rsidR="007449A8">
        <w:fldChar w:fldCharType="separate"/>
      </w:r>
      <w:r w:rsidR="007449A8">
        <w:t>3.1</w:t>
      </w:r>
      <w:r w:rsidR="007449A8">
        <w:fldChar w:fldCharType="end"/>
      </w:r>
      <w:r w:rsidR="007449A8">
        <w:t xml:space="preserve">, </w:t>
      </w:r>
      <w:r w:rsidRPr="0001723D">
        <w:fldChar w:fldCharType="begin"/>
      </w:r>
      <w:r w:rsidRPr="00575698">
        <w:instrText xml:space="preserve"> REF _Ref409379964 \n \h  \* MERGEFORMAT </w:instrText>
      </w:r>
      <w:r w:rsidRPr="0001723D">
        <w:fldChar w:fldCharType="separate"/>
      </w:r>
      <w:r w:rsidR="00233FEB">
        <w:t>3.3</w:t>
      </w:r>
      <w:r w:rsidRPr="0001723D">
        <w:fldChar w:fldCharType="end"/>
      </w:r>
      <w:r w:rsidRPr="00575698">
        <w:t xml:space="preserve">, </w:t>
      </w:r>
      <w:r w:rsidR="00FE782D">
        <w:fldChar w:fldCharType="begin"/>
      </w:r>
      <w:r w:rsidR="00FE782D">
        <w:instrText xml:space="preserve"> REF _Ref106627905 \r \h </w:instrText>
      </w:r>
      <w:r w:rsidR="00FE782D">
        <w:fldChar w:fldCharType="separate"/>
      </w:r>
      <w:r w:rsidR="00233FEB">
        <w:t>16.4</w:t>
      </w:r>
      <w:r w:rsidR="00FE782D">
        <w:fldChar w:fldCharType="end"/>
      </w:r>
      <w:r w:rsidR="00FE782D">
        <w:t xml:space="preserve">, </w:t>
      </w:r>
      <w:r w:rsidRPr="0001723D">
        <w:fldChar w:fldCharType="begin"/>
      </w:r>
      <w:r w:rsidRPr="00575698">
        <w:instrText xml:space="preserve"> REF _Ref412337898 \r \h  \* MERGEFORMAT </w:instrText>
      </w:r>
      <w:r w:rsidRPr="0001723D">
        <w:fldChar w:fldCharType="separate"/>
      </w:r>
      <w:r w:rsidR="00233FEB">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233FEB">
        <w:t>19.7</w:t>
      </w:r>
      <w:r w:rsidRPr="0001723D">
        <w:fldChar w:fldCharType="end"/>
      </w:r>
      <w:r w:rsidRPr="00575698">
        <w:t xml:space="preserve"> Положения, а также настоящим подразделом.</w:t>
      </w:r>
    </w:p>
    <w:p w14:paraId="15981764" w14:textId="7F898236" w:rsidR="00284B82" w:rsidRPr="00575698" w:rsidRDefault="00321D5B" w:rsidP="00634ABE">
      <w:pPr>
        <w:pStyle w:val="4"/>
        <w:numPr>
          <w:ilvl w:val="2"/>
          <w:numId w:val="19"/>
        </w:numPr>
      </w:pPr>
      <w:r w:rsidRPr="00321D5B">
        <w:t>Информация о проведении закрытой конкурентной закупки и состязательных переговоров на ЗЭТП не должна размещаться в откр</w:t>
      </w:r>
      <w:r>
        <w:t>ытых источниках (п</w:t>
      </w:r>
      <w:r w:rsidR="00C043DD">
        <w:t>.</w:t>
      </w:r>
      <w:r>
        <w:t xml:space="preserve"> </w:t>
      </w:r>
      <w:r>
        <w:fldChar w:fldCharType="begin"/>
      </w:r>
      <w:r>
        <w:instrText xml:space="preserve"> REF _Ref409343368 \r \h </w:instrText>
      </w:r>
      <w:r>
        <w:fldChar w:fldCharType="separate"/>
      </w:r>
      <w:r w:rsidR="00233FEB">
        <w:t>3.1.1</w:t>
      </w:r>
      <w:r>
        <w:fldChar w:fldCharType="end"/>
      </w:r>
      <w:r w:rsidRPr="00321D5B">
        <w:t xml:space="preserve"> Положения) и на ЭТП, информация о проведении состязательных переговоров на ЭТП и ценового запроса на ЭТП не должна размещаться в откр</w:t>
      </w:r>
      <w:r>
        <w:t>ытых источниках (п</w:t>
      </w:r>
      <w:r w:rsidR="00C043DD">
        <w:t>.</w:t>
      </w:r>
      <w:r>
        <w:t xml:space="preserve"> </w:t>
      </w:r>
      <w:r>
        <w:fldChar w:fldCharType="begin"/>
      </w:r>
      <w:r>
        <w:instrText xml:space="preserve"> REF _Ref409343368 \r \h </w:instrText>
      </w:r>
      <w:r>
        <w:fldChar w:fldCharType="separate"/>
      </w:r>
      <w:r w:rsidR="00233FEB">
        <w:t>3.1.1</w:t>
      </w:r>
      <w:r>
        <w:fldChar w:fldCharType="end"/>
      </w:r>
      <w:r w:rsidRPr="00321D5B">
        <w:t xml:space="preserve"> Положения); организатор закупки и его работники несут ответственность за возможное разглашение указанной информации в открытых источниках.</w:t>
      </w:r>
    </w:p>
    <w:p w14:paraId="06C60989" w14:textId="77777777" w:rsidR="00284B82" w:rsidRPr="00575698" w:rsidRDefault="00284B82" w:rsidP="00634ABE">
      <w:pPr>
        <w:pStyle w:val="4"/>
        <w:numPr>
          <w:ilvl w:val="2"/>
          <w:numId w:val="19"/>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766874B4" w14:textId="77777777" w:rsidR="00284B82" w:rsidRPr="00575698" w:rsidRDefault="00284B82" w:rsidP="00634ABE">
      <w:pPr>
        <w:pStyle w:val="4"/>
        <w:numPr>
          <w:ilvl w:val="2"/>
          <w:numId w:val="19"/>
        </w:numPr>
      </w:pPr>
      <w:r w:rsidRPr="00575698">
        <w:t>При проведении закрытой закупки во время заседаний ЗК не допускается проведение аудиозаписи, фото- и видео- съемки.</w:t>
      </w:r>
    </w:p>
    <w:p w14:paraId="2052167A" w14:textId="490BAC87" w:rsidR="00284B82" w:rsidRDefault="00284B82" w:rsidP="00634ABE">
      <w:pPr>
        <w:pStyle w:val="4"/>
        <w:numPr>
          <w:ilvl w:val="2"/>
          <w:numId w:val="19"/>
        </w:numPr>
      </w:pPr>
      <w:r w:rsidRPr="00575698">
        <w:t xml:space="preserve">При проведении закрытой </w:t>
      </w:r>
      <w:r w:rsidR="00BA0070">
        <w:t xml:space="preserve">конкурентной </w:t>
      </w:r>
      <w:r w:rsidRPr="00575698">
        <w:t xml:space="preserve">закупки </w:t>
      </w:r>
      <w:r w:rsidR="00BA0070">
        <w:t xml:space="preserve">в бумажной форме </w:t>
      </w:r>
      <w:r w:rsidRPr="00575698">
        <w:t xml:space="preserve">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w:t>
      </w:r>
      <w:r w:rsidR="00BA0070">
        <w:t>Порядок</w:t>
      </w:r>
      <w:r w:rsidR="00BA0070" w:rsidRPr="00575698">
        <w:t xml:space="preserve"> </w:t>
      </w:r>
      <w:r w:rsidRPr="00575698">
        <w:t>документооборота при проведении</w:t>
      </w:r>
      <w:r w:rsidR="00BA0070">
        <w:t>:</w:t>
      </w:r>
    </w:p>
    <w:p w14:paraId="79E8527F" w14:textId="198DFC50" w:rsidR="00BA0070" w:rsidRPr="00BA0070" w:rsidRDefault="00BA0070" w:rsidP="00BA0070">
      <w:pPr>
        <w:pStyle w:val="5"/>
        <w:numPr>
          <w:ilvl w:val="3"/>
          <w:numId w:val="19"/>
        </w:numPr>
        <w:rPr>
          <w:szCs w:val="24"/>
        </w:rPr>
      </w:pPr>
      <w:r w:rsidRPr="00BA0070">
        <w:rPr>
          <w:szCs w:val="24"/>
        </w:rPr>
        <w:t>закрытой конкурентной закупки в электронной форме устанавливается ПП 1663 и Регламентом ЗЭТП;</w:t>
      </w:r>
    </w:p>
    <w:p w14:paraId="60B1C0F4" w14:textId="771552DD" w:rsidR="00BA0070" w:rsidRPr="00BA0070" w:rsidRDefault="00BA0070" w:rsidP="00BA0070">
      <w:pPr>
        <w:pStyle w:val="5"/>
        <w:numPr>
          <w:ilvl w:val="3"/>
          <w:numId w:val="19"/>
        </w:numPr>
        <w:rPr>
          <w:szCs w:val="24"/>
        </w:rPr>
      </w:pPr>
      <w:r w:rsidRPr="00BA0070">
        <w:rPr>
          <w:szCs w:val="24"/>
        </w:rPr>
        <w:t>состязательных переговоров на ЗЭТП устанавливается Положением и Регламентом ЗЭТП;</w:t>
      </w:r>
    </w:p>
    <w:p w14:paraId="1E44435C" w14:textId="3FF29F9F" w:rsidR="00BA0070" w:rsidRPr="00BA0070" w:rsidRDefault="00BA0070" w:rsidP="00BA0070">
      <w:pPr>
        <w:pStyle w:val="5"/>
        <w:numPr>
          <w:ilvl w:val="3"/>
          <w:numId w:val="19"/>
        </w:numPr>
        <w:rPr>
          <w:szCs w:val="24"/>
        </w:rPr>
      </w:pPr>
      <w:r w:rsidRPr="00BA0070">
        <w:rPr>
          <w:szCs w:val="24"/>
        </w:rPr>
        <w:t>ценового запроса на ЭТП и состязательных переговоров на ЭТП устанавливается Положением и Регламентом ЭТП.</w:t>
      </w:r>
    </w:p>
    <w:p w14:paraId="08350E2E" w14:textId="77777777" w:rsidR="00284B82" w:rsidRPr="00575698" w:rsidRDefault="00284B82" w:rsidP="00634ABE">
      <w:pPr>
        <w:pStyle w:val="4"/>
        <w:numPr>
          <w:ilvl w:val="2"/>
          <w:numId w:val="19"/>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766DB59A" w14:textId="77777777" w:rsidR="00C8397D" w:rsidRPr="00575698" w:rsidRDefault="00C8397D" w:rsidP="00634ABE">
      <w:pPr>
        <w:pStyle w:val="3"/>
        <w:numPr>
          <w:ilvl w:val="1"/>
          <w:numId w:val="19"/>
        </w:numPr>
        <w:ind w:left="1134"/>
      </w:pPr>
      <w:bookmarkStart w:id="2101" w:name="_Toc113011761"/>
      <w:r w:rsidRPr="00575698">
        <w:t>Двухэтапная форма закупки</w:t>
      </w:r>
      <w:bookmarkEnd w:id="2101"/>
    </w:p>
    <w:p w14:paraId="69DCCC4E" w14:textId="77777777" w:rsidR="004D7912" w:rsidRPr="00575698" w:rsidRDefault="004D7912" w:rsidP="00634ABE">
      <w:pPr>
        <w:pStyle w:val="4"/>
        <w:numPr>
          <w:ilvl w:val="2"/>
          <w:numId w:val="19"/>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233FEB">
        <w:t>10.2.3</w:t>
      </w:r>
      <w:r w:rsidRPr="0001723D">
        <w:fldChar w:fldCharType="end"/>
      </w:r>
      <w:r w:rsidRPr="00575698">
        <w:t xml:space="preserve"> Положения, на основании которых поставщики подают заявку на участие во втором этапе.</w:t>
      </w:r>
    </w:p>
    <w:p w14:paraId="5696B3D0" w14:textId="77777777" w:rsidR="004D7912" w:rsidRPr="00575698" w:rsidRDefault="004D7912" w:rsidP="00634ABE">
      <w:pPr>
        <w:pStyle w:val="4"/>
        <w:numPr>
          <w:ilvl w:val="2"/>
          <w:numId w:val="19"/>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6E7D067B" w14:textId="77777777" w:rsidR="008100C7" w:rsidRPr="00575698" w:rsidRDefault="008100C7" w:rsidP="00634ABE">
      <w:pPr>
        <w:pStyle w:val="4"/>
        <w:numPr>
          <w:ilvl w:val="2"/>
          <w:numId w:val="19"/>
        </w:numPr>
      </w:pPr>
      <w:bookmarkStart w:id="2102" w:name="_Ref23686963"/>
      <w:r w:rsidRPr="00575698">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233FEB">
        <w:t>19.22.4</w:t>
      </w:r>
      <w:r w:rsidRPr="0013308E">
        <w:fldChar w:fldCharType="end"/>
      </w:r>
      <w:r w:rsidRPr="00575698">
        <w:t xml:space="preserve"> Положения.</w:t>
      </w:r>
      <w:bookmarkEnd w:id="2102"/>
    </w:p>
    <w:p w14:paraId="4D6E874E" w14:textId="77777777" w:rsidR="004D7912" w:rsidRPr="00575698" w:rsidRDefault="004D7912" w:rsidP="00634ABE">
      <w:pPr>
        <w:pStyle w:val="4"/>
        <w:numPr>
          <w:ilvl w:val="2"/>
          <w:numId w:val="19"/>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2449A776" w14:textId="77777777" w:rsidR="004D7912" w:rsidRPr="00575698" w:rsidRDefault="004D7912" w:rsidP="00634ABE">
      <w:pPr>
        <w:pStyle w:val="4"/>
        <w:keepNext/>
        <w:numPr>
          <w:ilvl w:val="2"/>
          <w:numId w:val="19"/>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8AA1177" w14:textId="77777777" w:rsidR="004D7912" w:rsidRPr="00575698" w:rsidRDefault="004D7912" w:rsidP="00634ABE">
      <w:pPr>
        <w:pStyle w:val="5"/>
        <w:numPr>
          <w:ilvl w:val="3"/>
          <w:numId w:val="19"/>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6F6CD386" w14:textId="77777777" w:rsidR="004D7912" w:rsidRPr="00575698" w:rsidRDefault="004D7912" w:rsidP="00634ABE">
      <w:pPr>
        <w:pStyle w:val="5"/>
        <w:numPr>
          <w:ilvl w:val="3"/>
          <w:numId w:val="19"/>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3CFBBEF4" w14:textId="77777777" w:rsidR="004D7912" w:rsidRPr="00575698" w:rsidRDefault="004D7912" w:rsidP="00634ABE">
      <w:pPr>
        <w:pStyle w:val="5"/>
        <w:numPr>
          <w:ilvl w:val="3"/>
          <w:numId w:val="19"/>
        </w:numPr>
      </w:pPr>
      <w:r w:rsidRPr="00575698">
        <w:t>обеспечения заявки (в случае установления такого требования) предоставляется участником только на втором этапе закупки;</w:t>
      </w:r>
    </w:p>
    <w:p w14:paraId="20D97979" w14:textId="77777777" w:rsidR="004D7912" w:rsidRPr="00575698" w:rsidRDefault="004D7912" w:rsidP="00634ABE">
      <w:pPr>
        <w:pStyle w:val="5"/>
        <w:numPr>
          <w:ilvl w:val="3"/>
          <w:numId w:val="19"/>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215E0D6" w14:textId="77777777" w:rsidR="004D7912" w:rsidRPr="00575698" w:rsidRDefault="004D7912" w:rsidP="00634ABE">
      <w:pPr>
        <w:pStyle w:val="5"/>
        <w:numPr>
          <w:ilvl w:val="3"/>
          <w:numId w:val="19"/>
        </w:numPr>
      </w:pPr>
      <w:r w:rsidRPr="00575698">
        <w:t>процедура открытия доступа проводится на каждом этапе;</w:t>
      </w:r>
    </w:p>
    <w:p w14:paraId="2C5F4F54" w14:textId="77777777" w:rsidR="004D7912" w:rsidRPr="00575698" w:rsidRDefault="004D7912" w:rsidP="00634ABE">
      <w:pPr>
        <w:pStyle w:val="5"/>
        <w:numPr>
          <w:ilvl w:val="3"/>
          <w:numId w:val="19"/>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233FEB">
        <w:t>10.2.3</w:t>
      </w:r>
      <w:r w:rsidRPr="0013308E">
        <w:fldChar w:fldCharType="end"/>
      </w:r>
      <w:r w:rsidRPr="00575698">
        <w:t xml:space="preserve"> Положения, в рамках документации о закупке второго этапа;</w:t>
      </w:r>
    </w:p>
    <w:p w14:paraId="5F731E55" w14:textId="77777777" w:rsidR="004D7912" w:rsidRPr="00575698" w:rsidRDefault="004D7912" w:rsidP="00634ABE">
      <w:pPr>
        <w:pStyle w:val="5"/>
        <w:numPr>
          <w:ilvl w:val="3"/>
          <w:numId w:val="19"/>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5E5F9465" w14:textId="77777777" w:rsidR="004D7912" w:rsidRPr="00575698" w:rsidRDefault="004D7912" w:rsidP="00634ABE">
      <w:pPr>
        <w:pStyle w:val="5"/>
        <w:keepNext/>
        <w:numPr>
          <w:ilvl w:val="3"/>
          <w:numId w:val="19"/>
        </w:numPr>
      </w:pPr>
      <w:r w:rsidRPr="00575698">
        <w:t>по результатам первого этапа в извещение и документацию о закупке вносятся необходимые изменения с учетом следующего:</w:t>
      </w:r>
    </w:p>
    <w:p w14:paraId="13CCC7A7" w14:textId="77777777" w:rsidR="004D7912" w:rsidRPr="00575698" w:rsidRDefault="004D7912" w:rsidP="00634ABE">
      <w:pPr>
        <w:pStyle w:val="6"/>
        <w:numPr>
          <w:ilvl w:val="4"/>
          <w:numId w:val="19"/>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233FEB">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321406CB" w14:textId="77777777" w:rsidR="004D7912" w:rsidRPr="00575698" w:rsidRDefault="004D7912" w:rsidP="00634ABE">
      <w:pPr>
        <w:pStyle w:val="6"/>
        <w:numPr>
          <w:ilvl w:val="4"/>
          <w:numId w:val="19"/>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233FEB">
        <w:t>10.2.3</w:t>
      </w:r>
      <w:r w:rsidRPr="0001723D">
        <w:fldChar w:fldCharType="end"/>
      </w:r>
      <w:r w:rsidRPr="00575698">
        <w:t xml:space="preserve"> Положения; при этом не допускается менять предмет закупки;</w:t>
      </w:r>
    </w:p>
    <w:p w14:paraId="45556B45" w14:textId="77777777" w:rsidR="004D7912" w:rsidRPr="00575698" w:rsidRDefault="004D7912" w:rsidP="00634ABE">
      <w:pPr>
        <w:pStyle w:val="5"/>
        <w:numPr>
          <w:ilvl w:val="3"/>
          <w:numId w:val="19"/>
        </w:numPr>
      </w:pPr>
      <w:r w:rsidRPr="00575698">
        <w:t>заявки на участие во втором этапе могут подавать любые поставщики, в том числе не принимавшие участие в первом этапе;</w:t>
      </w:r>
    </w:p>
    <w:p w14:paraId="79010184" w14:textId="77777777" w:rsidR="004D7912" w:rsidRPr="00575698" w:rsidRDefault="004D7912" w:rsidP="00634ABE">
      <w:pPr>
        <w:pStyle w:val="5"/>
        <w:numPr>
          <w:ilvl w:val="3"/>
          <w:numId w:val="19"/>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6A421C9" w14:textId="77777777" w:rsidR="004D7912" w:rsidRPr="00575698" w:rsidRDefault="004D7912" w:rsidP="00634ABE">
      <w:pPr>
        <w:pStyle w:val="5"/>
        <w:numPr>
          <w:ilvl w:val="3"/>
          <w:numId w:val="19"/>
        </w:numPr>
      </w:pPr>
      <w:r w:rsidRPr="00575698">
        <w:t>оценка и сопоставление заявок с целью последующего выбора победителя проводится только на втором этапе;</w:t>
      </w:r>
    </w:p>
    <w:p w14:paraId="51B0E72C" w14:textId="77777777" w:rsidR="004D7912" w:rsidRPr="00575698" w:rsidRDefault="004D7912" w:rsidP="00634ABE">
      <w:pPr>
        <w:pStyle w:val="5"/>
        <w:numPr>
          <w:ilvl w:val="3"/>
          <w:numId w:val="19"/>
        </w:numPr>
      </w:pPr>
      <w:r w:rsidRPr="00575698">
        <w:t>переторжка может проводиться только на втором этапе;</w:t>
      </w:r>
    </w:p>
    <w:p w14:paraId="0AA163F2" w14:textId="77777777" w:rsidR="004D7912" w:rsidRPr="00575698" w:rsidRDefault="004D7912" w:rsidP="00634ABE">
      <w:pPr>
        <w:pStyle w:val="5"/>
        <w:numPr>
          <w:ilvl w:val="3"/>
          <w:numId w:val="19"/>
        </w:numPr>
      </w:pPr>
      <w:r w:rsidRPr="00575698">
        <w:t>выбор победителя проводится только на втором этапе;</w:t>
      </w:r>
    </w:p>
    <w:p w14:paraId="6C83F009" w14:textId="77777777" w:rsidR="004D7912" w:rsidRPr="00575698" w:rsidRDefault="004D7912" w:rsidP="00634ABE">
      <w:pPr>
        <w:pStyle w:val="5"/>
        <w:numPr>
          <w:ilvl w:val="3"/>
          <w:numId w:val="19"/>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1C9C8128" w14:textId="77777777" w:rsidR="00C8397D" w:rsidRPr="00575698" w:rsidRDefault="006C031B" w:rsidP="00634ABE">
      <w:pPr>
        <w:pStyle w:val="3"/>
        <w:numPr>
          <w:ilvl w:val="1"/>
          <w:numId w:val="19"/>
        </w:numPr>
        <w:ind w:left="1134"/>
      </w:pPr>
      <w:bookmarkStart w:id="2103" w:name="_Toc113011762"/>
      <w:r w:rsidRPr="00575698">
        <w:t>Конкурентные способы закупок</w:t>
      </w:r>
      <w:bookmarkEnd w:id="2103"/>
    </w:p>
    <w:p w14:paraId="3B13A6FC" w14:textId="77777777" w:rsidR="006C031B" w:rsidRPr="00575698" w:rsidRDefault="006C031B" w:rsidP="00634ABE">
      <w:pPr>
        <w:pStyle w:val="4"/>
        <w:numPr>
          <w:ilvl w:val="2"/>
          <w:numId w:val="19"/>
        </w:numPr>
      </w:pPr>
      <w:bookmarkStart w:id="2104"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104"/>
    </w:p>
    <w:p w14:paraId="7BF9E803" w14:textId="77777777" w:rsidR="0059006E" w:rsidRPr="00575698" w:rsidRDefault="0059006E" w:rsidP="00634ABE">
      <w:pPr>
        <w:pStyle w:val="5"/>
        <w:numPr>
          <w:ilvl w:val="3"/>
          <w:numId w:val="19"/>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3D46AC75" w14:textId="77777777" w:rsidR="0059006E" w:rsidRPr="00575698" w:rsidRDefault="0059006E" w:rsidP="00634ABE">
      <w:pPr>
        <w:pStyle w:val="6"/>
        <w:numPr>
          <w:ilvl w:val="4"/>
          <w:numId w:val="19"/>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5B52D799" w14:textId="77777777" w:rsidR="0059006E" w:rsidRPr="00575698" w:rsidRDefault="0059006E" w:rsidP="00634ABE">
      <w:pPr>
        <w:pStyle w:val="6"/>
        <w:numPr>
          <w:ilvl w:val="4"/>
          <w:numId w:val="19"/>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1425F348" w14:textId="77777777" w:rsidR="0059006E" w:rsidRPr="00575698" w:rsidRDefault="0059006E" w:rsidP="00634ABE">
      <w:pPr>
        <w:pStyle w:val="5"/>
        <w:numPr>
          <w:ilvl w:val="3"/>
          <w:numId w:val="19"/>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0EF2DDD0" w14:textId="77777777" w:rsidR="001D0C7F" w:rsidRPr="00575698" w:rsidRDefault="0059006E" w:rsidP="00634ABE">
      <w:pPr>
        <w:pStyle w:val="5"/>
        <w:numPr>
          <w:ilvl w:val="3"/>
          <w:numId w:val="19"/>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233FEB">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233FEB">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233FEB">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16342113" w14:textId="77777777" w:rsidR="006C031B" w:rsidRPr="00575698" w:rsidRDefault="0059006E" w:rsidP="00634ABE">
      <w:pPr>
        <w:pStyle w:val="4"/>
        <w:numPr>
          <w:ilvl w:val="2"/>
          <w:numId w:val="19"/>
        </w:numPr>
        <w:rPr>
          <w:rFonts w:cs="Proxima Nova ExCn Rg"/>
        </w:rPr>
      </w:pPr>
      <w:r w:rsidRPr="00575698">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8E58554" w14:textId="77777777" w:rsidR="006C031B" w:rsidRPr="00575698" w:rsidRDefault="00F57F7E" w:rsidP="00634ABE">
      <w:pPr>
        <w:pStyle w:val="4"/>
        <w:numPr>
          <w:ilvl w:val="2"/>
          <w:numId w:val="19"/>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838E6E5" w14:textId="77777777" w:rsidR="00F57F7E" w:rsidRPr="00575698" w:rsidRDefault="00F57F7E" w:rsidP="00634ABE">
      <w:pPr>
        <w:pStyle w:val="4"/>
        <w:numPr>
          <w:ilvl w:val="2"/>
          <w:numId w:val="19"/>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9FEB0F0" w14:textId="77777777" w:rsidR="00F57F7E" w:rsidRPr="00575698" w:rsidRDefault="00F57F7E" w:rsidP="00634ABE">
      <w:pPr>
        <w:pStyle w:val="4"/>
        <w:numPr>
          <w:ilvl w:val="2"/>
          <w:numId w:val="19"/>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4AD6C78C" w14:textId="77777777" w:rsidR="00F57F7E" w:rsidRPr="00575698" w:rsidRDefault="00F57F7E" w:rsidP="00634ABE">
      <w:pPr>
        <w:pStyle w:val="4"/>
        <w:numPr>
          <w:ilvl w:val="2"/>
          <w:numId w:val="19"/>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2CB20FF7" w14:textId="77777777" w:rsidR="00F57F7E" w:rsidRPr="00575698" w:rsidRDefault="00F57F7E" w:rsidP="00634ABE">
      <w:pPr>
        <w:pStyle w:val="4"/>
        <w:numPr>
          <w:ilvl w:val="2"/>
          <w:numId w:val="19"/>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461B42DC" w14:textId="6A0084CA" w:rsidR="00F57F7E" w:rsidRPr="00575698" w:rsidRDefault="00B52647" w:rsidP="00634ABE">
      <w:pPr>
        <w:pStyle w:val="4"/>
        <w:numPr>
          <w:ilvl w:val="2"/>
          <w:numId w:val="19"/>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233FEB" w:rsidRPr="00575698">
        <w:t>Приложение </w:t>
      </w:r>
      <w:r w:rsidR="00233FEB">
        <w:t>6</w:t>
      </w:r>
      <w:r w:rsidR="00F57F7E" w:rsidRPr="00061921">
        <w:fldChar w:fldCharType="end"/>
      </w:r>
      <w:r w:rsidR="00F57F7E" w:rsidRPr="00575698">
        <w:t xml:space="preserve"> в части использования единого базиса оценки (с НДС / без НДС).</w:t>
      </w:r>
    </w:p>
    <w:p w14:paraId="1EE0BA61" w14:textId="77777777" w:rsidR="00FD4B32" w:rsidRPr="00575698" w:rsidRDefault="00FD4B32" w:rsidP="00634ABE">
      <w:pPr>
        <w:pStyle w:val="4"/>
        <w:numPr>
          <w:ilvl w:val="2"/>
          <w:numId w:val="19"/>
        </w:numPr>
      </w:pPr>
      <w:r w:rsidRPr="00575698">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233FEB">
        <w:t>12</w:t>
      </w:r>
      <w:r w:rsidRPr="00061921">
        <w:fldChar w:fldCharType="end"/>
      </w:r>
      <w:r w:rsidRPr="00575698">
        <w:t xml:space="preserve"> Положения.</w:t>
      </w:r>
    </w:p>
    <w:p w14:paraId="2E5AE784" w14:textId="77777777" w:rsidR="003178EF" w:rsidRPr="00575698" w:rsidRDefault="00E31826" w:rsidP="00634ABE">
      <w:pPr>
        <w:pStyle w:val="4"/>
        <w:numPr>
          <w:ilvl w:val="2"/>
          <w:numId w:val="19"/>
        </w:numPr>
      </w:pPr>
      <w:bookmarkStart w:id="2105"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105"/>
    </w:p>
    <w:p w14:paraId="70708958" w14:textId="77777777" w:rsidR="003178EF" w:rsidRPr="00575698" w:rsidRDefault="003178EF" w:rsidP="00634ABE">
      <w:pPr>
        <w:pStyle w:val="4"/>
        <w:numPr>
          <w:ilvl w:val="2"/>
          <w:numId w:val="19"/>
        </w:numPr>
      </w:pPr>
      <w:bookmarkStart w:id="2106"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233FEB">
        <w:t>20.5.2</w:t>
      </w:r>
      <w:r w:rsidR="00BA550B" w:rsidRPr="00061921">
        <w:fldChar w:fldCharType="end"/>
      </w:r>
      <w:r w:rsidRPr="00575698">
        <w:t xml:space="preserve"> Положения.</w:t>
      </w:r>
      <w:bookmarkEnd w:id="2106"/>
    </w:p>
    <w:p w14:paraId="2851DF5E" w14:textId="77777777" w:rsidR="00BA550B" w:rsidRPr="00575698" w:rsidRDefault="00BA550B" w:rsidP="00634ABE">
      <w:pPr>
        <w:pStyle w:val="4"/>
        <w:numPr>
          <w:ilvl w:val="2"/>
          <w:numId w:val="19"/>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233FEB">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233FEB">
        <w:t>6.5.11</w:t>
      </w:r>
      <w:r w:rsidRPr="00061921">
        <w:fldChar w:fldCharType="end"/>
      </w:r>
      <w:r w:rsidRPr="00575698">
        <w:t xml:space="preserve"> Положения, возникает:</w:t>
      </w:r>
    </w:p>
    <w:p w14:paraId="67F2F04A" w14:textId="77777777" w:rsidR="00BA550B" w:rsidRPr="00575698" w:rsidRDefault="00BA550B" w:rsidP="00634ABE">
      <w:pPr>
        <w:pStyle w:val="5"/>
        <w:numPr>
          <w:ilvl w:val="3"/>
          <w:numId w:val="19"/>
        </w:numPr>
      </w:pPr>
      <w:r w:rsidRPr="00575698">
        <w:t xml:space="preserve">у участника, занявшего второе место в ранжировке </w:t>
      </w:r>
      <w:r w:rsidR="001B106C" w:rsidRPr="00575698">
        <w:t>при</w:t>
      </w:r>
      <w:r w:rsidRPr="00575698">
        <w:t>:</w:t>
      </w:r>
    </w:p>
    <w:p w14:paraId="6DF92A3C" w14:textId="77777777" w:rsidR="00BA550B" w:rsidRPr="00575698" w:rsidRDefault="00E31826" w:rsidP="00634ABE">
      <w:pPr>
        <w:pStyle w:val="6"/>
        <w:numPr>
          <w:ilvl w:val="4"/>
          <w:numId w:val="19"/>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233FEB">
        <w:t>20.6.1</w:t>
      </w:r>
      <w:r w:rsidR="001B106C" w:rsidRPr="00061921">
        <w:fldChar w:fldCharType="end"/>
      </w:r>
      <w:r w:rsidRPr="00575698">
        <w:t xml:space="preserve"> Положения</w:t>
      </w:r>
      <w:r w:rsidR="0034786C" w:rsidRPr="00575698">
        <w:t>)</w:t>
      </w:r>
      <w:r w:rsidR="00BA550B" w:rsidRPr="00575698">
        <w:t>;</w:t>
      </w:r>
    </w:p>
    <w:p w14:paraId="0AD63A75" w14:textId="77777777" w:rsidR="001B106C" w:rsidRPr="00575698" w:rsidRDefault="00BA550B" w:rsidP="00634ABE">
      <w:pPr>
        <w:pStyle w:val="6"/>
        <w:numPr>
          <w:ilvl w:val="4"/>
          <w:numId w:val="19"/>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233FEB">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233FEB">
        <w:t>11.7.1(2)</w:t>
      </w:r>
      <w:r w:rsidR="00E31826" w:rsidRPr="00061921">
        <w:fldChar w:fldCharType="end"/>
      </w:r>
      <w:r w:rsidR="00E31826" w:rsidRPr="00575698">
        <w:t xml:space="preserve"> Положения</w:t>
      </w:r>
      <w:r w:rsidR="0034786C" w:rsidRPr="00575698">
        <w:t>)</w:t>
      </w:r>
      <w:r w:rsidR="001B106C" w:rsidRPr="00575698">
        <w:t>;</w:t>
      </w:r>
    </w:p>
    <w:p w14:paraId="578D5B51" w14:textId="77777777" w:rsidR="001B106C" w:rsidRPr="00575698" w:rsidRDefault="001B106C" w:rsidP="00634ABE">
      <w:pPr>
        <w:pStyle w:val="5"/>
        <w:numPr>
          <w:ilvl w:val="3"/>
          <w:numId w:val="19"/>
        </w:numPr>
      </w:pPr>
      <w:r w:rsidRPr="00575698">
        <w:t>у участника, занявшего третье место в ранжировке</w:t>
      </w:r>
      <w:r w:rsidR="0034786C" w:rsidRPr="00575698">
        <w:t xml:space="preserve"> </w:t>
      </w:r>
      <w:r w:rsidRPr="00575698">
        <w:t>при:</w:t>
      </w:r>
    </w:p>
    <w:p w14:paraId="64F510D5" w14:textId="77777777" w:rsidR="001B106C" w:rsidRPr="00575698" w:rsidRDefault="001B106C" w:rsidP="00634ABE">
      <w:pPr>
        <w:pStyle w:val="6"/>
        <w:numPr>
          <w:ilvl w:val="4"/>
          <w:numId w:val="19"/>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233FEB">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233FEB">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233FEB">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233FEB">
        <w:t>11.7.1(2)</w:t>
      </w:r>
      <w:r w:rsidR="0034786C" w:rsidRPr="00061921">
        <w:fldChar w:fldCharType="end"/>
      </w:r>
      <w:r w:rsidR="0034786C" w:rsidRPr="00575698">
        <w:t xml:space="preserve"> Положения);</w:t>
      </w:r>
    </w:p>
    <w:p w14:paraId="2893B67D" w14:textId="70CB464D" w:rsidR="00E31826" w:rsidRPr="00575698" w:rsidRDefault="0034786C" w:rsidP="00634ABE">
      <w:pPr>
        <w:pStyle w:val="6"/>
        <w:numPr>
          <w:ilvl w:val="4"/>
          <w:numId w:val="19"/>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233FEB">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233FEB">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и уклонении победителя зак</w:t>
      </w:r>
      <w:r w:rsidR="007B43C0">
        <w:t>упки от заключения договора (п. </w:t>
      </w:r>
      <w:r w:rsidRPr="00061921">
        <w:fldChar w:fldCharType="begin"/>
      </w:r>
      <w:r w:rsidRPr="00575698">
        <w:instrText xml:space="preserve"> REF _Ref311027194 \r \h  \* MERGEFORMAT </w:instrText>
      </w:r>
      <w:r w:rsidRPr="00061921">
        <w:fldChar w:fldCharType="separate"/>
      </w:r>
      <w:r w:rsidR="00233FEB">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233FEB">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233FEB">
        <w:t>11.7.1(2)</w:t>
      </w:r>
      <w:r w:rsidRPr="00061921">
        <w:fldChar w:fldCharType="end"/>
      </w:r>
      <w:r w:rsidRPr="00575698">
        <w:t xml:space="preserve"> Положения)</w:t>
      </w:r>
      <w:r w:rsidR="00E31826" w:rsidRPr="00575698">
        <w:t>.</w:t>
      </w:r>
    </w:p>
    <w:p w14:paraId="45CC9D98" w14:textId="77777777" w:rsidR="00E31826" w:rsidRPr="00575698" w:rsidRDefault="0034786C" w:rsidP="00634ABE">
      <w:pPr>
        <w:pStyle w:val="4"/>
        <w:numPr>
          <w:ilvl w:val="2"/>
          <w:numId w:val="19"/>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233FEB">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233FEB">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233FEB">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233FEB">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55C6B54C" w14:textId="77777777" w:rsidR="00EA284A" w:rsidRPr="00575698" w:rsidRDefault="000A6BF2" w:rsidP="00634ABE">
      <w:pPr>
        <w:pStyle w:val="3"/>
        <w:numPr>
          <w:ilvl w:val="1"/>
          <w:numId w:val="19"/>
        </w:numPr>
        <w:ind w:left="1134"/>
      </w:pPr>
      <w:bookmarkStart w:id="2107" w:name="_Ref19891431"/>
      <w:bookmarkStart w:id="2108" w:name="_Toc113011763"/>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r w:rsidRPr="00575698">
        <w:t>Неконкурентные способы закупок</w:t>
      </w:r>
      <w:bookmarkEnd w:id="2107"/>
      <w:bookmarkEnd w:id="2108"/>
    </w:p>
    <w:p w14:paraId="4325FFB9" w14:textId="77777777" w:rsidR="00216645" w:rsidRPr="00575698" w:rsidRDefault="00F506D8" w:rsidP="00634ABE">
      <w:pPr>
        <w:pStyle w:val="4"/>
        <w:numPr>
          <w:ilvl w:val="2"/>
          <w:numId w:val="19"/>
        </w:numPr>
      </w:pPr>
      <w:bookmarkStart w:id="2109"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233FEB">
        <w:t>6.5.1</w:t>
      </w:r>
      <w:r w:rsidR="00F759B7" w:rsidRPr="00061921">
        <w:fldChar w:fldCharType="end"/>
      </w:r>
      <w:r w:rsidR="00905AB1" w:rsidRPr="00575698">
        <w:t xml:space="preserve"> Положения</w:t>
      </w:r>
      <w:r w:rsidRPr="00575698">
        <w:t>.</w:t>
      </w:r>
    </w:p>
    <w:p w14:paraId="23D03141" w14:textId="2B0A62C5" w:rsidR="00EA284A" w:rsidRPr="00575698" w:rsidRDefault="00F506D8" w:rsidP="00634ABE">
      <w:pPr>
        <w:pStyle w:val="4"/>
        <w:numPr>
          <w:ilvl w:val="2"/>
          <w:numId w:val="19"/>
        </w:numPr>
      </w:pPr>
      <w:bookmarkStart w:id="2110" w:name="_Ref407191898"/>
      <w:bookmarkStart w:id="2111" w:name="_Ref407288836"/>
      <w:bookmarkStart w:id="2112" w:name="_Ref408153526"/>
      <w:bookmarkStart w:id="2113"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233FEB">
        <w:t>6.1.1(2)(</w:t>
      </w:r>
      <w:r w:rsidR="00233FEB" w:rsidRPr="00233FEB">
        <w:rPr>
          <w:rFonts w:cs="Calibri"/>
        </w:rPr>
        <w:t>а</w:t>
      </w:r>
      <w:r w:rsidR="00233FEB">
        <w:t>)</w:t>
      </w:r>
      <w:r w:rsidR="000A6BF2" w:rsidRPr="00061921">
        <w:fldChar w:fldCharType="end"/>
      </w:r>
      <w:r w:rsidR="000A6BF2" w:rsidRPr="00575698">
        <w:t> - </w:t>
      </w:r>
      <w:r w:rsidR="00E43772">
        <w:fldChar w:fldCharType="begin"/>
      </w:r>
      <w:r w:rsidR="00E43772">
        <w:instrText xml:space="preserve"> REF _Ref100065871 \r \h </w:instrText>
      </w:r>
      <w:r w:rsidR="00E43772">
        <w:fldChar w:fldCharType="separate"/>
      </w:r>
      <w:r w:rsidR="00233FEB">
        <w:t>6.1.1(2)(е)</w:t>
      </w:r>
      <w:r w:rsidR="00E43772">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10"/>
      <w:bookmarkEnd w:id="2111"/>
      <w:bookmarkEnd w:id="2112"/>
      <w:bookmarkEnd w:id="2113"/>
    </w:p>
    <w:p w14:paraId="04FE4450" w14:textId="77777777" w:rsidR="00EC50E5" w:rsidRPr="00575698" w:rsidRDefault="00EB61F2" w:rsidP="00634ABE">
      <w:pPr>
        <w:pStyle w:val="5"/>
        <w:numPr>
          <w:ilvl w:val="3"/>
          <w:numId w:val="19"/>
        </w:numPr>
      </w:pPr>
      <w:bookmarkStart w:id="2114" w:name="_Ref409215324"/>
      <w:bookmarkStart w:id="2115" w:name="_Ref409382583"/>
      <w:bookmarkStart w:id="2116" w:name="_Ref441957084"/>
      <w:bookmarkEnd w:id="2109"/>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14"/>
      <w:r w:rsidR="00362E92" w:rsidRPr="00575698">
        <w:t>»</w:t>
      </w:r>
      <w:r w:rsidRPr="00575698">
        <w:t>;</w:t>
      </w:r>
      <w:bookmarkEnd w:id="2115"/>
      <w:bookmarkEnd w:id="2116"/>
    </w:p>
    <w:p w14:paraId="298F5F4C" w14:textId="77777777" w:rsidR="0019574D" w:rsidRPr="00575698" w:rsidRDefault="0066444F" w:rsidP="00634ABE">
      <w:pPr>
        <w:pStyle w:val="5"/>
        <w:numPr>
          <w:ilvl w:val="3"/>
          <w:numId w:val="19"/>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7C479CDB" w14:textId="77777777" w:rsidR="00B42214" w:rsidRPr="00575698" w:rsidRDefault="00B42214" w:rsidP="00634ABE">
      <w:pPr>
        <w:pStyle w:val="5"/>
        <w:numPr>
          <w:ilvl w:val="3"/>
          <w:numId w:val="19"/>
        </w:numPr>
      </w:pPr>
      <w:bookmarkStart w:id="2117"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7"/>
    </w:p>
    <w:p w14:paraId="62596AE1" w14:textId="77777777" w:rsidR="004728AE" w:rsidRPr="00575698" w:rsidRDefault="00EB61F2" w:rsidP="00634ABE">
      <w:pPr>
        <w:pStyle w:val="5"/>
        <w:numPr>
          <w:ilvl w:val="3"/>
          <w:numId w:val="19"/>
        </w:numPr>
      </w:pPr>
      <w:bookmarkStart w:id="2118" w:name="_Ref409383920"/>
      <w:bookmarkStart w:id="2119"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8"/>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9"/>
    </w:p>
    <w:p w14:paraId="1B66142E" w14:textId="1484CEB7" w:rsidR="00B42214" w:rsidRPr="00575698" w:rsidRDefault="00B42214" w:rsidP="00634ABE">
      <w:pPr>
        <w:pStyle w:val="5"/>
        <w:numPr>
          <w:ilvl w:val="3"/>
          <w:numId w:val="19"/>
        </w:numPr>
      </w:pPr>
      <w:bookmarkStart w:id="2120" w:name="_Ref111012431"/>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 xml:space="preserve">и / или </w:t>
      </w:r>
      <w:r w:rsidR="002006C8">
        <w:t>указами и распоряжениями</w:t>
      </w:r>
      <w:r w:rsidR="0045150C" w:rsidRPr="00575698">
        <w:t xml:space="preserve"> Президента Российской Федерации и / или </w:t>
      </w:r>
      <w:r w:rsidR="002006C8">
        <w:t>постановлениями и распоряжениями</w:t>
      </w:r>
      <w:r w:rsidR="0045150C" w:rsidRPr="00575698">
        <w:t xml:space="preserve"> Правительства Российской Федерации</w:t>
      </w:r>
      <w:r w:rsidRPr="00575698">
        <w:t>;</w:t>
      </w:r>
      <w:r w:rsidR="002006C8">
        <w:t xml:space="preserve"> в соответствии с установленным порядком</w:t>
      </w:r>
      <w:r w:rsidR="002006C8" w:rsidRPr="00FE64F8">
        <w:t xml:space="preserve"> заключается договор на поставку продукции</w:t>
      </w:r>
      <w:r w:rsidR="002006C8">
        <w:t xml:space="preserve"> заказчиком, </w:t>
      </w:r>
      <w:r w:rsidR="002006C8"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2006C8">
        <w:t>;</w:t>
      </w:r>
      <w:bookmarkEnd w:id="2120"/>
    </w:p>
    <w:p w14:paraId="3620E567" w14:textId="77777777" w:rsidR="00B42214" w:rsidRPr="00575698" w:rsidRDefault="00B42214" w:rsidP="00634ABE">
      <w:pPr>
        <w:pStyle w:val="5"/>
        <w:numPr>
          <w:ilvl w:val="3"/>
          <w:numId w:val="19"/>
        </w:numPr>
      </w:pPr>
      <w:bookmarkStart w:id="2121"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21"/>
    </w:p>
    <w:p w14:paraId="270D7F34" w14:textId="77777777" w:rsidR="002B442D" w:rsidRPr="00575698" w:rsidRDefault="002B442D" w:rsidP="00634ABE">
      <w:pPr>
        <w:pStyle w:val="5"/>
        <w:numPr>
          <w:ilvl w:val="3"/>
          <w:numId w:val="19"/>
        </w:numPr>
      </w:pPr>
      <w:bookmarkStart w:id="2122" w:name="_Ref442022588"/>
      <w:bookmarkStart w:id="2123"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22"/>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23"/>
    </w:p>
    <w:p w14:paraId="0C5E7FE2" w14:textId="1A25936A" w:rsidR="005A3B7D" w:rsidRPr="00245A48" w:rsidRDefault="00C443E8" w:rsidP="008A2869">
      <w:pPr>
        <w:pStyle w:val="5"/>
        <w:numPr>
          <w:ilvl w:val="3"/>
          <w:numId w:val="19"/>
        </w:numPr>
      </w:pPr>
      <w:bookmarkStart w:id="2124"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24"/>
      <w:r w:rsidR="00245A48" w:rsidRPr="00245A48">
        <w:t xml:space="preserve"> в случае принятия Правительством Российской Федерации решени</w:t>
      </w:r>
      <w:r w:rsidR="00B63786">
        <w:t>й</w:t>
      </w:r>
      <w:r w:rsidR="00245A48" w:rsidRPr="00245A48">
        <w:t xml:space="preserve"> о введении специальных мер в сфере экономики, предусмотренн</w:t>
      </w:r>
      <w:r w:rsidR="00B63786">
        <w:t>ых</w:t>
      </w:r>
      <w:r w:rsidR="00245A48" w:rsidRPr="00245A48">
        <w:t xml:space="preserve"> пунктом 1 статьи 26</w:t>
      </w:r>
      <w:r w:rsidR="000E7402">
        <w:t>.</w:t>
      </w:r>
      <w:r w:rsidR="00245A48" w:rsidRPr="00245A48">
        <w:t>1 Закона 61-ФЗ, осуществляется закупка продукции, необходимой для выполнения ГОЗ, а также для формирования запаса продукции, сырья, материалов, полуфабрикатов, комплектующих изделий, предусмотренного пунктами</w:t>
      </w:r>
      <w:r w:rsidR="00245A48">
        <w:t xml:space="preserve"> 3 – 3</w:t>
      </w:r>
      <w:r w:rsidR="00F04FB6">
        <w:t>.</w:t>
      </w:r>
      <w:r w:rsidR="00245A48">
        <w:t>2 статьи 7</w:t>
      </w:r>
      <w:r w:rsidR="00F04FB6">
        <w:t>.</w:t>
      </w:r>
      <w:r w:rsidR="00245A48">
        <w:t>1 Закона 275-ФЗ;</w:t>
      </w:r>
    </w:p>
    <w:p w14:paraId="6211917A" w14:textId="77777777" w:rsidR="00FE5314" w:rsidRPr="00575698" w:rsidRDefault="00FE5314" w:rsidP="00634ABE">
      <w:pPr>
        <w:pStyle w:val="5"/>
        <w:keepNext/>
        <w:numPr>
          <w:ilvl w:val="3"/>
          <w:numId w:val="19"/>
        </w:numPr>
      </w:pPr>
      <w:bookmarkStart w:id="2125"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25"/>
    </w:p>
    <w:p w14:paraId="5706DC45" w14:textId="77777777" w:rsidR="00FE5314" w:rsidRPr="00575698" w:rsidRDefault="00FE5314" w:rsidP="00634ABE">
      <w:pPr>
        <w:pStyle w:val="6"/>
        <w:numPr>
          <w:ilvl w:val="4"/>
          <w:numId w:val="19"/>
        </w:numPr>
      </w:pPr>
      <w:r w:rsidRPr="00575698">
        <w:t xml:space="preserve">применение конкурентных </w:t>
      </w:r>
      <w:r w:rsidR="005C0877" w:rsidRPr="00575698">
        <w:t xml:space="preserve">способов закупки </w:t>
      </w:r>
      <w:r w:rsidR="00BD3F6B" w:rsidRPr="00575698">
        <w:t>(</w:t>
      </w:r>
      <w:r w:rsidR="0086787B" w:rsidRPr="00575698">
        <w:t>подп.</w:t>
      </w:r>
      <w:r w:rsidR="0018328D">
        <w:t> </w:t>
      </w:r>
      <w:r w:rsidR="00F21712">
        <w:fldChar w:fldCharType="begin"/>
      </w:r>
      <w:r w:rsidR="00F21712">
        <w:instrText xml:space="preserve"> REF _Ref19613887 \w \h </w:instrText>
      </w:r>
      <w:r w:rsidR="00F21712">
        <w:fldChar w:fldCharType="separate"/>
      </w:r>
      <w:r w:rsidR="00233FEB">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3D3D32EF" w14:textId="77777777" w:rsidR="00FE5314" w:rsidRPr="00575698" w:rsidRDefault="00FE5314" w:rsidP="00634ABE">
      <w:pPr>
        <w:pStyle w:val="6"/>
        <w:numPr>
          <w:ilvl w:val="4"/>
          <w:numId w:val="19"/>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6FD7DBEE" w14:textId="77777777" w:rsidR="00FE5314" w:rsidRPr="00575698" w:rsidRDefault="00FE5314" w:rsidP="00634ABE">
      <w:pPr>
        <w:pStyle w:val="6"/>
        <w:numPr>
          <w:ilvl w:val="4"/>
          <w:numId w:val="19"/>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подп.</w:t>
      </w:r>
      <w:r w:rsidR="0018328D">
        <w:t>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233FEB">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471D22E3" w14:textId="77777777" w:rsidR="00FD5A94" w:rsidRPr="00575698" w:rsidRDefault="00FD5A94" w:rsidP="00634ABE">
      <w:pPr>
        <w:pStyle w:val="5"/>
        <w:numPr>
          <w:ilvl w:val="3"/>
          <w:numId w:val="19"/>
        </w:numPr>
      </w:pPr>
      <w:bookmarkStart w:id="2126"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26"/>
    </w:p>
    <w:p w14:paraId="43D027D2" w14:textId="77777777" w:rsidR="00FD5A94" w:rsidRPr="00575698" w:rsidRDefault="00FD5A94" w:rsidP="00634ABE">
      <w:pPr>
        <w:pStyle w:val="5"/>
        <w:numPr>
          <w:ilvl w:val="3"/>
          <w:numId w:val="19"/>
        </w:numPr>
      </w:pPr>
      <w:bookmarkStart w:id="2127"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27"/>
    </w:p>
    <w:p w14:paraId="23947676" w14:textId="47284B69" w:rsidR="002B442D" w:rsidRPr="00575698" w:rsidRDefault="002B442D" w:rsidP="00634ABE">
      <w:pPr>
        <w:pStyle w:val="5"/>
        <w:numPr>
          <w:ilvl w:val="3"/>
          <w:numId w:val="19"/>
        </w:numPr>
      </w:pPr>
      <w:bookmarkStart w:id="2128" w:name="_Ref410344731"/>
      <w:r w:rsidRPr="00575698">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r w:rsidR="008156C8">
        <w:rPr>
          <w:rStyle w:val="ad"/>
        </w:rPr>
        <w:footnoteReference w:id="6"/>
      </w:r>
      <w:r w:rsidRPr="00575698">
        <w:t>;</w:t>
      </w:r>
      <w:bookmarkEnd w:id="2128"/>
      <w:r w:rsidR="00AA4287">
        <w:t xml:space="preserve"> </w:t>
      </w:r>
    </w:p>
    <w:p w14:paraId="1191582C" w14:textId="77777777" w:rsidR="00DA3284" w:rsidRPr="00575698" w:rsidRDefault="00EB61F2" w:rsidP="00634ABE">
      <w:pPr>
        <w:pStyle w:val="5"/>
        <w:numPr>
          <w:ilvl w:val="3"/>
          <w:numId w:val="19"/>
        </w:numPr>
      </w:pPr>
      <w:bookmarkStart w:id="2129"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9"/>
    </w:p>
    <w:p w14:paraId="0FF05885" w14:textId="4BA6CF30" w:rsidR="004C2BEE" w:rsidRPr="00575698" w:rsidRDefault="003566E1" w:rsidP="00634ABE">
      <w:pPr>
        <w:pStyle w:val="5"/>
        <w:numPr>
          <w:ilvl w:val="3"/>
          <w:numId w:val="19"/>
        </w:numPr>
      </w:pPr>
      <w:bookmarkStart w:id="2130"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043565">
        <w:rPr>
          <w:rStyle w:val="ad"/>
        </w:rPr>
        <w:footnoteReference w:id="7"/>
      </w:r>
      <w:r w:rsidR="00EA60C9" w:rsidRPr="00575698">
        <w:t>;</w:t>
      </w:r>
      <w:bookmarkEnd w:id="2130"/>
    </w:p>
    <w:p w14:paraId="12809334" w14:textId="77777777" w:rsidR="00E308EA" w:rsidRPr="00575698" w:rsidRDefault="00EB61F2" w:rsidP="00634ABE">
      <w:pPr>
        <w:pStyle w:val="5"/>
        <w:numPr>
          <w:ilvl w:val="3"/>
          <w:numId w:val="19"/>
        </w:numPr>
      </w:pPr>
      <w:bookmarkStart w:id="2131"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31"/>
    </w:p>
    <w:p w14:paraId="699BDDCC" w14:textId="77777777" w:rsidR="00EE19B6" w:rsidRPr="00575698" w:rsidRDefault="00FD5A94" w:rsidP="00634ABE">
      <w:pPr>
        <w:pStyle w:val="5"/>
        <w:numPr>
          <w:ilvl w:val="3"/>
          <w:numId w:val="19"/>
        </w:numPr>
      </w:pPr>
      <w:bookmarkStart w:id="2132"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32"/>
    </w:p>
    <w:p w14:paraId="1B98C5E2" w14:textId="77777777" w:rsidR="005251BE" w:rsidRPr="00575698" w:rsidRDefault="0042567D" w:rsidP="00634ABE">
      <w:pPr>
        <w:pStyle w:val="5"/>
        <w:numPr>
          <w:ilvl w:val="3"/>
          <w:numId w:val="19"/>
        </w:numPr>
      </w:pPr>
      <w:bookmarkStart w:id="2133"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33"/>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4EEC42B9" w14:textId="77777777" w:rsidR="00CB1F9E" w:rsidRPr="00575698" w:rsidRDefault="0042567D" w:rsidP="00634ABE">
      <w:pPr>
        <w:pStyle w:val="5"/>
        <w:numPr>
          <w:ilvl w:val="3"/>
          <w:numId w:val="19"/>
        </w:numPr>
      </w:pPr>
      <w:bookmarkStart w:id="2134"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34"/>
    </w:p>
    <w:p w14:paraId="58C881F5" w14:textId="2592DE96" w:rsidR="00A9350E" w:rsidRPr="00575698" w:rsidRDefault="00A9350E" w:rsidP="00634ABE">
      <w:pPr>
        <w:pStyle w:val="5"/>
        <w:numPr>
          <w:ilvl w:val="3"/>
          <w:numId w:val="19"/>
        </w:numPr>
      </w:pPr>
      <w:bookmarkStart w:id="2135" w:name="_Ref10467156"/>
      <w:bookmarkStart w:id="2136" w:name="_Ref409210868"/>
      <w:bookmarkStart w:id="2137" w:name="_Ref411513006"/>
      <w:r w:rsidRPr="00575698">
        <w:t xml:space="preserve">заключается договор на оплату услуг ЭТП за участие в </w:t>
      </w:r>
      <w:bookmarkStart w:id="2138" w:name="_Ref411550119"/>
      <w:r w:rsidRPr="00575698">
        <w:t xml:space="preserve">процедуре закупки, проводимой на </w:t>
      </w:r>
      <w:bookmarkEnd w:id="2138"/>
      <w:r w:rsidRPr="00575698">
        <w:t>ЭТП третьими лицами</w:t>
      </w:r>
      <w:r w:rsidR="0025239C">
        <w:rPr>
          <w:rStyle w:val="ad"/>
        </w:rPr>
        <w:footnoteReference w:id="8"/>
      </w:r>
      <w:r w:rsidRPr="00575698">
        <w:t>;</w:t>
      </w:r>
      <w:bookmarkEnd w:id="2135"/>
    </w:p>
    <w:p w14:paraId="1F2E6A2C" w14:textId="77777777" w:rsidR="00EE19B6" w:rsidRPr="00575698" w:rsidRDefault="0042567D" w:rsidP="00634ABE">
      <w:pPr>
        <w:pStyle w:val="5"/>
        <w:numPr>
          <w:ilvl w:val="3"/>
          <w:numId w:val="19"/>
        </w:numPr>
      </w:pPr>
      <w:bookmarkStart w:id="2139" w:name="_Ref412120156"/>
      <w:bookmarkEnd w:id="2136"/>
      <w:bookmarkEnd w:id="2137"/>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9"/>
    </w:p>
    <w:p w14:paraId="52ABEF7A" w14:textId="536A58E0" w:rsidR="003E62BC" w:rsidRPr="00575698" w:rsidRDefault="00DD5DF7" w:rsidP="00634ABE">
      <w:pPr>
        <w:pStyle w:val="5"/>
        <w:numPr>
          <w:ilvl w:val="3"/>
          <w:numId w:val="19"/>
        </w:numPr>
      </w:pPr>
      <w:bookmarkStart w:id="2140" w:name="_Ref10467390"/>
      <w:bookmarkStart w:id="2141"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5239C">
        <w:rPr>
          <w:rStyle w:val="ad"/>
        </w:rPr>
        <w:footnoteReference w:id="9"/>
      </w:r>
      <w:r w:rsidR="002143B8" w:rsidRPr="00575698">
        <w:t>;</w:t>
      </w:r>
      <w:bookmarkEnd w:id="2140"/>
    </w:p>
    <w:p w14:paraId="290EFED4" w14:textId="77777777" w:rsidR="00C01782" w:rsidRPr="00575698" w:rsidRDefault="009A0235" w:rsidP="00634ABE">
      <w:pPr>
        <w:pStyle w:val="5"/>
        <w:numPr>
          <w:ilvl w:val="3"/>
          <w:numId w:val="19"/>
        </w:numPr>
      </w:pPr>
      <w:bookmarkStart w:id="2142" w:name="_Ref10467158"/>
      <w:bookmarkEnd w:id="2141"/>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42"/>
    </w:p>
    <w:p w14:paraId="3F52C6E2" w14:textId="77777777" w:rsidR="009A02CB" w:rsidRPr="00575698" w:rsidRDefault="009A02CB" w:rsidP="00634ABE">
      <w:pPr>
        <w:pStyle w:val="5"/>
        <w:numPr>
          <w:ilvl w:val="3"/>
          <w:numId w:val="19"/>
        </w:numPr>
      </w:pPr>
      <w:bookmarkStart w:id="2143"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43"/>
    </w:p>
    <w:p w14:paraId="65A4AAF5" w14:textId="77777777" w:rsidR="00F87920" w:rsidRPr="00575698" w:rsidRDefault="00B76679" w:rsidP="00634ABE">
      <w:pPr>
        <w:pStyle w:val="5"/>
        <w:numPr>
          <w:ilvl w:val="3"/>
          <w:numId w:val="19"/>
        </w:numPr>
      </w:pPr>
      <w:bookmarkStart w:id="2144" w:name="_Hlt309067666"/>
      <w:bookmarkStart w:id="2145" w:name="_Hlt309068028"/>
      <w:bookmarkStart w:id="2146" w:name="_Hlt310367896"/>
      <w:bookmarkStart w:id="2147" w:name="_Ref408153527"/>
      <w:bookmarkStart w:id="2148" w:name="_Toc408161514"/>
      <w:bookmarkStart w:id="2149" w:name="_Ref21686196"/>
      <w:bookmarkStart w:id="2150" w:name="_Ref410335192"/>
      <w:bookmarkStart w:id="2151" w:name="_Ref411612844"/>
      <w:bookmarkStart w:id="2152" w:name="_Ref299272633"/>
      <w:bookmarkEnd w:id="2144"/>
      <w:bookmarkEnd w:id="2145"/>
      <w:bookmarkEnd w:id="2146"/>
      <w:bookmarkEnd w:id="2147"/>
      <w:bookmarkEnd w:id="2148"/>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9"/>
    </w:p>
    <w:p w14:paraId="793F778E" w14:textId="77777777" w:rsidR="00F87920" w:rsidRPr="00575698" w:rsidRDefault="00F87920" w:rsidP="00634ABE">
      <w:pPr>
        <w:pStyle w:val="6"/>
        <w:numPr>
          <w:ilvl w:val="4"/>
          <w:numId w:val="19"/>
        </w:numPr>
      </w:pPr>
      <w:bookmarkStart w:id="2153"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53"/>
    </w:p>
    <w:p w14:paraId="12DA7AC6" w14:textId="77777777" w:rsidR="00F87920" w:rsidRPr="00575698" w:rsidRDefault="00F87920" w:rsidP="00634ABE">
      <w:pPr>
        <w:pStyle w:val="6"/>
        <w:numPr>
          <w:ilvl w:val="4"/>
          <w:numId w:val="19"/>
        </w:numPr>
      </w:pPr>
      <w:bookmarkStart w:id="2154"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54"/>
    </w:p>
    <w:p w14:paraId="62A4BEE4" w14:textId="77777777" w:rsidR="00144A79" w:rsidRPr="00575698" w:rsidRDefault="00025462" w:rsidP="00634ABE">
      <w:pPr>
        <w:pStyle w:val="6"/>
        <w:numPr>
          <w:ilvl w:val="4"/>
          <w:numId w:val="19"/>
        </w:numPr>
      </w:pPr>
      <w:bookmarkStart w:id="2155"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150"/>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233FEB">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233FEB">
        <w:t>6.6.2(24)(б)</w:t>
      </w:r>
      <w:r w:rsidR="008B05E8" w:rsidRPr="00061921">
        <w:fldChar w:fldCharType="end"/>
      </w:r>
      <w:r w:rsidR="008B05E8" w:rsidRPr="00575698">
        <w:t xml:space="preserve"> Положения</w:t>
      </w:r>
      <w:r w:rsidR="002D1D45" w:rsidRPr="00575698">
        <w:t>;</w:t>
      </w:r>
      <w:bookmarkEnd w:id="2151"/>
      <w:bookmarkEnd w:id="2155"/>
    </w:p>
    <w:p w14:paraId="653C1D2C" w14:textId="1F7C894F" w:rsidR="00F87920" w:rsidRPr="00575698" w:rsidRDefault="008B05E8" w:rsidP="00634ABE">
      <w:pPr>
        <w:pStyle w:val="6"/>
        <w:numPr>
          <w:ilvl w:val="4"/>
          <w:numId w:val="19"/>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233FEB">
        <w:t>6.6.2(24)(</w:t>
      </w:r>
      <w:r w:rsidR="00233FEB" w:rsidRPr="005C4C07">
        <w:rPr>
          <w:rFonts w:cs="Calibri"/>
        </w:rPr>
        <w:t>а</w:t>
      </w:r>
      <w:r w:rsidR="00233FEB">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233FEB">
        <w:t>6.6.2(24)(</w:t>
      </w:r>
      <w:r w:rsidR="00233FEB" w:rsidRPr="005C4C07">
        <w:rPr>
          <w:rFonts w:cs="Calibri"/>
        </w:rPr>
        <w:t>б</w:t>
      </w:r>
      <w:r w:rsidR="00233FEB">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233FEB">
        <w:t>6.6.2(24)(</w:t>
      </w:r>
      <w:r w:rsidR="00233FEB" w:rsidRPr="005C4C07">
        <w:rPr>
          <w:rFonts w:cs="Calibri"/>
        </w:rPr>
        <w:t>в</w:t>
      </w:r>
      <w:r w:rsidR="00233FEB">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233FEB" w:rsidRPr="00575698">
        <w:t>Приложение </w:t>
      </w:r>
      <w:r w:rsidR="00233FEB">
        <w:t>5</w:t>
      </w:r>
      <w:r w:rsidR="00D858CB" w:rsidRPr="00061921">
        <w:fldChar w:fldCharType="end"/>
      </w:r>
      <w:r w:rsidRPr="00575698">
        <w:t xml:space="preserve"> к Положению</w:t>
      </w:r>
      <w:r w:rsidRPr="00575698">
        <w:rPr>
          <w:sz w:val="24"/>
        </w:rPr>
        <w:t>;</w:t>
      </w:r>
    </w:p>
    <w:p w14:paraId="4E3813D9" w14:textId="77777777" w:rsidR="002143B8" w:rsidRPr="00575698" w:rsidRDefault="003E2379" w:rsidP="00634ABE">
      <w:pPr>
        <w:pStyle w:val="5"/>
        <w:numPr>
          <w:ilvl w:val="3"/>
          <w:numId w:val="19"/>
        </w:numPr>
      </w:pPr>
      <w:bookmarkStart w:id="2156" w:name="_Ref10467617"/>
      <w:bookmarkStart w:id="2157"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w:t>
      </w:r>
      <w:r w:rsidR="0018127D">
        <w:t>(включая при необходимости</w:t>
      </w:r>
      <w:r w:rsidR="0018127D" w:rsidRPr="00E31765">
        <w:t xml:space="preserve"> </w:t>
      </w:r>
      <w:r w:rsidR="0018127D">
        <w:t xml:space="preserve">их разработку) </w:t>
      </w:r>
      <w:r w:rsidR="009E4096" w:rsidRPr="00575698">
        <w:t xml:space="preserve">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56"/>
    </w:p>
    <w:p w14:paraId="585E5721" w14:textId="54EC1A8C" w:rsidR="003E2379" w:rsidRPr="00575698" w:rsidRDefault="001E7F1F" w:rsidP="00634ABE">
      <w:pPr>
        <w:pStyle w:val="5"/>
        <w:numPr>
          <w:ilvl w:val="3"/>
          <w:numId w:val="19"/>
        </w:numPr>
      </w:pPr>
      <w:bookmarkStart w:id="2158"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25239C">
        <w:rPr>
          <w:rStyle w:val="ad"/>
        </w:rPr>
        <w:footnoteReference w:id="10"/>
      </w:r>
      <w:r w:rsidR="003E2379" w:rsidRPr="00575698">
        <w:t>;</w:t>
      </w:r>
      <w:bookmarkEnd w:id="2157"/>
      <w:bookmarkEnd w:id="2158"/>
    </w:p>
    <w:p w14:paraId="36416B06" w14:textId="77777777" w:rsidR="005A21FD" w:rsidRPr="00575698" w:rsidRDefault="005A21FD" w:rsidP="00634ABE">
      <w:pPr>
        <w:pStyle w:val="5"/>
        <w:numPr>
          <w:ilvl w:val="3"/>
          <w:numId w:val="19"/>
        </w:numPr>
      </w:pPr>
      <w:bookmarkStart w:id="2159"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9"/>
    </w:p>
    <w:p w14:paraId="06B39D73" w14:textId="2181D351" w:rsidR="009E4096" w:rsidRPr="00575698" w:rsidRDefault="009E4096" w:rsidP="00634ABE">
      <w:pPr>
        <w:pStyle w:val="5"/>
        <w:numPr>
          <w:ilvl w:val="3"/>
          <w:numId w:val="19"/>
        </w:numPr>
      </w:pPr>
      <w:bookmarkStart w:id="2160" w:name="_Ref514063446"/>
      <w:bookmarkStart w:id="2161" w:name="_Ref409372236"/>
      <w:bookmarkStart w:id="2162" w:name="_Ref409384215"/>
      <w:bookmarkStart w:id="2163" w:name="_Ref409392908"/>
      <w:bookmarkStart w:id="2164" w:name="_Ref408961230"/>
      <w:bookmarkStart w:id="2165" w:name="_Ref409525750"/>
      <w:bookmarkStart w:id="2166"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0025239C">
        <w:rPr>
          <w:rStyle w:val="ad"/>
        </w:rPr>
        <w:footnoteReference w:id="11"/>
      </w:r>
      <w:r w:rsidRPr="00575698">
        <w:t>;</w:t>
      </w:r>
      <w:bookmarkEnd w:id="2160"/>
    </w:p>
    <w:p w14:paraId="33ABF735" w14:textId="77777777" w:rsidR="003D2196" w:rsidRPr="00575698" w:rsidRDefault="003D2196" w:rsidP="00634ABE">
      <w:pPr>
        <w:pStyle w:val="5"/>
        <w:numPr>
          <w:ilvl w:val="3"/>
          <w:numId w:val="19"/>
        </w:numPr>
      </w:pPr>
      <w:bookmarkStart w:id="2167" w:name="_Ref10467177"/>
      <w:bookmarkStart w:id="2168"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67"/>
    </w:p>
    <w:p w14:paraId="67376918" w14:textId="59E41A7D" w:rsidR="002C4382" w:rsidRPr="00575698" w:rsidRDefault="002C4382" w:rsidP="00634ABE">
      <w:pPr>
        <w:pStyle w:val="5"/>
        <w:numPr>
          <w:ilvl w:val="3"/>
          <w:numId w:val="19"/>
        </w:numPr>
      </w:pPr>
      <w:bookmarkStart w:id="2169"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233FEB">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bookmarkEnd w:id="2161"/>
      <w:bookmarkEnd w:id="2162"/>
      <w:bookmarkEnd w:id="2163"/>
      <w:bookmarkEnd w:id="2164"/>
      <w:bookmarkEnd w:id="2165"/>
      <w:bookmarkEnd w:id="2168"/>
      <w:bookmarkEnd w:id="2169"/>
    </w:p>
    <w:p w14:paraId="53C7AA70" w14:textId="1ED9224D" w:rsidR="00B45BE4" w:rsidRPr="00575698" w:rsidRDefault="00B45BE4" w:rsidP="00634ABE">
      <w:pPr>
        <w:pStyle w:val="6"/>
        <w:numPr>
          <w:ilvl w:val="4"/>
          <w:numId w:val="19"/>
        </w:numPr>
      </w:pPr>
      <w:bookmarkStart w:id="2170" w:name="_Ref408959906"/>
      <w:r w:rsidRPr="00575698">
        <w:t>в ходе проведения конкурентн</w:t>
      </w:r>
      <w:r w:rsidR="00D74697">
        <w:t>ой</w:t>
      </w:r>
      <w:r w:rsidRPr="00575698">
        <w:t xml:space="preserve"> </w:t>
      </w:r>
      <w:r w:rsidR="006F33B9" w:rsidRPr="00575698">
        <w:t>процедур</w:t>
      </w:r>
      <w:r w:rsidR="00D74697">
        <w:t>ы</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64705B99" w14:textId="1351E45A" w:rsidR="00B45BE4" w:rsidRPr="00575698" w:rsidRDefault="00B45BE4" w:rsidP="00634ABE">
      <w:pPr>
        <w:pStyle w:val="6"/>
        <w:numPr>
          <w:ilvl w:val="4"/>
          <w:numId w:val="19"/>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233FEB" w:rsidRPr="005C4C07">
        <w:rPr>
          <w:rFonts w:cs="Calibri"/>
        </w:rPr>
        <w:t>Приложение </w:t>
      </w:r>
      <w:r w:rsidR="00233FEB" w:rsidRPr="002C0FFD">
        <w:rPr>
          <w:rFonts w:cs="Calibri"/>
        </w:rPr>
        <w:t>5</w:t>
      </w:r>
      <w:r w:rsidR="00D858CB" w:rsidRPr="00061921">
        <w:fldChar w:fldCharType="end"/>
      </w:r>
      <w:r w:rsidRPr="00575698">
        <w:t>;</w:t>
      </w:r>
    </w:p>
    <w:p w14:paraId="4576DC7E" w14:textId="1761C61B" w:rsidR="002C4382" w:rsidRPr="00575698" w:rsidRDefault="006F33B9" w:rsidP="00634ABE">
      <w:pPr>
        <w:pStyle w:val="6"/>
        <w:numPr>
          <w:ilvl w:val="4"/>
          <w:numId w:val="19"/>
        </w:numPr>
      </w:pPr>
      <w:r w:rsidRPr="00575698">
        <w:t>договор заключа</w:t>
      </w:r>
      <w:r w:rsidR="003152F9">
        <w:t>е</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53592708" w14:textId="59F3C167" w:rsidR="00EC57C7" w:rsidRPr="00B351EB" w:rsidRDefault="00FC69AE" w:rsidP="00634ABE">
      <w:pPr>
        <w:pStyle w:val="5"/>
        <w:keepNext/>
        <w:numPr>
          <w:ilvl w:val="3"/>
          <w:numId w:val="19"/>
        </w:numPr>
      </w:pPr>
      <w:bookmarkStart w:id="2171" w:name="_Ref491349020"/>
      <w:bookmarkStart w:id="2172" w:name="_Ref411423771"/>
      <w:bookmarkStart w:id="2173" w:name="_Ref409384349"/>
      <w:bookmarkStart w:id="2174" w:name="_Ref409215104"/>
      <w:bookmarkEnd w:id="2166"/>
      <w:bookmarkEnd w:id="2170"/>
      <w:r>
        <w:t xml:space="preserve">осуществляется закупка </w:t>
      </w:r>
      <w:r w:rsidR="00EC57C7" w:rsidRPr="00EC57C7">
        <w:t>промышленной продукции российского происхождения, в том числе</w:t>
      </w:r>
      <w:r w:rsidR="00EC57C7" w:rsidRPr="00B351EB">
        <w:t xml:space="preserve"> </w:t>
      </w:r>
      <w:r>
        <w:t>в целях исполнения требований ПП 2013</w:t>
      </w:r>
      <w:r w:rsidR="00995D16">
        <w:t>,</w:t>
      </w:r>
      <w:r>
        <w:t xml:space="preserve"> и </w:t>
      </w:r>
      <w:r w:rsidR="00EC57C7" w:rsidRPr="00B351EB">
        <w:t>договор заключается с одним из нижеуказанных лиц</w:t>
      </w:r>
      <w:r w:rsidR="00B351EB">
        <w:t>:</w:t>
      </w:r>
    </w:p>
    <w:p w14:paraId="09B31301" w14:textId="00A6C932" w:rsidR="00B351EB" w:rsidRDefault="00B351EB" w:rsidP="00B351EB">
      <w:pPr>
        <w:pStyle w:val="6"/>
        <w:numPr>
          <w:ilvl w:val="4"/>
          <w:numId w:val="19"/>
        </w:numPr>
      </w:pPr>
      <w:r>
        <w:t xml:space="preserve">лицо, указанное в одном </w:t>
      </w:r>
      <w:r w:rsidR="00FC69AE">
        <w:t xml:space="preserve">из реестров, предусмотренных пунктом 2 ПП 2013, </w:t>
      </w:r>
      <w:r>
        <w:t>в случае приобретения соответствующего товара из реестра;</w:t>
      </w:r>
    </w:p>
    <w:p w14:paraId="76D908EA" w14:textId="0787144A" w:rsidR="00B351EB" w:rsidRPr="00575698" w:rsidRDefault="00B351EB" w:rsidP="00B351EB">
      <w:pPr>
        <w:pStyle w:val="6"/>
        <w:numPr>
          <w:ilvl w:val="4"/>
          <w:numId w:val="19"/>
        </w:numPr>
      </w:pPr>
      <w:r>
        <w:t xml:space="preserve">лицо, </w:t>
      </w:r>
      <w:bookmarkEnd w:id="2171"/>
      <w:r w:rsidRPr="00B351EB">
        <w:t>включенное в Перечень производителей промышленной продукции, произведенной на территории Российской Федерации, размещенный на официальном сайте Минпромторга России</w:t>
      </w:r>
      <w:r>
        <w:t>;</w:t>
      </w:r>
    </w:p>
    <w:p w14:paraId="5F2D2C48" w14:textId="77777777" w:rsidR="00A05544" w:rsidRPr="00575698" w:rsidRDefault="00642887" w:rsidP="00634ABE">
      <w:pPr>
        <w:pStyle w:val="5"/>
        <w:numPr>
          <w:ilvl w:val="3"/>
          <w:numId w:val="19"/>
        </w:numPr>
      </w:pPr>
      <w:bookmarkStart w:id="2175"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72"/>
      <w:bookmarkEnd w:id="2175"/>
    </w:p>
    <w:p w14:paraId="6308B57F" w14:textId="76261753" w:rsidR="005C2851" w:rsidRPr="00575698" w:rsidRDefault="005C2851" w:rsidP="00634ABE">
      <w:pPr>
        <w:pStyle w:val="5"/>
        <w:numPr>
          <w:ilvl w:val="3"/>
          <w:numId w:val="19"/>
        </w:numPr>
      </w:pPr>
      <w:bookmarkStart w:id="2176" w:name="_Ref412290934"/>
      <w:bookmarkStart w:id="2177" w:name="_Ref435263303"/>
      <w:bookmarkStart w:id="2178"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r w:rsidR="0025239C">
        <w:rPr>
          <w:rStyle w:val="ad"/>
        </w:rPr>
        <w:footnoteReference w:id="12"/>
      </w:r>
      <w:r w:rsidRPr="00575698">
        <w:t>;</w:t>
      </w:r>
      <w:bookmarkEnd w:id="2176"/>
      <w:bookmarkEnd w:id="2177"/>
    </w:p>
    <w:p w14:paraId="6027C631" w14:textId="77777777" w:rsidR="00DD5DF7" w:rsidRPr="00575698" w:rsidRDefault="00DD5DF7" w:rsidP="00634ABE">
      <w:pPr>
        <w:pStyle w:val="5"/>
        <w:numPr>
          <w:ilvl w:val="3"/>
          <w:numId w:val="19"/>
        </w:numPr>
      </w:pPr>
      <w:bookmarkStart w:id="2179" w:name="_Ref316997437"/>
      <w:bookmarkStart w:id="2180" w:name="_Ref435272500"/>
      <w:bookmarkStart w:id="2181" w:name="_Ref412748755"/>
      <w:bookmarkStart w:id="2182"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13"/>
      </w:r>
      <w:r w:rsidRPr="00575698">
        <w:t xml:space="preserve"> воздушных судов;</w:t>
      </w:r>
      <w:bookmarkEnd w:id="2179"/>
    </w:p>
    <w:p w14:paraId="70EB25B5" w14:textId="485D30F5" w:rsidR="009026D3" w:rsidRPr="00575698" w:rsidRDefault="009026D3" w:rsidP="00634ABE">
      <w:pPr>
        <w:pStyle w:val="5"/>
        <w:numPr>
          <w:ilvl w:val="3"/>
          <w:numId w:val="19"/>
        </w:numPr>
      </w:pPr>
      <w:bookmarkStart w:id="2183" w:name="_Ref442037502"/>
      <w:bookmarkEnd w:id="2180"/>
      <w:r w:rsidRPr="00575698">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r w:rsidR="0025239C">
        <w:rPr>
          <w:rStyle w:val="ad"/>
        </w:rPr>
        <w:footnoteReference w:id="14"/>
      </w:r>
      <w:r w:rsidRPr="00575698">
        <w:t>;</w:t>
      </w:r>
      <w:bookmarkEnd w:id="2183"/>
    </w:p>
    <w:p w14:paraId="08127DC7" w14:textId="274B3BA1" w:rsidR="00A70BF1" w:rsidRPr="00575698" w:rsidRDefault="00A70BF1" w:rsidP="00634ABE">
      <w:pPr>
        <w:pStyle w:val="5"/>
        <w:numPr>
          <w:ilvl w:val="3"/>
          <w:numId w:val="19"/>
        </w:numPr>
      </w:pPr>
      <w:bookmarkStart w:id="2184" w:name="_Ref442037512"/>
      <w:bookmarkStart w:id="2185"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0025239C">
        <w:rPr>
          <w:rStyle w:val="ad"/>
        </w:rPr>
        <w:footnoteReference w:id="15"/>
      </w:r>
      <w:r w:rsidRPr="00575698">
        <w:t>;</w:t>
      </w:r>
      <w:bookmarkEnd w:id="2181"/>
      <w:bookmarkEnd w:id="2184"/>
      <w:bookmarkEnd w:id="2185"/>
    </w:p>
    <w:p w14:paraId="486FF9DC" w14:textId="77777777" w:rsidR="00853395" w:rsidRPr="00575698" w:rsidDel="00A9350E" w:rsidRDefault="00853395" w:rsidP="00634ABE">
      <w:pPr>
        <w:pStyle w:val="5"/>
        <w:numPr>
          <w:ilvl w:val="3"/>
          <w:numId w:val="19"/>
        </w:numPr>
      </w:pPr>
      <w:bookmarkStart w:id="2186" w:name="_Ref23694957"/>
      <w:bookmarkStart w:id="2187" w:name="_Ref436060851"/>
      <w:bookmarkStart w:id="2188" w:name="_Ref409384958"/>
      <w:bookmarkStart w:id="2189" w:name="_Ref435263655"/>
      <w:bookmarkEnd w:id="2173"/>
      <w:bookmarkEnd w:id="2178"/>
      <w:bookmarkEnd w:id="2182"/>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233FEB">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233FEB">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233FEB">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86"/>
      <w:r w:rsidR="00B011D5" w:rsidRPr="00575698">
        <w:t xml:space="preserve"> </w:t>
      </w:r>
      <w:bookmarkEnd w:id="2187"/>
    </w:p>
    <w:p w14:paraId="0AD13A1A" w14:textId="53126A27" w:rsidR="008E09C3" w:rsidRPr="00575698" w:rsidRDefault="00EA5E45" w:rsidP="00EA5E45">
      <w:pPr>
        <w:pStyle w:val="5"/>
        <w:numPr>
          <w:ilvl w:val="3"/>
          <w:numId w:val="19"/>
        </w:numPr>
      </w:pPr>
      <w:bookmarkStart w:id="2190" w:name="_Ref436060809"/>
      <w:r w:rsidRPr="00EA5E45">
        <w:t>заключается договор при возникновении неотложной потребности в определенной продукции, а применение конкурентных способов закупки неприемлемо вследствие отсутствия времени на их проведение в одном из следующих случаев</w:t>
      </w:r>
      <w:r w:rsidR="008E09C3" w:rsidRPr="00575698">
        <w:t>:</w:t>
      </w:r>
      <w:bookmarkEnd w:id="2152"/>
      <w:bookmarkEnd w:id="2174"/>
      <w:bookmarkEnd w:id="2188"/>
      <w:bookmarkEnd w:id="2189"/>
      <w:bookmarkEnd w:id="2190"/>
    </w:p>
    <w:p w14:paraId="17AEAE5F" w14:textId="1E072305" w:rsidR="008E09C3" w:rsidRPr="00575698" w:rsidRDefault="00EA5E45" w:rsidP="00EA5E45">
      <w:pPr>
        <w:pStyle w:val="6"/>
        <w:numPr>
          <w:ilvl w:val="4"/>
          <w:numId w:val="19"/>
        </w:numPr>
      </w:pPr>
      <w:bookmarkStart w:id="2191" w:name="_Ref268082922"/>
      <w:r w:rsidRPr="00EA5E45">
        <w:t>в целях предотвращения аварий либо их ликвидации в объемах, необходимых для осуществления указанных действий;</w:t>
      </w:r>
    </w:p>
    <w:p w14:paraId="23642B76" w14:textId="0371CB96" w:rsidR="008E09C3" w:rsidRPr="00575698" w:rsidRDefault="00EA5E45" w:rsidP="00EA5E45">
      <w:pPr>
        <w:pStyle w:val="6"/>
        <w:numPr>
          <w:ilvl w:val="4"/>
          <w:numId w:val="19"/>
        </w:numPr>
      </w:pPr>
      <w:r w:rsidRPr="00EA5E45">
        <w:t>при возникновении</w:t>
      </w:r>
      <w:r>
        <w:t xml:space="preserve"> чрезвычайных обстоятельств</w:t>
      </w:r>
      <w:r>
        <w:rPr>
          <w:rStyle w:val="ad"/>
        </w:rPr>
        <w:footnoteReference w:id="16"/>
      </w:r>
      <w:r w:rsidRPr="00EA5E45">
        <w:t xml:space="preserve"> или ликвидации их последствий в объемах, необходимых для осуществления указанных действий, если вследствие наступления чрезвычайных обстоятельств (или их угрозы) создается явная опасность для жизни и здоровья человека, состояния окружающей среды, либо риск причинения значительного ущерба, остановки основного технологического процесса, остановки текущей хозяйственной деятельности заказчика</w:t>
      </w:r>
      <w:r w:rsidR="004816E2">
        <w:t>, риск неисполнения ГОЗ</w:t>
      </w:r>
      <w:r w:rsidR="008E09C3" w:rsidRPr="00575698">
        <w:t>;</w:t>
      </w:r>
    </w:p>
    <w:p w14:paraId="54E40324" w14:textId="3683E131" w:rsidR="00952260" w:rsidRPr="00575698" w:rsidRDefault="00EA5E45" w:rsidP="00EA5E45">
      <w:pPr>
        <w:pStyle w:val="6"/>
        <w:numPr>
          <w:ilvl w:val="4"/>
          <w:numId w:val="19"/>
        </w:numPr>
      </w:pPr>
      <w:r w:rsidRPr="00EA5E45">
        <w:t>вследствие возникновения чрезвычайных обстоятельств у заказчика имеются достаточные основания полагать, что заключение договора позволит достичь наибольшего экономического эффекта сделки и/или предотвратит невозможность удовлетворения потребности заказчика в связи с ожидаемым дефицитом продукции на рынке, в том числе в целях формирования страховых запасов продукции</w:t>
      </w:r>
      <w:r w:rsidR="00952260" w:rsidRPr="00575698">
        <w:t>;</w:t>
      </w:r>
    </w:p>
    <w:p w14:paraId="61198058" w14:textId="13DBF234" w:rsidR="00FE0C3F" w:rsidRPr="00575698" w:rsidRDefault="00B43102" w:rsidP="00634ABE">
      <w:pPr>
        <w:pStyle w:val="5"/>
        <w:numPr>
          <w:ilvl w:val="3"/>
          <w:numId w:val="19"/>
        </w:numPr>
      </w:pPr>
      <w:bookmarkStart w:id="2192" w:name="_Hlt311062019"/>
      <w:bookmarkStart w:id="2193" w:name="_Hlt314479987"/>
      <w:bookmarkStart w:id="2194" w:name="_Toc271021222"/>
      <w:bookmarkStart w:id="2195" w:name="_Hlt309242935"/>
      <w:bookmarkStart w:id="2196" w:name="_Ref408959628"/>
      <w:bookmarkStart w:id="2197" w:name="_Ref409903702"/>
      <w:bookmarkStart w:id="2198" w:name="_Ref21686558"/>
      <w:bookmarkStart w:id="2199" w:name="_Ref411520248"/>
      <w:bookmarkStart w:id="2200" w:name="_Ref299185256"/>
      <w:bookmarkStart w:id="2201" w:name="_Toc368984157"/>
      <w:bookmarkEnd w:id="2191"/>
      <w:bookmarkEnd w:id="2192"/>
      <w:bookmarkEnd w:id="2193"/>
      <w:bookmarkEnd w:id="2194"/>
      <w:bookmarkEnd w:id="2195"/>
      <w:bookmarkEnd w:id="2196"/>
      <w:r>
        <w:t>осуществляется закупка малого объема у единственного поставщика, в том числе с использованием ЕАТ</w:t>
      </w:r>
      <w:r w:rsidR="007A7650" w:rsidRPr="00575698">
        <w:t xml:space="preserve">, 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17"/>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202" w:name="_Ref409215438"/>
      <w:bookmarkStart w:id="2203" w:name="_Ref409372288"/>
      <w:bookmarkEnd w:id="2197"/>
      <w:r w:rsidR="00E86553" w:rsidRPr="00575698">
        <w:t xml:space="preserve"> </w:t>
      </w:r>
      <w:bookmarkEnd w:id="2198"/>
    </w:p>
    <w:p w14:paraId="2A5D8730" w14:textId="77777777" w:rsidR="00476BA0" w:rsidRPr="00575698" w:rsidRDefault="002C4382" w:rsidP="00634ABE">
      <w:pPr>
        <w:pStyle w:val="5"/>
        <w:numPr>
          <w:ilvl w:val="3"/>
          <w:numId w:val="19"/>
        </w:numPr>
      </w:pPr>
      <w:bookmarkStart w:id="2204" w:name="_Ref412489587"/>
      <w:bookmarkStart w:id="2205" w:name="_Ref411522104"/>
      <w:bookmarkStart w:id="2206"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202"/>
      <w:r w:rsidR="00235D84" w:rsidRPr="00575698">
        <w:t xml:space="preserve"> или лицом, уполномоченным таким продавцом</w:t>
      </w:r>
      <w:r w:rsidR="00235D84" w:rsidRPr="00575698">
        <w:rPr>
          <w:rStyle w:val="ad"/>
        </w:rPr>
        <w:footnoteReference w:id="18"/>
      </w:r>
      <w:r w:rsidR="007A49B9" w:rsidRPr="00575698">
        <w:t>;</w:t>
      </w:r>
      <w:bookmarkEnd w:id="2199"/>
      <w:bookmarkEnd w:id="2204"/>
      <w:bookmarkEnd w:id="2205"/>
      <w:bookmarkEnd w:id="2206"/>
    </w:p>
    <w:p w14:paraId="61180065" w14:textId="6BE17988" w:rsidR="00017B0B" w:rsidRPr="00575698" w:rsidRDefault="00E059DE" w:rsidP="00634ABE">
      <w:pPr>
        <w:numPr>
          <w:ilvl w:val="3"/>
          <w:numId w:val="19"/>
        </w:numPr>
      </w:pPr>
      <w:bookmarkStart w:id="2207" w:name="_Ref514063575"/>
      <w:bookmarkStart w:id="2208"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7"/>
    </w:p>
    <w:p w14:paraId="70D4193A" w14:textId="77777777" w:rsidR="00017B0B" w:rsidRPr="00575698" w:rsidRDefault="00017B0B" w:rsidP="00634ABE">
      <w:pPr>
        <w:pStyle w:val="5"/>
        <w:numPr>
          <w:ilvl w:val="3"/>
          <w:numId w:val="19"/>
        </w:numPr>
      </w:pPr>
      <w:bookmarkStart w:id="2209" w:name="_Ref10467644"/>
      <w:bookmarkStart w:id="2210" w:name="_Ref21686278"/>
      <w:bookmarkEnd w:id="2208"/>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9"/>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10"/>
    </w:p>
    <w:p w14:paraId="13D8AD8D" w14:textId="77777777" w:rsidR="009C7996" w:rsidRPr="00575698" w:rsidRDefault="00304167" w:rsidP="00634ABE">
      <w:pPr>
        <w:pStyle w:val="5"/>
        <w:numPr>
          <w:ilvl w:val="3"/>
          <w:numId w:val="19"/>
        </w:numPr>
      </w:pPr>
      <w:bookmarkStart w:id="2211" w:name="_Ref10467646"/>
      <w:bookmarkStart w:id="2212"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11"/>
    </w:p>
    <w:p w14:paraId="7A86A7DA" w14:textId="2578563A" w:rsidR="00FA45A2" w:rsidRPr="00575698" w:rsidRDefault="00CB7A03" w:rsidP="00634ABE">
      <w:pPr>
        <w:pStyle w:val="5"/>
        <w:numPr>
          <w:ilvl w:val="3"/>
          <w:numId w:val="19"/>
        </w:numPr>
      </w:pPr>
      <w:bookmarkStart w:id="2213" w:name="_Ref10467648"/>
      <w:r w:rsidRPr="00A76CDC">
        <w:t>в срок до 31.12.2023 осуществляется закупка оборудования, запасных частей, комплектующих изделий, материалов, строительно-монтажных работ в целях реализации АО «НПП «Исток» им. А.И.Шокина» - резидентом особой экономической зоны технико-внедренческого типа «Исток» Московская область, г.Фрязино производственных планов, инвестиционных проектов, государственных программ</w:t>
      </w:r>
      <w:r w:rsidR="00CF21FC" w:rsidRPr="00575698">
        <w:t>;</w:t>
      </w:r>
      <w:bookmarkEnd w:id="2213"/>
    </w:p>
    <w:p w14:paraId="1AE247CA" w14:textId="55806299" w:rsidR="00E903FF" w:rsidRPr="00575698" w:rsidRDefault="00286ECD" w:rsidP="00634ABE">
      <w:pPr>
        <w:pStyle w:val="5"/>
        <w:numPr>
          <w:ilvl w:val="3"/>
          <w:numId w:val="19"/>
        </w:numPr>
      </w:pPr>
      <w:bookmarkStart w:id="2214"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r w:rsidR="0025239C">
        <w:rPr>
          <w:rStyle w:val="ad"/>
        </w:rPr>
        <w:footnoteReference w:id="19"/>
      </w:r>
      <w:r w:rsidR="00E903FF" w:rsidRPr="00575698">
        <w:t>;</w:t>
      </w:r>
      <w:bookmarkEnd w:id="2214"/>
    </w:p>
    <w:p w14:paraId="75E8D1F1" w14:textId="5449B490" w:rsidR="00E903FF" w:rsidRPr="00575698" w:rsidRDefault="00286ECD" w:rsidP="00634ABE">
      <w:pPr>
        <w:pStyle w:val="5"/>
        <w:numPr>
          <w:ilvl w:val="3"/>
          <w:numId w:val="19"/>
        </w:numPr>
      </w:pPr>
      <w:bookmarkStart w:id="2215"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r w:rsidR="0025239C">
        <w:rPr>
          <w:rStyle w:val="ad"/>
        </w:rPr>
        <w:footnoteReference w:id="20"/>
      </w:r>
      <w:r w:rsidR="00E903FF" w:rsidRPr="00575698">
        <w:t>;</w:t>
      </w:r>
      <w:bookmarkEnd w:id="2215"/>
    </w:p>
    <w:p w14:paraId="7FCB0847" w14:textId="5280E727" w:rsidR="005200FE" w:rsidRPr="00575698" w:rsidRDefault="003645BB" w:rsidP="00634ABE">
      <w:pPr>
        <w:pStyle w:val="5"/>
        <w:numPr>
          <w:ilvl w:val="3"/>
          <w:numId w:val="19"/>
        </w:numPr>
      </w:pPr>
      <w:bookmarkStart w:id="2216" w:name="_Ref490669251"/>
      <w:bookmarkStart w:id="2217" w:name="_Ref468130988"/>
      <w:r w:rsidRPr="00575698">
        <w:t xml:space="preserve">заключается договор </w:t>
      </w:r>
      <w:r w:rsidR="005200FE" w:rsidRPr="00575698">
        <w:t xml:space="preserve">с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 xml:space="preserve">или изыскательских работ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16"/>
    </w:p>
    <w:p w14:paraId="2B098434" w14:textId="77777777" w:rsidR="00E01B15" w:rsidRPr="00575698" w:rsidRDefault="00195337" w:rsidP="00634ABE">
      <w:pPr>
        <w:pStyle w:val="5"/>
        <w:numPr>
          <w:ilvl w:val="3"/>
          <w:numId w:val="19"/>
        </w:numPr>
      </w:pPr>
      <w:bookmarkStart w:id="2218" w:name="_Ref10467214"/>
      <w:bookmarkStart w:id="2219"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8"/>
    </w:p>
    <w:p w14:paraId="272194D6" w14:textId="44364CA6" w:rsidR="009D79AF" w:rsidRPr="00575698" w:rsidRDefault="00AC3F19" w:rsidP="00634ABE">
      <w:pPr>
        <w:pStyle w:val="5"/>
        <w:numPr>
          <w:ilvl w:val="3"/>
          <w:numId w:val="19"/>
        </w:numPr>
      </w:pPr>
      <w:bookmarkStart w:id="2220" w:name="_Ref10467300"/>
      <w:bookmarkStart w:id="2221" w:name="_Ref490672748"/>
      <w:bookmarkStart w:id="2222"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387B82" w:rsidRPr="00387B82">
        <w:t xml:space="preserve"> </w:t>
      </w:r>
      <w:r w:rsidR="00387B82" w:rsidRPr="00AE64D6">
        <w:t>или осуществляется приобретение</w:t>
      </w:r>
      <w:r w:rsidR="00387B82" w:rsidRPr="00387B82">
        <w:t xml:space="preserve"> </w:t>
      </w:r>
      <w:r w:rsidR="00387B82" w:rsidRPr="00AE64D6">
        <w:t>АО «Корпорация «Росхимзащита» кислорода за рубежом, а также сопутствующих услуг и работ</w:t>
      </w:r>
      <w:r w:rsidR="009D79AF" w:rsidRPr="00575698">
        <w:t>;</w:t>
      </w:r>
      <w:bookmarkEnd w:id="2220"/>
    </w:p>
    <w:p w14:paraId="4E579654" w14:textId="61AD3F8E" w:rsidR="00AC6C97" w:rsidRPr="00575698" w:rsidRDefault="009D79AF" w:rsidP="00634ABE">
      <w:pPr>
        <w:pStyle w:val="5"/>
        <w:numPr>
          <w:ilvl w:val="3"/>
          <w:numId w:val="19"/>
        </w:numPr>
      </w:pPr>
      <w:bookmarkStart w:id="2223" w:name="_Ref514063660"/>
      <w:bookmarkStart w:id="2224"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25239C" w:rsidRPr="0025239C">
        <w:rPr>
          <w:rStyle w:val="ad"/>
        </w:rPr>
        <w:t xml:space="preserve"> </w:t>
      </w:r>
      <w:r w:rsidR="0025239C">
        <w:rPr>
          <w:rStyle w:val="ad"/>
        </w:rPr>
        <w:footnoteReference w:id="21"/>
      </w:r>
      <w:r w:rsidR="00AC6C97" w:rsidRPr="00575698">
        <w:t>;</w:t>
      </w:r>
      <w:bookmarkEnd w:id="2223"/>
    </w:p>
    <w:p w14:paraId="112F0463" w14:textId="5E4581BB" w:rsidR="00454A92" w:rsidRPr="00575698" w:rsidRDefault="00AC6C97" w:rsidP="00634ABE">
      <w:pPr>
        <w:pStyle w:val="5"/>
        <w:numPr>
          <w:ilvl w:val="3"/>
          <w:numId w:val="19"/>
        </w:numPr>
      </w:pPr>
      <w:bookmarkStart w:id="2225" w:name="_Ref510124797"/>
      <w:bookmarkStart w:id="2226" w:name="_Ref509325339"/>
      <w:bookmarkStart w:id="2227"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22"/>
      </w:r>
      <w:r w:rsidR="00F80E97" w:rsidRPr="00575698">
        <w:t>, или</w:t>
      </w:r>
      <w:r w:rsidR="00A76437" w:rsidRPr="00575698">
        <w:t xml:space="preserve"> с</w:t>
      </w:r>
      <w:r w:rsidR="00F80E97" w:rsidRPr="00575698">
        <w:t xml:space="preserve"> организацией Корпорации, зарегистрированной за пределами Российской Федерации до всту</w:t>
      </w:r>
      <w:r w:rsidR="00997505">
        <w:t>пления в силу Закона 223-ФЗ (до </w:t>
      </w:r>
      <w:r w:rsidR="00F80E97" w:rsidRPr="00575698">
        <w:t>01.01.2012)</w:t>
      </w:r>
      <w:r w:rsidR="0025239C" w:rsidRPr="0025239C">
        <w:rPr>
          <w:rStyle w:val="ad"/>
        </w:rPr>
        <w:t xml:space="preserve"> </w:t>
      </w:r>
      <w:r w:rsidR="0025239C">
        <w:rPr>
          <w:rStyle w:val="ad"/>
        </w:rPr>
        <w:footnoteReference w:id="23"/>
      </w:r>
      <w:r w:rsidR="001404DA" w:rsidRPr="00575698">
        <w:t>;</w:t>
      </w:r>
      <w:bookmarkEnd w:id="2225"/>
      <w:bookmarkEnd w:id="2226"/>
    </w:p>
    <w:p w14:paraId="53C804B5" w14:textId="77777777" w:rsidR="00F80E97" w:rsidRPr="00575698" w:rsidRDefault="00FA63FB" w:rsidP="00634ABE">
      <w:pPr>
        <w:pStyle w:val="5"/>
        <w:numPr>
          <w:ilvl w:val="3"/>
          <w:numId w:val="19"/>
        </w:numPr>
      </w:pPr>
      <w:bookmarkStart w:id="2228" w:name="_Ref21686294"/>
      <w:bookmarkStart w:id="2229" w:name="_Ref506566476"/>
      <w:bookmarkStart w:id="2230"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8"/>
    </w:p>
    <w:p w14:paraId="3B697D2E" w14:textId="77777777" w:rsidR="00763AB4" w:rsidRPr="00575698" w:rsidRDefault="00964FCC" w:rsidP="00634ABE">
      <w:pPr>
        <w:pStyle w:val="5"/>
        <w:numPr>
          <w:ilvl w:val="3"/>
          <w:numId w:val="19"/>
        </w:numPr>
      </w:pPr>
      <w:bookmarkStart w:id="2231" w:name="_Ref21686517"/>
      <w:bookmarkStart w:id="2232"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31"/>
    </w:p>
    <w:p w14:paraId="3167EC3B" w14:textId="77777777" w:rsidR="00C40A8C" w:rsidRDefault="005F2C1C" w:rsidP="00634ABE">
      <w:pPr>
        <w:pStyle w:val="5"/>
        <w:numPr>
          <w:ilvl w:val="3"/>
          <w:numId w:val="19"/>
        </w:numPr>
      </w:pPr>
      <w:bookmarkStart w:id="2233" w:name="_Ref23440860"/>
      <w:bookmarkEnd w:id="2217"/>
      <w:bookmarkEnd w:id="2219"/>
      <w:bookmarkEnd w:id="2221"/>
      <w:bookmarkEnd w:id="2222"/>
      <w:bookmarkEnd w:id="2224"/>
      <w:bookmarkEnd w:id="2227"/>
      <w:bookmarkEnd w:id="2229"/>
      <w:bookmarkEnd w:id="2230"/>
      <w:bookmarkEnd w:id="2232"/>
      <w:r w:rsidRPr="00575698">
        <w:t>заключается договор на поставку товаров (выполнение работ, оказание услуг), необходимых заказчику для производства</w:t>
      </w:r>
      <w:r w:rsidR="00C40A8C">
        <w:t>:</w:t>
      </w:r>
    </w:p>
    <w:p w14:paraId="3B3783E2" w14:textId="1B3D7AEC" w:rsidR="00C40A8C" w:rsidRDefault="005F2C1C" w:rsidP="00C40A8C">
      <w:pPr>
        <w:pStyle w:val="6"/>
        <w:numPr>
          <w:ilvl w:val="4"/>
          <w:numId w:val="19"/>
        </w:numPr>
      </w:pPr>
      <w:r w:rsidRPr="00575698">
        <w:t xml:space="preserve">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24"/>
      </w:r>
      <w:r w:rsidR="00E6084B">
        <w:t>, или</w:t>
      </w:r>
    </w:p>
    <w:p w14:paraId="58F416FD" w14:textId="1223E415" w:rsidR="006B046C" w:rsidRPr="00575698" w:rsidRDefault="00C40A8C" w:rsidP="00C40A8C">
      <w:pPr>
        <w:pStyle w:val="6"/>
        <w:numPr>
          <w:ilvl w:val="4"/>
          <w:numId w:val="19"/>
        </w:numPr>
      </w:pPr>
      <w:r w:rsidRPr="00C40A8C">
        <w:t>газоперекачивающих агрегатов и газотурбинных установок и/или составных их частей в рамках реализации инвестиционных проектов ПАО «Газпром» по строительству магистральных газопроводов и освоению нефтегазоконденсатных месторождений</w:t>
      </w:r>
      <w:r w:rsidR="005F2C1C" w:rsidRPr="00575698">
        <w:t>;</w:t>
      </w:r>
      <w:bookmarkEnd w:id="2233"/>
      <w:r w:rsidR="005F2C1C" w:rsidRPr="00575698">
        <w:t xml:space="preserve"> </w:t>
      </w:r>
    </w:p>
    <w:p w14:paraId="2722DA7A" w14:textId="087A06F8" w:rsidR="00250E40" w:rsidRPr="00575698" w:rsidRDefault="004D0A0F" w:rsidP="00634ABE">
      <w:pPr>
        <w:pStyle w:val="5"/>
        <w:numPr>
          <w:ilvl w:val="3"/>
          <w:numId w:val="19"/>
        </w:numPr>
      </w:pPr>
      <w:bookmarkStart w:id="2234" w:name="_Ref21685611"/>
      <w:r w:rsidRPr="004D0A0F">
        <w:t>заключается договор на поставку продукции, необходимой для выполнения ГОЗ</w:t>
      </w:r>
      <w:r w:rsidR="00BD0592">
        <w:t>;</w:t>
      </w:r>
      <w:bookmarkEnd w:id="2234"/>
    </w:p>
    <w:p w14:paraId="106FF72C" w14:textId="523292FC" w:rsidR="00207B2A" w:rsidRPr="00575698" w:rsidRDefault="00207B2A" w:rsidP="00634ABE">
      <w:pPr>
        <w:pStyle w:val="5"/>
        <w:numPr>
          <w:ilvl w:val="3"/>
          <w:numId w:val="19"/>
        </w:numPr>
      </w:pPr>
      <w:bookmarkStart w:id="2235" w:name="_Ref23405937"/>
      <w:bookmarkStart w:id="2236" w:name="_Ref23604978"/>
      <w:r w:rsidRPr="00575698">
        <w:t>заключается договор внутригруппового займа</w:t>
      </w:r>
      <w:r w:rsidR="00504ECB" w:rsidRPr="00575698">
        <w:rPr>
          <w:rStyle w:val="ad"/>
        </w:rPr>
        <w:footnoteReference w:id="25"/>
      </w:r>
      <w:r w:rsidRPr="00575698">
        <w:t>;</w:t>
      </w:r>
      <w:bookmarkEnd w:id="2235"/>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766D9F">
        <w:t>овых услуг, указанных в подп</w:t>
      </w:r>
      <w:r w:rsidR="00877DD2">
        <w:t>.</w:t>
      </w:r>
      <w:r w:rsidR="00766D9F">
        <w:t>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233FEB">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233FEB">
        <w:t>19.11.4(2)</w:t>
      </w:r>
      <w:r w:rsidR="003E68B8" w:rsidRPr="00061921">
        <w:fldChar w:fldCharType="end"/>
      </w:r>
      <w:r w:rsidR="003E68B8" w:rsidRPr="00575698">
        <w:t xml:space="preserve"> Положения</w:t>
      </w:r>
      <w:r w:rsidR="00A61FB3" w:rsidRPr="00575698">
        <w:rPr>
          <w:rStyle w:val="ad"/>
        </w:rPr>
        <w:footnoteReference w:id="26"/>
      </w:r>
      <w:r w:rsidR="005678F6" w:rsidRPr="00575698">
        <w:t>;</w:t>
      </w:r>
      <w:bookmarkEnd w:id="2236"/>
    </w:p>
    <w:p w14:paraId="326A1226" w14:textId="77777777" w:rsidR="00BC7E5E" w:rsidRPr="00575698" w:rsidRDefault="00207B2A" w:rsidP="00634ABE">
      <w:pPr>
        <w:pStyle w:val="5"/>
        <w:numPr>
          <w:ilvl w:val="3"/>
          <w:numId w:val="19"/>
        </w:numPr>
      </w:pPr>
      <w:bookmarkStart w:id="2237" w:name="_Ref88050651"/>
      <w:bookmarkStart w:id="2238" w:name="_Ref23406264"/>
      <w:r w:rsidRPr="00575698">
        <w:t>заключается договор уступки права требования (договор цессии)</w:t>
      </w:r>
      <w:r w:rsidR="00BC7E5E" w:rsidRPr="00575698">
        <w:t>;</w:t>
      </w:r>
      <w:bookmarkEnd w:id="2237"/>
    </w:p>
    <w:p w14:paraId="2A471A5E" w14:textId="77777777" w:rsidR="00BC7E5E" w:rsidRPr="00575698" w:rsidRDefault="00BC7E5E" w:rsidP="00634ABE">
      <w:pPr>
        <w:pStyle w:val="5"/>
        <w:numPr>
          <w:ilvl w:val="3"/>
          <w:numId w:val="19"/>
        </w:numPr>
      </w:pPr>
      <w:bookmarkStart w:id="2239"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9"/>
    </w:p>
    <w:p w14:paraId="04CB4478" w14:textId="77777777" w:rsidR="00BC7E5E" w:rsidRPr="00575698" w:rsidRDefault="00BC7E5E" w:rsidP="00634ABE">
      <w:pPr>
        <w:pStyle w:val="6"/>
        <w:numPr>
          <w:ilvl w:val="4"/>
          <w:numId w:val="19"/>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050E6B8A" w14:textId="77777777" w:rsidR="00BC7E5E" w:rsidRPr="00575698" w:rsidRDefault="00BC7E5E" w:rsidP="00634ABE">
      <w:pPr>
        <w:pStyle w:val="6"/>
        <w:numPr>
          <w:ilvl w:val="4"/>
          <w:numId w:val="19"/>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15404C9A" w14:textId="77777777" w:rsidR="00207B2A" w:rsidRDefault="00BC7E5E" w:rsidP="00634ABE">
      <w:pPr>
        <w:pStyle w:val="6"/>
        <w:numPr>
          <w:ilvl w:val="4"/>
          <w:numId w:val="19"/>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233FEB">
        <w:t>12</w:t>
      </w:r>
      <w:r w:rsidRPr="00061921">
        <w:fldChar w:fldCharType="end"/>
      </w:r>
      <w:r w:rsidRPr="00575698">
        <w:t xml:space="preserve"> Положения, и заключения договора по их итогам</w:t>
      </w:r>
      <w:bookmarkEnd w:id="2238"/>
      <w:r w:rsidR="0029273B">
        <w:t>;</w:t>
      </w:r>
    </w:p>
    <w:p w14:paraId="5EC75DA6" w14:textId="77777777" w:rsidR="008C5549" w:rsidRDefault="0070669E" w:rsidP="00634ABE">
      <w:pPr>
        <w:pStyle w:val="5"/>
        <w:numPr>
          <w:ilvl w:val="3"/>
          <w:numId w:val="19"/>
        </w:numPr>
      </w:pPr>
      <w:bookmarkStart w:id="2240"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2160A1DE" w14:textId="77777777" w:rsidR="00E338F9" w:rsidRDefault="0023531B" w:rsidP="00634ABE">
      <w:pPr>
        <w:pStyle w:val="5"/>
        <w:numPr>
          <w:ilvl w:val="3"/>
          <w:numId w:val="19"/>
        </w:numPr>
      </w:pPr>
      <w:bookmarkStart w:id="2241" w:name="_Ref72956498"/>
      <w:r>
        <w:t>заключается или продлевается договор страхования с обществом взаимного страхования, членом которого является заказчик</w:t>
      </w:r>
      <w:r w:rsidR="00E338F9">
        <w:t>;</w:t>
      </w:r>
    </w:p>
    <w:p w14:paraId="0D630C49" w14:textId="01774DBD" w:rsidR="007972DE" w:rsidRDefault="002E02D9" w:rsidP="009C297B">
      <w:pPr>
        <w:pStyle w:val="5"/>
        <w:numPr>
          <w:ilvl w:val="3"/>
          <w:numId w:val="19"/>
        </w:numPr>
      </w:pPr>
      <w:bookmarkStart w:id="2242" w:name="_Ref78465019"/>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Pr="008205AC">
        <w:t xml:space="preserve"> на территории Казанского авиационного завода им. С.П.Горбунова - филиал ПАО «Туполев» г.Казань, заключается договор на выполнение строительно-монтажных работ с организацией Корпорации, Партнерством Корпорации, организацией Партнерства Корпорации при условии привлечения для выполнения функций технического заказчика и/или строительного контроля </w:t>
      </w:r>
      <w:r w:rsidR="009C297B" w:rsidRPr="009C297B">
        <w:t>ИДО, в область компетенции которой входит выполнение функций технического заказчика и строительного контроля</w:t>
      </w:r>
      <w:r w:rsidR="007972DE">
        <w:t>;</w:t>
      </w:r>
    </w:p>
    <w:p w14:paraId="77C842F3" w14:textId="2B262FA6" w:rsidR="0080338B" w:rsidRDefault="007972DE">
      <w:pPr>
        <w:pStyle w:val="5"/>
        <w:numPr>
          <w:ilvl w:val="3"/>
          <w:numId w:val="19"/>
        </w:numPr>
      </w:pPr>
      <w:bookmarkStart w:id="2243" w:name="_Ref111015111"/>
      <w:r>
        <w:t>организациями Корпорации, перечень которых утвержден коллегией ВПК и (или) Наблюдательным советом Корпорации, заключается договор на поставку оборудования, запасных частей и инструмента к нему, а также на выполнение работ по увеличению (модернизации, реконструкции) производственных мощностей для обеспечения производства продукции</w:t>
      </w:r>
      <w:r w:rsidR="0080338B">
        <w:t>.</w:t>
      </w:r>
      <w:bookmarkEnd w:id="2243"/>
    </w:p>
    <w:bookmarkEnd w:id="2240"/>
    <w:bookmarkEnd w:id="2241"/>
    <w:bookmarkEnd w:id="2242"/>
    <w:bookmarkEnd w:id="2212"/>
    <w:p w14:paraId="79CE6D18" w14:textId="77777777" w:rsidR="00A05544" w:rsidRPr="00575698" w:rsidRDefault="000A1303" w:rsidP="00634ABE">
      <w:pPr>
        <w:pStyle w:val="4"/>
        <w:numPr>
          <w:ilvl w:val="2"/>
          <w:numId w:val="19"/>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233FEB">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233FEB">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233FEB">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08E90DB7" w14:textId="77777777" w:rsidR="00E06B85" w:rsidRPr="00575698" w:rsidRDefault="0046267D" w:rsidP="00634ABE">
      <w:pPr>
        <w:pStyle w:val="4"/>
        <w:numPr>
          <w:ilvl w:val="2"/>
          <w:numId w:val="19"/>
        </w:numPr>
      </w:pPr>
      <w:bookmarkStart w:id="2244" w:name="_Ref19547939"/>
      <w:bookmarkStart w:id="2245" w:name="_Ref530638794"/>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6FBFEDA3" w14:textId="77777777" w:rsidR="0046267D" w:rsidRPr="00575698" w:rsidRDefault="0046267D" w:rsidP="00634ABE">
      <w:pPr>
        <w:pStyle w:val="4"/>
        <w:numPr>
          <w:ilvl w:val="2"/>
          <w:numId w:val="19"/>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310C73FA" w14:textId="77777777" w:rsidR="0046267D" w:rsidRPr="00575698" w:rsidRDefault="00E42094" w:rsidP="00634ABE">
      <w:pPr>
        <w:pStyle w:val="4"/>
        <w:numPr>
          <w:ilvl w:val="2"/>
          <w:numId w:val="19"/>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45CA0C6C" w14:textId="77777777" w:rsidR="00F20565" w:rsidRPr="00F20565" w:rsidRDefault="00E42094" w:rsidP="00F20565">
      <w:pPr>
        <w:pStyle w:val="4"/>
        <w:numPr>
          <w:ilvl w:val="2"/>
          <w:numId w:val="19"/>
        </w:numPr>
      </w:pPr>
      <w:bookmarkStart w:id="2246" w:name="_Ref99631483"/>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w:t>
      </w:r>
      <w:r w:rsidR="00F20565" w:rsidRPr="00F20565">
        <w:t>, размер НМЦ договора по которо</w:t>
      </w:r>
      <w:r w:rsidR="00416758">
        <w:t>й</w:t>
      </w:r>
      <w:r w:rsidR="00F20565" w:rsidRPr="00F20565">
        <w:t xml:space="preserve"> не превышает:</w:t>
      </w:r>
      <w:bookmarkEnd w:id="2246"/>
    </w:p>
    <w:p w14:paraId="734B5376" w14:textId="7E97C8DC" w:rsidR="00F20565" w:rsidRPr="00F20565" w:rsidRDefault="00F20565" w:rsidP="00F20565">
      <w:pPr>
        <w:pStyle w:val="5"/>
        <w:numPr>
          <w:ilvl w:val="3"/>
          <w:numId w:val="19"/>
        </w:numPr>
      </w:pPr>
      <w:bookmarkStart w:id="2247" w:name="_Ref89097803"/>
      <w:r w:rsidRPr="00F20565">
        <w:t>100 000 рублей с НДС в случае, если выручка заказчика за предыдущий отчетный финансовый год не превышает 5</w:t>
      </w:r>
      <w:r w:rsidR="00A020D8">
        <w:t> 000 000 000</w:t>
      </w:r>
      <w:r w:rsidRPr="00F20565">
        <w:t xml:space="preserve"> рублей;</w:t>
      </w:r>
      <w:bookmarkEnd w:id="2247"/>
    </w:p>
    <w:p w14:paraId="2BCDD9F8" w14:textId="7A5752B6" w:rsidR="00F20565" w:rsidRPr="00F20565" w:rsidRDefault="00F20565" w:rsidP="00F20565">
      <w:pPr>
        <w:pStyle w:val="5"/>
        <w:numPr>
          <w:ilvl w:val="3"/>
          <w:numId w:val="19"/>
        </w:numPr>
      </w:pPr>
      <w:bookmarkStart w:id="2248" w:name="_Ref89097807"/>
      <w:r w:rsidRPr="00F20565">
        <w:t>500 000 рублей с НДС в случае, если выручка заказчика за предыдущий отчетный финансовый год составила более 5</w:t>
      </w:r>
      <w:r w:rsidR="00A020D8">
        <w:t> 000 000 000</w:t>
      </w:r>
      <w:r w:rsidRPr="00F20565">
        <w:t xml:space="preserve"> рублей;</w:t>
      </w:r>
      <w:bookmarkEnd w:id="2248"/>
    </w:p>
    <w:p w14:paraId="132FBB90" w14:textId="61640D6C" w:rsidR="00F20565" w:rsidRPr="00F20565" w:rsidRDefault="00F20565" w:rsidP="00F20565">
      <w:pPr>
        <w:pStyle w:val="5"/>
        <w:numPr>
          <w:ilvl w:val="3"/>
          <w:numId w:val="19"/>
        </w:numPr>
      </w:pPr>
      <w:bookmarkStart w:id="2249" w:name="_Ref99550663"/>
      <w:bookmarkStart w:id="2250" w:name="_Ref99632586"/>
      <w:r w:rsidRPr="00F20565">
        <w:t xml:space="preserve">1 000 000 рублей с НДС в случае заключения договора для обеспечения текущих нужд </w:t>
      </w:r>
      <w:r w:rsidR="0018328D">
        <w:t>организации Корпорации</w:t>
      </w:r>
      <w:r w:rsidRPr="00F20565">
        <w:t>, оказывающе</w:t>
      </w:r>
      <w:r w:rsidR="0018328D">
        <w:t xml:space="preserve">й </w:t>
      </w:r>
      <w:r w:rsidRPr="00F20565">
        <w:t>санаторно-курортные услуги</w:t>
      </w:r>
      <w:bookmarkEnd w:id="2249"/>
      <w:r w:rsidRPr="00F20565">
        <w:t>.</w:t>
      </w:r>
      <w:bookmarkEnd w:id="2250"/>
    </w:p>
    <w:p w14:paraId="630D2E62" w14:textId="7DC9BAE1" w:rsidR="00E42094" w:rsidRPr="00575698" w:rsidRDefault="00E42094" w:rsidP="00E46E3A">
      <w:pPr>
        <w:pStyle w:val="4"/>
        <w:numPr>
          <w:ilvl w:val="2"/>
          <w:numId w:val="19"/>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BB960CA" w14:textId="77777777" w:rsidR="0018328D" w:rsidRDefault="00997505" w:rsidP="00634ABE">
      <w:pPr>
        <w:pStyle w:val="4"/>
        <w:numPr>
          <w:ilvl w:val="2"/>
          <w:numId w:val="19"/>
        </w:numPr>
      </w:pPr>
      <w:r w:rsidRPr="00997505">
        <w:t>Под закупкой у единственного поставщика услуг финансового характера понимается неконкурентный способ закупки, при котором заключается договор на оказание финансовых услуг, а также на оказание услуг по уступке права требования (договор цессии), предоставлению внутригруппового займа, предоставлению поручительства перед третьим лицами по обязательствам заказчика.</w:t>
      </w:r>
    </w:p>
    <w:p w14:paraId="61C2CA2C" w14:textId="77777777" w:rsidR="0004559D" w:rsidRPr="00575698" w:rsidRDefault="00357BDC" w:rsidP="00634ABE">
      <w:pPr>
        <w:pStyle w:val="4"/>
        <w:numPr>
          <w:ilvl w:val="2"/>
          <w:numId w:val="19"/>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8D2DAF2" w14:textId="77777777" w:rsidR="0004559D" w:rsidRPr="00575698" w:rsidRDefault="0004559D" w:rsidP="00634ABE">
      <w:pPr>
        <w:pStyle w:val="5"/>
        <w:numPr>
          <w:ilvl w:val="3"/>
          <w:numId w:val="19"/>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1C262B0A" w14:textId="77777777" w:rsidR="009738C5" w:rsidRPr="00575698" w:rsidRDefault="0004559D" w:rsidP="00634ABE">
      <w:pPr>
        <w:pStyle w:val="5"/>
        <w:numPr>
          <w:ilvl w:val="3"/>
          <w:numId w:val="19"/>
        </w:numPr>
      </w:pPr>
      <w:r w:rsidRPr="00575698">
        <w:t>поставщик определяется по минимальной цене, полученной по результатам проведения закупочной сессии на ЕАТ.</w:t>
      </w:r>
      <w:bookmarkStart w:id="2251" w:name="_Ref19614039"/>
      <w:bookmarkStart w:id="2252" w:name="_Ref19548014"/>
      <w:bookmarkEnd w:id="2244"/>
    </w:p>
    <w:p w14:paraId="7F4DF027" w14:textId="77777777" w:rsidR="009738C5" w:rsidRPr="00575698" w:rsidRDefault="00E50D3C" w:rsidP="00634ABE">
      <w:pPr>
        <w:pStyle w:val="4"/>
        <w:numPr>
          <w:ilvl w:val="2"/>
          <w:numId w:val="19"/>
        </w:numPr>
      </w:pPr>
      <w:bookmarkStart w:id="2253"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53"/>
      <w:r w:rsidR="009738C5" w:rsidRPr="00575698">
        <w:t xml:space="preserve"> </w:t>
      </w:r>
    </w:p>
    <w:p w14:paraId="6C02F9FB" w14:textId="4BFECB61" w:rsidR="009738C5" w:rsidRPr="00575698" w:rsidRDefault="00BD4D38" w:rsidP="00634ABE">
      <w:pPr>
        <w:pStyle w:val="4"/>
        <w:numPr>
          <w:ilvl w:val="2"/>
          <w:numId w:val="19"/>
        </w:numPr>
      </w:pPr>
      <w:r w:rsidRPr="00575698">
        <w:rPr>
          <w:rFonts w:cs="Proxima Nova ExCn Rg"/>
        </w:rPr>
        <w:t>Состязательные</w:t>
      </w:r>
      <w:r w:rsidR="009738C5" w:rsidRPr="00575698">
        <w:t xml:space="preserve"> переговоры проводятся:</w:t>
      </w:r>
    </w:p>
    <w:p w14:paraId="493D0F17" w14:textId="77777777" w:rsidR="003A7EA0" w:rsidRDefault="00113D6A" w:rsidP="00634ABE">
      <w:pPr>
        <w:pStyle w:val="5"/>
        <w:numPr>
          <w:ilvl w:val="3"/>
          <w:numId w:val="19"/>
        </w:numPr>
      </w:pPr>
      <w:bookmarkStart w:id="2254" w:name="_Ref72421206"/>
      <w:r w:rsidRPr="00113D6A">
        <w:t xml:space="preserve">при закупке товаров, в отношении которых ПП 2013 </w:t>
      </w:r>
      <w:r>
        <w:t xml:space="preserve">не </w:t>
      </w:r>
      <w:r w:rsidRPr="00113D6A">
        <w:t>установлена минимальная доля закупки</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rsidR="00B70E9A">
        <w:t>:</w:t>
      </w:r>
      <w:bookmarkEnd w:id="2254"/>
      <w:r w:rsidR="009738C5" w:rsidRPr="00575698">
        <w:t xml:space="preserve"> </w:t>
      </w:r>
    </w:p>
    <w:p w14:paraId="4678B767" w14:textId="77777777" w:rsidR="009738C5" w:rsidRDefault="003A7EA0" w:rsidP="00634ABE">
      <w:pPr>
        <w:pStyle w:val="6"/>
        <w:numPr>
          <w:ilvl w:val="4"/>
          <w:numId w:val="19"/>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2020C04A" w14:textId="77777777" w:rsidR="003A7EA0" w:rsidRDefault="0070669E" w:rsidP="00634ABE">
      <w:pPr>
        <w:pStyle w:val="6"/>
        <w:numPr>
          <w:ilvl w:val="4"/>
          <w:numId w:val="19"/>
        </w:numPr>
      </w:pPr>
      <w:r w:rsidRPr="00575698">
        <w:t>разработка нового изделия осуществляется для дальнейшего выпуска ПГН;</w:t>
      </w:r>
    </w:p>
    <w:p w14:paraId="237D9081" w14:textId="77777777" w:rsidR="0070669E" w:rsidRDefault="0070669E" w:rsidP="00634ABE">
      <w:pPr>
        <w:pStyle w:val="6"/>
        <w:numPr>
          <w:ilvl w:val="4"/>
          <w:numId w:val="19"/>
        </w:numPr>
      </w:pPr>
      <w:r w:rsidRPr="00575698">
        <w:t>размер НМЦ не превышает 50 000 000 (пятьдесят миллионов) рублей с НДС</w:t>
      </w:r>
      <w:r>
        <w:t>;</w:t>
      </w:r>
    </w:p>
    <w:p w14:paraId="231D727E" w14:textId="77777777" w:rsidR="0070669E" w:rsidRDefault="0070669E" w:rsidP="00634ABE">
      <w:pPr>
        <w:pStyle w:val="5"/>
        <w:numPr>
          <w:ilvl w:val="3"/>
          <w:numId w:val="19"/>
        </w:numPr>
      </w:pPr>
      <w:bookmarkStart w:id="2255" w:name="_Ref72421208"/>
      <w:r>
        <w:t>при закупке работ (услуг)</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t>:</w:t>
      </w:r>
      <w:bookmarkEnd w:id="2255"/>
    </w:p>
    <w:p w14:paraId="3BBE0625" w14:textId="77777777" w:rsidR="0070669E" w:rsidRDefault="0070669E" w:rsidP="00634ABE">
      <w:pPr>
        <w:pStyle w:val="6"/>
        <w:numPr>
          <w:ilvl w:val="4"/>
          <w:numId w:val="19"/>
        </w:numPr>
      </w:pPr>
      <w:r w:rsidRPr="0070669E">
        <w:t xml:space="preserve">предметом договора является выполнение </w:t>
      </w:r>
      <w:r>
        <w:t>НИР, ОКР и технологических работ</w:t>
      </w:r>
      <w:r w:rsidRPr="0070669E">
        <w:t>;</w:t>
      </w:r>
    </w:p>
    <w:p w14:paraId="03FE8007" w14:textId="77777777" w:rsidR="00113D6A" w:rsidRDefault="0070669E" w:rsidP="00634ABE">
      <w:pPr>
        <w:pStyle w:val="6"/>
        <w:numPr>
          <w:ilvl w:val="4"/>
          <w:numId w:val="19"/>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55824410" w14:textId="77777777" w:rsidR="009738C5" w:rsidRPr="00575698" w:rsidRDefault="00113D6A" w:rsidP="00634ABE">
      <w:pPr>
        <w:pStyle w:val="5"/>
        <w:numPr>
          <w:ilvl w:val="3"/>
          <w:numId w:val="19"/>
        </w:numPr>
      </w:pPr>
      <w:bookmarkStart w:id="2256" w:name="_Ref72421328"/>
      <w:r w:rsidRPr="00113D6A">
        <w:t>при закупке товаров, в отношении которых ПП 2013 устан</w:t>
      </w:r>
      <w:r>
        <w:t>овлена минимальная доля закупки</w:t>
      </w:r>
      <w:r w:rsidR="0070669E">
        <w:t>.</w:t>
      </w:r>
      <w:bookmarkEnd w:id="2256"/>
    </w:p>
    <w:p w14:paraId="017A0A82" w14:textId="6E398084" w:rsidR="009738C5" w:rsidRPr="00575698" w:rsidRDefault="009738C5" w:rsidP="00634ABE">
      <w:pPr>
        <w:pStyle w:val="4"/>
        <w:numPr>
          <w:ilvl w:val="2"/>
          <w:numId w:val="19"/>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в случаях, указанных в подп.</w:t>
      </w:r>
      <w:r w:rsidR="00F26E46">
        <w:t> </w:t>
      </w:r>
      <w:r w:rsidR="00B57246">
        <w:fldChar w:fldCharType="begin"/>
      </w:r>
      <w:r w:rsidR="00B57246">
        <w:instrText xml:space="preserve"> REF _Ref72421206 \r \h </w:instrText>
      </w:r>
      <w:r w:rsidR="00B57246">
        <w:fldChar w:fldCharType="separate"/>
      </w:r>
      <w:r w:rsidR="00233FEB">
        <w:t>6.6.12(1)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233FEB">
        <w:t>6.6.12(2)</w:t>
      </w:r>
      <w:r w:rsidR="00B57246">
        <w:fldChar w:fldCharType="end"/>
      </w:r>
      <w:r w:rsidR="00B57246">
        <w:t xml:space="preserve"> Положения, </w:t>
      </w:r>
      <w:r w:rsidRPr="00575698">
        <w:t>не могут быть:</w:t>
      </w:r>
    </w:p>
    <w:p w14:paraId="41F1D7E5" w14:textId="77777777" w:rsidR="009738C5" w:rsidRPr="00575698" w:rsidRDefault="009738C5" w:rsidP="00634ABE">
      <w:pPr>
        <w:pStyle w:val="5"/>
        <w:numPr>
          <w:ilvl w:val="3"/>
          <w:numId w:val="19"/>
        </w:numPr>
      </w:pPr>
      <w:r w:rsidRPr="00575698">
        <w:t>основные средства</w:t>
      </w:r>
      <w:r w:rsidRPr="00575698">
        <w:rPr>
          <w:rStyle w:val="ad"/>
        </w:rPr>
        <w:footnoteReference w:id="27"/>
      </w:r>
      <w:r w:rsidRPr="00575698">
        <w:t>;</w:t>
      </w:r>
    </w:p>
    <w:p w14:paraId="75F44EA5" w14:textId="77777777" w:rsidR="009738C5" w:rsidRPr="00575698" w:rsidRDefault="009738C5" w:rsidP="00634ABE">
      <w:pPr>
        <w:pStyle w:val="5"/>
        <w:numPr>
          <w:ilvl w:val="3"/>
          <w:numId w:val="19"/>
        </w:numPr>
      </w:pPr>
      <w:r w:rsidRPr="00575698">
        <w:t>сырье</w:t>
      </w:r>
      <w:r w:rsidRPr="00575698">
        <w:rPr>
          <w:rStyle w:val="ad"/>
        </w:rPr>
        <w:footnoteReference w:id="28"/>
      </w:r>
      <w:r w:rsidRPr="00575698">
        <w:t>.</w:t>
      </w:r>
    </w:p>
    <w:p w14:paraId="2345D136" w14:textId="0A178B98" w:rsidR="00D02F74" w:rsidRDefault="00D02F74" w:rsidP="00D02F74">
      <w:pPr>
        <w:pStyle w:val="4"/>
        <w:numPr>
          <w:ilvl w:val="2"/>
          <w:numId w:val="19"/>
        </w:numPr>
      </w:pPr>
      <w:r w:rsidRPr="00D02F74">
        <w:t xml:space="preserve">Под ценовым запросом на ЭТП понимается неконкурентный способ закупки, при проведении которого заказчик применяет механизмы состязательности между участниками рынка с использованием программно-аппаратных средств ЭТП без размещения информации в ЕИС </w:t>
      </w:r>
      <w:r w:rsidR="003D56A1">
        <w:t xml:space="preserve">и в иных открытых источниках </w:t>
      </w:r>
      <w:r w:rsidRPr="00D02F74">
        <w:t>и победителем которого признается участник закупки, предложивший продукцию, соответствующую требованиям заказчика, по минимальной цене; по результатам ценового запроса на ЭТП</w:t>
      </w:r>
      <w:r w:rsidR="00912575">
        <w:t xml:space="preserve">, проводимого заказчиком </w:t>
      </w:r>
      <w:r w:rsidR="00912575">
        <w:rPr>
          <w:lang w:val="en-US"/>
        </w:rPr>
        <w:t>I</w:t>
      </w:r>
      <w:r w:rsidR="00912575">
        <w:t xml:space="preserve"> группы,</w:t>
      </w:r>
      <w:r w:rsidRPr="00D02F74">
        <w:t xml:space="preserve"> у сторон возникает обязанность по заключению договора.</w:t>
      </w:r>
    </w:p>
    <w:p w14:paraId="387A0F2C" w14:textId="4877C594" w:rsidR="00357BDC" w:rsidRDefault="00357BDC" w:rsidP="00D02F74">
      <w:pPr>
        <w:pStyle w:val="4"/>
        <w:numPr>
          <w:ilvl w:val="2"/>
          <w:numId w:val="19"/>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233FEB">
        <w:t>16</w:t>
      </w:r>
      <w:r w:rsidRPr="00061921">
        <w:fldChar w:fldCharType="end"/>
      </w:r>
      <w:r w:rsidRPr="00575698">
        <w:t xml:space="preserve"> Положения.</w:t>
      </w:r>
    </w:p>
    <w:p w14:paraId="3DA4CEF2" w14:textId="77777777" w:rsidR="00F8003A" w:rsidRPr="00D7323E" w:rsidRDefault="00F8003A" w:rsidP="00634ABE">
      <w:pPr>
        <w:pStyle w:val="3"/>
        <w:numPr>
          <w:ilvl w:val="1"/>
          <w:numId w:val="19"/>
        </w:numPr>
        <w:ind w:left="1134"/>
        <w:rPr>
          <w:b w:val="0"/>
        </w:rPr>
      </w:pPr>
      <w:bookmarkStart w:id="2257" w:name="_Ref56633033"/>
      <w:bookmarkStart w:id="2258" w:name="_Toc113011764"/>
      <w:r w:rsidRPr="00D7323E">
        <w:t>Аккредитация поставщиков</w:t>
      </w:r>
      <w:bookmarkEnd w:id="2257"/>
      <w:bookmarkEnd w:id="2258"/>
      <w:r w:rsidRPr="00D7323E">
        <w:t xml:space="preserve"> </w:t>
      </w:r>
    </w:p>
    <w:p w14:paraId="76A3EA16" w14:textId="77777777" w:rsidR="00F8003A" w:rsidRPr="00D7323E" w:rsidRDefault="00F8003A" w:rsidP="00634ABE">
      <w:pPr>
        <w:numPr>
          <w:ilvl w:val="2"/>
          <w:numId w:val="19"/>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09583579" w14:textId="77777777" w:rsidR="00F8003A" w:rsidRPr="00D7323E" w:rsidRDefault="00F8003A" w:rsidP="00634ABE">
      <w:pPr>
        <w:numPr>
          <w:ilvl w:val="2"/>
          <w:numId w:val="19"/>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 xml:space="preserve">риложением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18081097" w14:textId="77777777" w:rsidR="00F8003A" w:rsidRPr="00D7323E" w:rsidRDefault="00F8003A" w:rsidP="00634ABE">
      <w:pPr>
        <w:numPr>
          <w:ilvl w:val="2"/>
          <w:numId w:val="19"/>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08713C16" w14:textId="77777777" w:rsidR="00F8003A" w:rsidRPr="00D7323E" w:rsidRDefault="00F8003A" w:rsidP="00634ABE">
      <w:pPr>
        <w:numPr>
          <w:ilvl w:val="3"/>
          <w:numId w:val="19"/>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7B1AD98D" w14:textId="77777777" w:rsidR="00F8003A" w:rsidRPr="00D7323E" w:rsidRDefault="00F8003A" w:rsidP="00634ABE">
      <w:pPr>
        <w:numPr>
          <w:ilvl w:val="3"/>
          <w:numId w:val="19"/>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5018F3F4" w14:textId="77777777" w:rsidR="00F8003A" w:rsidRPr="00D7323E" w:rsidRDefault="00F8003A" w:rsidP="00634ABE">
      <w:pPr>
        <w:numPr>
          <w:ilvl w:val="2"/>
          <w:numId w:val="19"/>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6853A9AF" w14:textId="77777777" w:rsidR="00F8003A" w:rsidRPr="00D7323E" w:rsidRDefault="00F8003A" w:rsidP="00634ABE">
      <w:pPr>
        <w:numPr>
          <w:ilvl w:val="2"/>
          <w:numId w:val="19"/>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6CA19ACE" w14:textId="1E9978AD" w:rsidR="00F8003A" w:rsidRPr="00D7323E" w:rsidRDefault="00F8003A" w:rsidP="00634ABE">
      <w:pPr>
        <w:numPr>
          <w:ilvl w:val="3"/>
          <w:numId w:val="19"/>
        </w:numPr>
        <w:suppressAutoHyphens/>
        <w:outlineLvl w:val="3"/>
        <w:rPr>
          <w:szCs w:val="28"/>
        </w:rPr>
      </w:pPr>
      <w:bookmarkStart w:id="2259" w:name="_Ref56623371"/>
      <w:r w:rsidRPr="00D7323E">
        <w:rPr>
          <w:szCs w:val="28"/>
        </w:rPr>
        <w:t>заблаговременно подать заявку на аккредитацию вне рамок проводимых процедур закупки;</w:t>
      </w:r>
      <w:bookmarkEnd w:id="2259"/>
    </w:p>
    <w:p w14:paraId="0EBCB0D3" w14:textId="00B741D8" w:rsidR="00F8003A" w:rsidRPr="00D7323E" w:rsidRDefault="00F8003A" w:rsidP="00634ABE">
      <w:pPr>
        <w:numPr>
          <w:ilvl w:val="3"/>
          <w:numId w:val="19"/>
        </w:numPr>
        <w:suppressAutoHyphens/>
        <w:outlineLvl w:val="3"/>
        <w:rPr>
          <w:szCs w:val="28"/>
        </w:rPr>
      </w:pPr>
      <w:bookmarkStart w:id="2260" w:name="_Ref56623388"/>
      <w:r w:rsidRPr="00D7323E">
        <w:rPr>
          <w:szCs w:val="28"/>
        </w:rPr>
        <w:t>подать заявку на аккредитацию в составе заявки на участие в закупке.</w:t>
      </w:r>
      <w:bookmarkEnd w:id="2260"/>
    </w:p>
    <w:p w14:paraId="77D835FD" w14:textId="71070279" w:rsidR="00F8003A" w:rsidRPr="00D7323E" w:rsidRDefault="003D56A1" w:rsidP="00634ABE">
      <w:pPr>
        <w:numPr>
          <w:ilvl w:val="2"/>
          <w:numId w:val="19"/>
        </w:numPr>
        <w:suppressAutoHyphens/>
        <w:outlineLvl w:val="3"/>
        <w:rPr>
          <w:szCs w:val="28"/>
        </w:rPr>
      </w:pPr>
      <w:r>
        <w:rPr>
          <w:szCs w:val="28"/>
        </w:rPr>
        <w:t>П</w:t>
      </w:r>
      <w:r w:rsidR="00F8003A" w:rsidRPr="00D7323E">
        <w:rPr>
          <w:szCs w:val="28"/>
        </w:rPr>
        <w:t>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F26E46">
        <w:rPr>
          <w:szCs w:val="28"/>
        </w:rPr>
        <w:t>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233FEB">
        <w:rPr>
          <w:szCs w:val="28"/>
        </w:rPr>
        <w:t>6.7.21</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233FEB">
        <w:rPr>
          <w:szCs w:val="28"/>
        </w:rPr>
        <w:t>6.7.24(1)</w:t>
      </w:r>
      <w:r w:rsidR="00702178">
        <w:rPr>
          <w:szCs w:val="28"/>
        </w:rPr>
        <w:fldChar w:fldCharType="end"/>
      </w:r>
      <w:r w:rsidR="00702178">
        <w:rPr>
          <w:szCs w:val="28"/>
        </w:rPr>
        <w:t xml:space="preserve"> </w:t>
      </w:r>
      <w:r w:rsidR="00F8003A" w:rsidRPr="00D7323E">
        <w:rPr>
          <w:szCs w:val="28"/>
        </w:rPr>
        <w:t xml:space="preserve">Положения. </w:t>
      </w:r>
    </w:p>
    <w:p w14:paraId="3C9C129D" w14:textId="4C28D307" w:rsidR="00F8003A" w:rsidRPr="00D7323E" w:rsidRDefault="003D56A1" w:rsidP="00634ABE">
      <w:pPr>
        <w:numPr>
          <w:ilvl w:val="2"/>
          <w:numId w:val="19"/>
        </w:numPr>
        <w:suppressAutoHyphens/>
        <w:outlineLvl w:val="3"/>
        <w:rPr>
          <w:szCs w:val="28"/>
        </w:rPr>
      </w:pPr>
      <w:r>
        <w:rPr>
          <w:szCs w:val="28"/>
        </w:rPr>
        <w:t>П</w:t>
      </w:r>
      <w:r w:rsidR="00F8003A" w:rsidRPr="00D7323E">
        <w:rPr>
          <w:szCs w:val="28"/>
        </w:rPr>
        <w:t>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w:t>
      </w:r>
      <w:r w:rsidR="00F26E46">
        <w:rPr>
          <w:szCs w:val="28"/>
        </w:rPr>
        <w:t>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233FEB">
        <w:rPr>
          <w:szCs w:val="28"/>
        </w:rPr>
        <w:t>6.7.22</w:t>
      </w:r>
      <w:r w:rsidR="00D7345F" w:rsidRPr="00D7323E">
        <w:rPr>
          <w:szCs w:val="28"/>
        </w:rPr>
        <w:fldChar w:fldCharType="end"/>
      </w:r>
      <w:r w:rsidR="00F8003A"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233FEB">
        <w:rPr>
          <w:szCs w:val="28"/>
        </w:rPr>
        <w:t>6.7.23</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233FEB">
        <w:rPr>
          <w:szCs w:val="28"/>
        </w:rPr>
        <w:t>6.7.24(1)</w:t>
      </w:r>
      <w:r w:rsidR="00702178">
        <w:rPr>
          <w:szCs w:val="28"/>
        </w:rPr>
        <w:fldChar w:fldCharType="end"/>
      </w:r>
      <w:r w:rsidR="00FF0FBB">
        <w:rPr>
          <w:szCs w:val="28"/>
        </w:rPr>
        <w:t xml:space="preserve"> </w:t>
      </w:r>
      <w:r w:rsidR="00F8003A" w:rsidRPr="00D7323E">
        <w:rPr>
          <w:szCs w:val="28"/>
        </w:rPr>
        <w:t xml:space="preserve">Положения. </w:t>
      </w:r>
    </w:p>
    <w:p w14:paraId="4A82D37F" w14:textId="77777777" w:rsidR="00F8003A" w:rsidRPr="00D7323E" w:rsidRDefault="00F8003A" w:rsidP="00634ABE">
      <w:pPr>
        <w:numPr>
          <w:ilvl w:val="2"/>
          <w:numId w:val="19"/>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233FEB">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233FEB">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17F88D66" w14:textId="77777777" w:rsidR="00F8003A" w:rsidRPr="00D7323E" w:rsidRDefault="00F8003A" w:rsidP="00634ABE">
      <w:pPr>
        <w:numPr>
          <w:ilvl w:val="2"/>
          <w:numId w:val="19"/>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00F26E46">
        <w:rPr>
          <w:szCs w:val="28"/>
        </w:rPr>
        <w:t>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233FEB">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355548DD" w14:textId="77777777" w:rsidR="00F8003A" w:rsidRPr="00D7323E" w:rsidRDefault="00F8003A" w:rsidP="00634ABE">
      <w:pPr>
        <w:numPr>
          <w:ilvl w:val="2"/>
          <w:numId w:val="19"/>
        </w:numPr>
        <w:suppressAutoHyphens/>
        <w:outlineLvl w:val="3"/>
        <w:rPr>
          <w:szCs w:val="28"/>
        </w:rPr>
      </w:pPr>
      <w:bookmarkStart w:id="2261"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F26E46">
        <w:rPr>
          <w:szCs w:val="28"/>
        </w:rPr>
        <w:t> </w:t>
      </w:r>
      <w:r w:rsidR="00C36353">
        <w:rPr>
          <w:szCs w:val="28"/>
        </w:rPr>
        <w:t>(одного)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261"/>
    </w:p>
    <w:p w14:paraId="23D912B7" w14:textId="77777777" w:rsidR="00F8003A" w:rsidRPr="00D7323E" w:rsidRDefault="00F8003A" w:rsidP="00634ABE">
      <w:pPr>
        <w:numPr>
          <w:ilvl w:val="2"/>
          <w:numId w:val="19"/>
        </w:numPr>
        <w:suppressAutoHyphens/>
        <w:outlineLvl w:val="3"/>
        <w:rPr>
          <w:szCs w:val="28"/>
        </w:rPr>
      </w:pPr>
      <w:bookmarkStart w:id="2262"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62"/>
      <w:r w:rsidRPr="00D7323E">
        <w:rPr>
          <w:szCs w:val="28"/>
        </w:rPr>
        <w:t xml:space="preserve"> </w:t>
      </w:r>
    </w:p>
    <w:p w14:paraId="59AFB472" w14:textId="77777777" w:rsidR="00F8003A" w:rsidRPr="00D7323E" w:rsidRDefault="00F8003A" w:rsidP="00634ABE">
      <w:pPr>
        <w:numPr>
          <w:ilvl w:val="2"/>
          <w:numId w:val="19"/>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44AA5B92" w14:textId="77777777" w:rsidR="00F8003A" w:rsidRPr="00D7323E" w:rsidRDefault="00F8003A" w:rsidP="00634ABE">
      <w:pPr>
        <w:numPr>
          <w:ilvl w:val="2"/>
          <w:numId w:val="19"/>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5687C7EE" w14:textId="77777777" w:rsidR="00F8003A" w:rsidRPr="00D7323E" w:rsidRDefault="00F8003A" w:rsidP="00634ABE">
      <w:pPr>
        <w:numPr>
          <w:ilvl w:val="2"/>
          <w:numId w:val="19"/>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320DD1C6" w14:textId="6F28960F" w:rsidR="00F8003A" w:rsidRPr="00D7323E" w:rsidRDefault="00F8003A" w:rsidP="00634ABE">
      <w:pPr>
        <w:numPr>
          <w:ilvl w:val="2"/>
          <w:numId w:val="19"/>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w:t>
      </w:r>
      <w:r w:rsidR="00786994" w:rsidRPr="00D7323E">
        <w:rPr>
          <w:szCs w:val="28"/>
        </w:rPr>
        <w:t xml:space="preserve">В случае подачи заявки на аккредитацию поставщиком, обладающим статусом «аккредитован», срок действия которого истекает </w:t>
      </w:r>
      <w:r w:rsidR="00786994">
        <w:rPr>
          <w:szCs w:val="28"/>
        </w:rPr>
        <w:t>менее</w:t>
      </w:r>
      <w:r w:rsidR="00786994" w:rsidRPr="00D7323E">
        <w:rPr>
          <w:szCs w:val="28"/>
        </w:rPr>
        <w:t xml:space="preserve">, чем через 4 </w:t>
      </w:r>
      <w:r w:rsidR="00786994">
        <w:rPr>
          <w:szCs w:val="28"/>
        </w:rPr>
        <w:t xml:space="preserve">(четыре) </w:t>
      </w:r>
      <w:r w:rsidR="00786994" w:rsidRPr="00D7323E">
        <w:rPr>
          <w:szCs w:val="28"/>
        </w:rPr>
        <w:t>месяца</w:t>
      </w:r>
      <w:r w:rsidR="00995D16">
        <w:rPr>
          <w:szCs w:val="28"/>
        </w:rPr>
        <w:t xml:space="preserve"> специализированная организация проводит процедуру аккредитации; </w:t>
      </w:r>
      <w:r w:rsidRPr="00D7323E">
        <w:rPr>
          <w:szCs w:val="28"/>
        </w:rPr>
        <w:t xml:space="preserve">если по результатам рассмотрения заявки на аккредитацию </w:t>
      </w:r>
      <w:r w:rsidR="001A3008">
        <w:rPr>
          <w:szCs w:val="28"/>
        </w:rPr>
        <w:t xml:space="preserve">такого </w:t>
      </w:r>
      <w:r w:rsidRPr="00D7323E">
        <w:rPr>
          <w:szCs w:val="28"/>
        </w:rPr>
        <w:t>поставщика</w:t>
      </w:r>
      <w:r w:rsidR="001A3008">
        <w:rPr>
          <w:szCs w:val="28"/>
        </w:rPr>
        <w:t xml:space="preserve"> </w:t>
      </w:r>
      <w:r w:rsidRPr="00D7323E">
        <w:rPr>
          <w:szCs w:val="28"/>
        </w:rPr>
        <w:t>специализированной организацией прин</w:t>
      </w:r>
      <w:r w:rsidR="00083A63">
        <w:rPr>
          <w:szCs w:val="28"/>
        </w:rPr>
        <w:t>ято</w:t>
      </w:r>
      <w:r w:rsidRPr="00D7323E">
        <w:rPr>
          <w:szCs w:val="28"/>
        </w:rPr>
        <w:t xml:space="preserve"> решение о сохранении статуса «аккредитован», срок действия такого статуса исчисляется </w:t>
      </w:r>
      <w:r w:rsidR="00D56ACF">
        <w:rPr>
          <w:szCs w:val="28"/>
        </w:rPr>
        <w:t>в соответствии с п.</w:t>
      </w:r>
      <w:r w:rsidR="00FC3112">
        <w:rPr>
          <w:szCs w:val="28"/>
          <w:lang w:val="en-US"/>
        </w:rPr>
        <w:t>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233FEB">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57356A60" w14:textId="77777777" w:rsidR="00F8003A" w:rsidRPr="00D7323E" w:rsidRDefault="00F8003A" w:rsidP="00634ABE">
      <w:pPr>
        <w:numPr>
          <w:ilvl w:val="2"/>
          <w:numId w:val="19"/>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w:t>
      </w:r>
      <w:r w:rsidR="00FC3112">
        <w:rPr>
          <w:szCs w:val="28"/>
        </w:rPr>
        <w:t>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233FEB">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w:t>
      </w:r>
      <w:r w:rsidR="00FC3112">
        <w:rPr>
          <w:szCs w:val="28"/>
          <w:lang w:val="en-US"/>
        </w:rPr>
        <w:t>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233FEB">
        <w:rPr>
          <w:szCs w:val="28"/>
        </w:rPr>
        <w:t>6.7.11</w:t>
      </w:r>
      <w:r w:rsidR="00AF32F1" w:rsidRPr="00D7323E">
        <w:rPr>
          <w:szCs w:val="28"/>
        </w:rPr>
        <w:fldChar w:fldCharType="end"/>
      </w:r>
      <w:r w:rsidRPr="00D7323E">
        <w:rPr>
          <w:szCs w:val="28"/>
        </w:rPr>
        <w:t xml:space="preserve"> Положения. </w:t>
      </w:r>
    </w:p>
    <w:p w14:paraId="373ECFB9" w14:textId="77777777" w:rsidR="00F8003A" w:rsidRPr="00D7323E" w:rsidRDefault="00F8003A" w:rsidP="00634ABE">
      <w:pPr>
        <w:numPr>
          <w:ilvl w:val="2"/>
          <w:numId w:val="19"/>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FB3C6CB" w14:textId="77777777" w:rsidR="00F8003A" w:rsidRPr="00D7323E" w:rsidRDefault="00F8003A" w:rsidP="00634ABE">
      <w:pPr>
        <w:numPr>
          <w:ilvl w:val="2"/>
          <w:numId w:val="19"/>
        </w:numPr>
        <w:suppressAutoHyphens/>
        <w:outlineLvl w:val="3"/>
        <w:rPr>
          <w:szCs w:val="28"/>
        </w:rPr>
      </w:pPr>
      <w:bookmarkStart w:id="2263"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63"/>
    </w:p>
    <w:p w14:paraId="2EDE4ABD" w14:textId="77777777" w:rsidR="00F8003A" w:rsidRPr="00D7323E" w:rsidRDefault="00C610AE" w:rsidP="00634ABE">
      <w:pPr>
        <w:numPr>
          <w:ilvl w:val="2"/>
          <w:numId w:val="19"/>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 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20E60B34" w14:textId="77777777" w:rsidR="00F8003A" w:rsidRPr="00D7323E" w:rsidRDefault="00F8003A" w:rsidP="00634ABE">
      <w:pPr>
        <w:numPr>
          <w:ilvl w:val="2"/>
          <w:numId w:val="19"/>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34489BDD" w14:textId="77777777" w:rsidR="00F8003A" w:rsidRPr="00D7323E" w:rsidRDefault="00F8003A" w:rsidP="00634ABE">
      <w:pPr>
        <w:numPr>
          <w:ilvl w:val="3"/>
          <w:numId w:val="19"/>
        </w:numPr>
        <w:suppressAutoHyphens/>
        <w:outlineLvl w:val="3"/>
        <w:rPr>
          <w:szCs w:val="28"/>
        </w:rPr>
      </w:pPr>
      <w:r w:rsidRPr="00D7323E">
        <w:rPr>
          <w:szCs w:val="28"/>
        </w:rPr>
        <w:t>значительное несоответствие поставщика критериям аккредитации – получение 5</w:t>
      </w:r>
      <w:r w:rsidR="00D018C5">
        <w:rPr>
          <w:szCs w:val="28"/>
        </w:rPr>
        <w:t xml:space="preserve"> (пяти)</w:t>
      </w:r>
      <w:r w:rsidRPr="00D7323E">
        <w:rPr>
          <w:szCs w:val="28"/>
        </w:rPr>
        <w:t xml:space="preserve"> и более баллов по результатам проверки на соответствие критериям аккредитации;</w:t>
      </w:r>
    </w:p>
    <w:p w14:paraId="60903C2F"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1861BB2E" w14:textId="77777777" w:rsidR="00F8003A" w:rsidRPr="00D7323E" w:rsidRDefault="00F8003A" w:rsidP="00634ABE">
      <w:pPr>
        <w:numPr>
          <w:ilvl w:val="3"/>
          <w:numId w:val="19"/>
        </w:numPr>
        <w:suppressAutoHyphens/>
        <w:outlineLvl w:val="3"/>
        <w:rPr>
          <w:szCs w:val="28"/>
        </w:rPr>
      </w:pPr>
      <w:r w:rsidRPr="00D7323E">
        <w:rPr>
          <w:szCs w:val="28"/>
        </w:rPr>
        <w:t>предоставление недостоверной информации;</w:t>
      </w:r>
    </w:p>
    <w:p w14:paraId="7856A0F5"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233FEB">
        <w:rPr>
          <w:szCs w:val="28"/>
        </w:rPr>
        <w:t>6.7.18</w:t>
      </w:r>
      <w:r w:rsidR="00AF32F1" w:rsidRPr="00D7323E">
        <w:rPr>
          <w:szCs w:val="28"/>
        </w:rPr>
        <w:fldChar w:fldCharType="end"/>
      </w:r>
      <w:r w:rsidRPr="00D7323E">
        <w:rPr>
          <w:szCs w:val="28"/>
        </w:rPr>
        <w:t xml:space="preserve"> Положения;</w:t>
      </w:r>
    </w:p>
    <w:p w14:paraId="2E69E19F" w14:textId="77777777" w:rsidR="00F8003A" w:rsidRPr="00D7323E" w:rsidRDefault="00F8003A" w:rsidP="00634ABE">
      <w:pPr>
        <w:numPr>
          <w:ilvl w:val="2"/>
          <w:numId w:val="19"/>
        </w:numPr>
        <w:suppressAutoHyphens/>
        <w:outlineLvl w:val="3"/>
        <w:rPr>
          <w:szCs w:val="28"/>
        </w:rPr>
      </w:pPr>
      <w:bookmarkStart w:id="2264"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64"/>
    </w:p>
    <w:p w14:paraId="2F016C1A" w14:textId="77777777" w:rsidR="00F8003A" w:rsidRPr="00D7323E" w:rsidRDefault="00F8003A" w:rsidP="00634ABE">
      <w:pPr>
        <w:numPr>
          <w:ilvl w:val="3"/>
          <w:numId w:val="19"/>
        </w:numPr>
        <w:suppressAutoHyphens/>
        <w:outlineLvl w:val="3"/>
        <w:rPr>
          <w:szCs w:val="28"/>
        </w:rPr>
      </w:pPr>
      <w:r w:rsidRPr="00D7323E">
        <w:rPr>
          <w:szCs w:val="28"/>
        </w:rPr>
        <w:t>организации Корпорации;</w:t>
      </w:r>
    </w:p>
    <w:p w14:paraId="649CE507" w14:textId="77777777" w:rsidR="00F8003A" w:rsidRPr="00D7323E" w:rsidRDefault="00F8003A" w:rsidP="00634ABE">
      <w:pPr>
        <w:numPr>
          <w:ilvl w:val="3"/>
          <w:numId w:val="19"/>
        </w:numPr>
        <w:suppressAutoHyphens/>
        <w:outlineLvl w:val="3"/>
        <w:rPr>
          <w:szCs w:val="28"/>
        </w:rPr>
      </w:pPr>
      <w:r w:rsidRPr="00D7323E">
        <w:rPr>
          <w:szCs w:val="28"/>
        </w:rPr>
        <w:t>Партнёрства Корпорации и организации Партнёрства Корпорации;</w:t>
      </w:r>
    </w:p>
    <w:p w14:paraId="720B3799" w14:textId="77777777" w:rsidR="00F8003A" w:rsidRPr="00D7323E" w:rsidRDefault="00F8003A" w:rsidP="00634ABE">
      <w:pPr>
        <w:numPr>
          <w:ilvl w:val="3"/>
          <w:numId w:val="19"/>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3360E4AA" w14:textId="77777777" w:rsidR="00DE5F84" w:rsidRDefault="00F8003A" w:rsidP="00634ABE">
      <w:pPr>
        <w:numPr>
          <w:ilvl w:val="3"/>
          <w:numId w:val="19"/>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27311FCE" w14:textId="77777777" w:rsidR="00F8003A" w:rsidRPr="00D7323E" w:rsidRDefault="00C10456" w:rsidP="00634ABE">
      <w:pPr>
        <w:numPr>
          <w:ilvl w:val="3"/>
          <w:numId w:val="19"/>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233FEB">
        <w:t>12.12.1</w:t>
      </w:r>
      <w:r>
        <w:fldChar w:fldCharType="end"/>
      </w:r>
      <w:r>
        <w:t xml:space="preserve"> Положения</w:t>
      </w:r>
      <w:r w:rsidR="00F8003A" w:rsidRPr="00D7323E">
        <w:rPr>
          <w:szCs w:val="28"/>
        </w:rPr>
        <w:t>.</w:t>
      </w:r>
    </w:p>
    <w:p w14:paraId="229DF7B5" w14:textId="01985B86" w:rsidR="00F8003A" w:rsidRPr="00D7323E" w:rsidRDefault="00F8003A" w:rsidP="00634ABE">
      <w:pPr>
        <w:numPr>
          <w:ilvl w:val="2"/>
          <w:numId w:val="19"/>
        </w:numPr>
        <w:suppressAutoHyphens/>
        <w:outlineLvl w:val="3"/>
        <w:rPr>
          <w:szCs w:val="28"/>
        </w:rPr>
      </w:pPr>
      <w:bookmarkStart w:id="2265" w:name="_Ref56623315"/>
      <w:r w:rsidRPr="00D7323E">
        <w:rPr>
          <w:szCs w:val="28"/>
        </w:rPr>
        <w:t>При проведении состязательных переговоров</w:t>
      </w:r>
      <w:r w:rsidR="00272535">
        <w:rPr>
          <w:szCs w:val="28"/>
        </w:rPr>
        <w:t>, ценового запроса на ЭТП</w:t>
      </w:r>
      <w:r w:rsidRPr="00D7323E">
        <w:rPr>
          <w:szCs w:val="28"/>
        </w:rPr>
        <w:t xml:space="preserve"> статус «аккредитован» не требуется для категорий участников закупки, указанных в п.</w:t>
      </w:r>
      <w:r w:rsidR="00FC3112">
        <w:rPr>
          <w:szCs w:val="28"/>
          <w:lang w:val="en-US"/>
        </w:rPr>
        <w:t>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233FEB">
        <w:rPr>
          <w:szCs w:val="28"/>
        </w:rPr>
        <w:t>6.7.21</w:t>
      </w:r>
      <w:r w:rsidR="00AF32F1" w:rsidRPr="00D7323E">
        <w:rPr>
          <w:szCs w:val="28"/>
        </w:rPr>
        <w:fldChar w:fldCharType="end"/>
      </w:r>
      <w:r w:rsidRPr="00D7323E">
        <w:rPr>
          <w:szCs w:val="28"/>
        </w:rPr>
        <w:t xml:space="preserve"> Положения.</w:t>
      </w:r>
      <w:bookmarkEnd w:id="2265"/>
    </w:p>
    <w:p w14:paraId="21349460" w14:textId="77777777" w:rsidR="00F8003A" w:rsidRPr="00D7323E" w:rsidRDefault="00F8003A" w:rsidP="00634ABE">
      <w:pPr>
        <w:numPr>
          <w:ilvl w:val="2"/>
          <w:numId w:val="19"/>
        </w:numPr>
        <w:suppressAutoHyphens/>
        <w:outlineLvl w:val="3"/>
        <w:rPr>
          <w:szCs w:val="28"/>
        </w:rPr>
      </w:pPr>
      <w:bookmarkStart w:id="2266" w:name="_Ref56623326"/>
      <w:r w:rsidRPr="00D7323E">
        <w:rPr>
          <w:szCs w:val="28"/>
        </w:rPr>
        <w:t>При проведении иных проц</w:t>
      </w:r>
      <w:r w:rsidR="00FC3112">
        <w:rPr>
          <w:szCs w:val="28"/>
        </w:rPr>
        <w:t>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233FEB">
        <w:rPr>
          <w:szCs w:val="28"/>
        </w:rPr>
        <w:t>6.7.21</w:t>
      </w:r>
      <w:r w:rsidR="00AF32F1" w:rsidRPr="00D7323E">
        <w:rPr>
          <w:szCs w:val="28"/>
        </w:rPr>
        <w:fldChar w:fldCharType="end"/>
      </w:r>
      <w:r w:rsidR="00FC3112">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233FEB">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66"/>
    </w:p>
    <w:p w14:paraId="792CF47F" w14:textId="77777777" w:rsidR="00F8003A" w:rsidRPr="00D7323E" w:rsidRDefault="00F8003A" w:rsidP="00634ABE">
      <w:pPr>
        <w:numPr>
          <w:ilvl w:val="3"/>
          <w:numId w:val="19"/>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4CACB33B" w14:textId="20F2910A" w:rsidR="00F8003A" w:rsidRDefault="00F8003A" w:rsidP="00634ABE">
      <w:pPr>
        <w:numPr>
          <w:ilvl w:val="3"/>
          <w:numId w:val="19"/>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00FC3112">
        <w:rPr>
          <w:szCs w:val="28"/>
        </w:rPr>
        <w:t>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233FEB">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233FEB">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233FEB">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233FEB">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233FEB">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233FEB">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233FEB">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233FEB">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233FEB">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233FEB">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233FEB">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233FEB">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233FEB">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233FEB">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233FEB">
        <w:rPr>
          <w:szCs w:val="28"/>
        </w:rPr>
        <w:t>6.6.2(54)</w:t>
      </w:r>
      <w:r w:rsidR="00B20CAA" w:rsidRPr="00D7323E">
        <w:rPr>
          <w:szCs w:val="28"/>
        </w:rPr>
        <w:fldChar w:fldCharType="end"/>
      </w:r>
      <w:r w:rsidR="006C19C3">
        <w:rPr>
          <w:szCs w:val="28"/>
        </w:rPr>
        <w:t xml:space="preserve">, </w:t>
      </w:r>
      <w:r w:rsidR="005F0607">
        <w:rPr>
          <w:szCs w:val="28"/>
        </w:rPr>
        <w:fldChar w:fldCharType="begin"/>
      </w:r>
      <w:r w:rsidR="005F0607">
        <w:rPr>
          <w:szCs w:val="28"/>
        </w:rPr>
        <w:instrText xml:space="preserve"> REF _Ref21685611 \r \h </w:instrText>
      </w:r>
      <w:r w:rsidR="005F0607">
        <w:rPr>
          <w:szCs w:val="28"/>
        </w:rPr>
      </w:r>
      <w:r w:rsidR="005F0607">
        <w:rPr>
          <w:szCs w:val="28"/>
        </w:rPr>
        <w:fldChar w:fldCharType="separate"/>
      </w:r>
      <w:r w:rsidR="00233FEB">
        <w:rPr>
          <w:szCs w:val="28"/>
        </w:rPr>
        <w:t>6.6.2(55)</w:t>
      </w:r>
      <w:r w:rsidR="005F0607">
        <w:rPr>
          <w:szCs w:val="28"/>
        </w:rPr>
        <w:fldChar w:fldCharType="end"/>
      </w:r>
      <w:r w:rsidR="00BA7355">
        <w:rPr>
          <w:szCs w:val="28"/>
        </w:rPr>
        <w:t xml:space="preserve">, </w:t>
      </w:r>
      <w:r w:rsidR="00BA7355">
        <w:rPr>
          <w:szCs w:val="28"/>
        </w:rPr>
        <w:fldChar w:fldCharType="begin"/>
      </w:r>
      <w:r w:rsidR="00BA7355">
        <w:rPr>
          <w:szCs w:val="28"/>
        </w:rPr>
        <w:instrText xml:space="preserve"> REF _Ref111015111 \r \h </w:instrText>
      </w:r>
      <w:r w:rsidR="00BA7355">
        <w:rPr>
          <w:szCs w:val="28"/>
        </w:rPr>
      </w:r>
      <w:r w:rsidR="00BA7355">
        <w:rPr>
          <w:szCs w:val="28"/>
        </w:rPr>
        <w:fldChar w:fldCharType="separate"/>
      </w:r>
      <w:r w:rsidR="00233FEB">
        <w:rPr>
          <w:szCs w:val="28"/>
        </w:rPr>
        <w:t>6.6.2(62)</w:t>
      </w:r>
      <w:r w:rsidR="00BA7355">
        <w:rPr>
          <w:szCs w:val="28"/>
        </w:rPr>
        <w:fldChar w:fldCharType="end"/>
      </w:r>
      <w:r w:rsidRPr="00D7323E">
        <w:rPr>
          <w:szCs w:val="28"/>
        </w:rPr>
        <w:t xml:space="preserve"> Положения;</w:t>
      </w:r>
    </w:p>
    <w:p w14:paraId="6E0A96F8" w14:textId="77E7EE43" w:rsidR="00874C1A" w:rsidRDefault="00874C1A" w:rsidP="00634ABE">
      <w:pPr>
        <w:numPr>
          <w:ilvl w:val="3"/>
          <w:numId w:val="19"/>
        </w:numPr>
        <w:suppressAutoHyphens/>
        <w:outlineLvl w:val="3"/>
        <w:rPr>
          <w:szCs w:val="28"/>
        </w:rPr>
      </w:pPr>
      <w:r>
        <w:rPr>
          <w:szCs w:val="28"/>
        </w:rPr>
        <w:t xml:space="preserve">закупки малого объема у единственного поставщика (подп. </w:t>
      </w:r>
      <w:r w:rsidRPr="00D7323E">
        <w:rPr>
          <w:szCs w:val="28"/>
        </w:rPr>
        <w:fldChar w:fldCharType="begin"/>
      </w:r>
      <w:r w:rsidRPr="00D7323E">
        <w:rPr>
          <w:szCs w:val="28"/>
        </w:rPr>
        <w:instrText xml:space="preserve"> REF _Ref21686558 \w \h </w:instrText>
      </w:r>
      <w:r w:rsidRPr="00D7323E">
        <w:rPr>
          <w:szCs w:val="28"/>
        </w:rPr>
      </w:r>
      <w:r w:rsidRPr="00D7323E">
        <w:rPr>
          <w:szCs w:val="28"/>
        </w:rPr>
        <w:fldChar w:fldCharType="separate"/>
      </w:r>
      <w:r w:rsidR="00233FEB">
        <w:rPr>
          <w:szCs w:val="28"/>
        </w:rPr>
        <w:t>6.6.2(39)</w:t>
      </w:r>
      <w:r w:rsidRPr="00D7323E">
        <w:rPr>
          <w:szCs w:val="28"/>
        </w:rPr>
        <w:fldChar w:fldCharType="end"/>
      </w:r>
      <w:r>
        <w:rPr>
          <w:szCs w:val="28"/>
        </w:rPr>
        <w:t xml:space="preserve"> Положения);</w:t>
      </w:r>
    </w:p>
    <w:p w14:paraId="1864CB75" w14:textId="77777777" w:rsidR="00F26E46" w:rsidRPr="00D7323E" w:rsidRDefault="00FE56BD" w:rsidP="00634ABE">
      <w:pPr>
        <w:numPr>
          <w:ilvl w:val="3"/>
          <w:numId w:val="19"/>
        </w:numPr>
        <w:suppressAutoHyphens/>
        <w:outlineLvl w:val="3"/>
        <w:rPr>
          <w:szCs w:val="28"/>
        </w:rPr>
      </w:pPr>
      <w:r>
        <w:rPr>
          <w:szCs w:val="28"/>
        </w:rPr>
        <w:t>закупки у еди</w:t>
      </w:r>
      <w:r w:rsidR="00EE05B0">
        <w:rPr>
          <w:szCs w:val="28"/>
        </w:rPr>
        <w:t>нственного поставщика услуг</w:t>
      </w:r>
      <w:r>
        <w:rPr>
          <w:szCs w:val="28"/>
        </w:rPr>
        <w:t xml:space="preserve"> фина</w:t>
      </w:r>
      <w:r w:rsidR="00EE05B0">
        <w:rPr>
          <w:szCs w:val="28"/>
        </w:rPr>
        <w:t>н</w:t>
      </w:r>
      <w:r>
        <w:rPr>
          <w:szCs w:val="28"/>
        </w:rPr>
        <w:t>сового характера (подп. </w:t>
      </w:r>
      <w:r w:rsidRPr="00D7323E">
        <w:rPr>
          <w:szCs w:val="28"/>
        </w:rPr>
        <w:fldChar w:fldCharType="begin"/>
      </w:r>
      <w:r w:rsidRPr="00D7323E">
        <w:rPr>
          <w:szCs w:val="28"/>
        </w:rPr>
        <w:instrText xml:space="preserve"> REF _Ref23694957 \w \h </w:instrText>
      </w:r>
      <w:r w:rsidRPr="00D7323E">
        <w:rPr>
          <w:szCs w:val="28"/>
        </w:rPr>
      </w:r>
      <w:r w:rsidRPr="00D7323E">
        <w:rPr>
          <w:szCs w:val="28"/>
        </w:rPr>
        <w:fldChar w:fldCharType="separate"/>
      </w:r>
      <w:r w:rsidR="00233FEB">
        <w:rPr>
          <w:szCs w:val="28"/>
        </w:rPr>
        <w:t>6.6.2(37)</w:t>
      </w:r>
      <w:r w:rsidRPr="00D7323E">
        <w:rPr>
          <w:szCs w:val="28"/>
        </w:rPr>
        <w:fldChar w:fldCharType="end"/>
      </w:r>
      <w:r w:rsidRPr="00D7323E">
        <w:rPr>
          <w:szCs w:val="28"/>
        </w:rPr>
        <w:t>,</w:t>
      </w:r>
      <w:r>
        <w:rPr>
          <w:szCs w:val="28"/>
        </w:rPr>
        <w:t xml:space="preserve"> </w:t>
      </w:r>
      <w:r>
        <w:fldChar w:fldCharType="begin"/>
      </w:r>
      <w:r>
        <w:instrText xml:space="preserve"> REF _Ref23604978 \r \h </w:instrText>
      </w:r>
      <w:r>
        <w:fldChar w:fldCharType="separate"/>
      </w:r>
      <w:r w:rsidR="00233FEB">
        <w:t>6.6.2(56)</w:t>
      </w:r>
      <w:r>
        <w:fldChar w:fldCharType="end"/>
      </w:r>
      <w:r>
        <w:t xml:space="preserve">, </w:t>
      </w:r>
      <w:r>
        <w:fldChar w:fldCharType="begin"/>
      </w:r>
      <w:r>
        <w:instrText xml:space="preserve"> REF _Ref88050651 \r \h </w:instrText>
      </w:r>
      <w:r>
        <w:fldChar w:fldCharType="separate"/>
      </w:r>
      <w:r w:rsidR="00233FEB">
        <w:t>6.6.2(57)</w:t>
      </w:r>
      <w:r>
        <w:fldChar w:fldCharType="end"/>
      </w:r>
      <w:r>
        <w:t xml:space="preserve"> Положения);</w:t>
      </w:r>
    </w:p>
    <w:p w14:paraId="6DDE05FE" w14:textId="77777777" w:rsidR="00F8003A" w:rsidRPr="00D7323E" w:rsidRDefault="00F8003A" w:rsidP="00634ABE">
      <w:pPr>
        <w:numPr>
          <w:ilvl w:val="3"/>
          <w:numId w:val="19"/>
        </w:numPr>
        <w:suppressAutoHyphens/>
        <w:outlineLvl w:val="3"/>
        <w:rPr>
          <w:szCs w:val="28"/>
        </w:rPr>
      </w:pPr>
      <w:r w:rsidRPr="00D7323E">
        <w:rPr>
          <w:szCs w:val="28"/>
        </w:rPr>
        <w:t>упрощённой закупки;</w:t>
      </w:r>
    </w:p>
    <w:p w14:paraId="7998CDD7" w14:textId="77777777" w:rsidR="00F8003A" w:rsidRPr="00D7323E" w:rsidRDefault="00F8003A" w:rsidP="00634ABE">
      <w:pPr>
        <w:numPr>
          <w:ilvl w:val="3"/>
          <w:numId w:val="19"/>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233FEB">
        <w:rPr>
          <w:szCs w:val="28"/>
        </w:rPr>
        <w:t>6.7.26</w:t>
      </w:r>
      <w:r w:rsidR="00B20CAA" w:rsidRPr="00D7323E">
        <w:rPr>
          <w:szCs w:val="28"/>
        </w:rPr>
        <w:fldChar w:fldCharType="end"/>
      </w:r>
      <w:r w:rsidRPr="00D7323E">
        <w:rPr>
          <w:szCs w:val="28"/>
        </w:rPr>
        <w:t xml:space="preserve"> Положения.</w:t>
      </w:r>
    </w:p>
    <w:p w14:paraId="04333AE8" w14:textId="72C88A80" w:rsidR="002477EB" w:rsidRDefault="002477EB" w:rsidP="00634ABE">
      <w:pPr>
        <w:numPr>
          <w:ilvl w:val="2"/>
          <w:numId w:val="19"/>
        </w:numPr>
        <w:suppressAutoHyphens/>
        <w:outlineLvl w:val="3"/>
        <w:rPr>
          <w:szCs w:val="28"/>
        </w:rPr>
      </w:pPr>
      <w:bookmarkStart w:id="2267" w:name="_Ref56623266"/>
      <w:r>
        <w:rPr>
          <w:szCs w:val="28"/>
        </w:rPr>
        <w:t>П</w:t>
      </w:r>
      <w:r w:rsidRPr="00D7323E">
        <w:rPr>
          <w:szCs w:val="28"/>
        </w:rPr>
        <w:t>ри проведении закрытой закуп</w:t>
      </w:r>
      <w:r>
        <w:rPr>
          <w:szCs w:val="28"/>
        </w:rPr>
        <w:t>ки с</w:t>
      </w:r>
      <w:r w:rsidR="00F8003A" w:rsidRPr="00D7323E">
        <w:rPr>
          <w:szCs w:val="28"/>
        </w:rPr>
        <w:t>татус «аккредитован»</w:t>
      </w:r>
      <w:r>
        <w:rPr>
          <w:szCs w:val="28"/>
        </w:rPr>
        <w:t>:</w:t>
      </w:r>
    </w:p>
    <w:p w14:paraId="392C02C4" w14:textId="5D6AD8EF" w:rsidR="002477EB" w:rsidRDefault="00F8003A" w:rsidP="00F26E3B">
      <w:pPr>
        <w:numPr>
          <w:ilvl w:val="3"/>
          <w:numId w:val="19"/>
        </w:numPr>
        <w:suppressAutoHyphens/>
        <w:outlineLvl w:val="3"/>
        <w:rPr>
          <w:szCs w:val="28"/>
        </w:rPr>
      </w:pPr>
      <w:bookmarkStart w:id="2268" w:name="_Ref108085944"/>
      <w:r w:rsidRPr="00D7323E">
        <w:rPr>
          <w:szCs w:val="28"/>
        </w:rPr>
        <w:t>не требуется при проведении закрытой закуп</w:t>
      </w:r>
      <w:r w:rsidR="00FC3112">
        <w:rPr>
          <w:szCs w:val="28"/>
        </w:rPr>
        <w:t>ки в соответствии с подразделом </w:t>
      </w:r>
      <w:r w:rsidR="002477EB">
        <w:rPr>
          <w:szCs w:val="28"/>
        </w:rPr>
        <w:fldChar w:fldCharType="begin"/>
      </w:r>
      <w:r w:rsidR="002477EB">
        <w:rPr>
          <w:szCs w:val="28"/>
        </w:rPr>
        <w:instrText xml:space="preserve"> REF _Ref99550861 \r \h </w:instrText>
      </w:r>
      <w:r w:rsidR="002477EB">
        <w:rPr>
          <w:szCs w:val="28"/>
        </w:rPr>
      </w:r>
      <w:r w:rsidR="002477EB">
        <w:rPr>
          <w:szCs w:val="28"/>
        </w:rPr>
        <w:fldChar w:fldCharType="separate"/>
      </w:r>
      <w:r w:rsidR="00233FEB">
        <w:rPr>
          <w:szCs w:val="28"/>
        </w:rPr>
        <w:t>19.5</w:t>
      </w:r>
      <w:r w:rsidR="002477EB">
        <w:rPr>
          <w:szCs w:val="28"/>
        </w:rPr>
        <w:fldChar w:fldCharType="end"/>
      </w:r>
      <w:r w:rsidRPr="00D7323E">
        <w:rPr>
          <w:szCs w:val="28"/>
        </w:rPr>
        <w:t xml:space="preserve"> Положения</w:t>
      </w:r>
      <w:r w:rsidR="002477EB">
        <w:rPr>
          <w:szCs w:val="28"/>
        </w:rPr>
        <w:t>;</w:t>
      </w:r>
      <w:bookmarkEnd w:id="2268"/>
    </w:p>
    <w:p w14:paraId="761DB8F3" w14:textId="55911FC5" w:rsidR="00F8003A" w:rsidRPr="00D7323E" w:rsidRDefault="002477EB" w:rsidP="00F26E3B">
      <w:pPr>
        <w:numPr>
          <w:ilvl w:val="3"/>
          <w:numId w:val="19"/>
        </w:numPr>
        <w:suppressAutoHyphens/>
        <w:outlineLvl w:val="3"/>
        <w:rPr>
          <w:szCs w:val="28"/>
        </w:rPr>
      </w:pPr>
      <w:r>
        <w:rPr>
          <w:szCs w:val="28"/>
        </w:rPr>
        <w:t xml:space="preserve">требуется при проведении </w:t>
      </w:r>
      <w:r w:rsidRPr="00D7323E">
        <w:rPr>
          <w:szCs w:val="28"/>
        </w:rPr>
        <w:t>закрытой закуп</w:t>
      </w:r>
      <w:r>
        <w:rPr>
          <w:szCs w:val="28"/>
        </w:rPr>
        <w:t>ки в соответствии с подразделами </w:t>
      </w:r>
      <w:r>
        <w:rPr>
          <w:szCs w:val="28"/>
        </w:rPr>
        <w:fldChar w:fldCharType="begin"/>
      </w:r>
      <w:r>
        <w:rPr>
          <w:szCs w:val="28"/>
        </w:rPr>
        <w:instrText xml:space="preserve"> REF _Ref531086868 \r \h </w:instrText>
      </w:r>
      <w:r>
        <w:rPr>
          <w:szCs w:val="28"/>
        </w:rPr>
      </w:r>
      <w:r>
        <w:rPr>
          <w:szCs w:val="28"/>
        </w:rPr>
        <w:fldChar w:fldCharType="separate"/>
      </w:r>
      <w:r w:rsidR="00233FEB">
        <w:rPr>
          <w:szCs w:val="28"/>
        </w:rPr>
        <w:t>19.6</w:t>
      </w:r>
      <w:r>
        <w:rPr>
          <w:szCs w:val="28"/>
        </w:rPr>
        <w:fldChar w:fldCharType="end"/>
      </w:r>
      <w:r>
        <w:rPr>
          <w:szCs w:val="28"/>
        </w:rPr>
        <w:t xml:space="preserve">, </w:t>
      </w:r>
      <w:r w:rsidR="00A23CBE">
        <w:rPr>
          <w:szCs w:val="28"/>
        </w:rPr>
        <w:fldChar w:fldCharType="begin"/>
      </w:r>
      <w:r w:rsidR="00A23CBE">
        <w:rPr>
          <w:szCs w:val="28"/>
        </w:rPr>
        <w:instrText xml:space="preserve"> REF _Ref99709906 \r \h </w:instrText>
      </w:r>
      <w:r w:rsidR="00A23CBE">
        <w:rPr>
          <w:szCs w:val="28"/>
        </w:rPr>
      </w:r>
      <w:r w:rsidR="00A23CBE">
        <w:rPr>
          <w:szCs w:val="28"/>
        </w:rPr>
        <w:fldChar w:fldCharType="separate"/>
      </w:r>
      <w:r w:rsidR="00233FEB">
        <w:rPr>
          <w:szCs w:val="28"/>
        </w:rPr>
        <w:t>19.7</w:t>
      </w:r>
      <w:r w:rsidR="00A23CBE">
        <w:rPr>
          <w:szCs w:val="28"/>
        </w:rPr>
        <w:fldChar w:fldCharType="end"/>
      </w:r>
      <w:r w:rsidR="00F55EF5">
        <w:rPr>
          <w:szCs w:val="28"/>
        </w:rPr>
        <w:t xml:space="preserve"> Положения</w:t>
      </w:r>
      <w:r w:rsidR="00874C1A">
        <w:rPr>
          <w:szCs w:val="28"/>
        </w:rPr>
        <w:t xml:space="preserve">, </w:t>
      </w:r>
      <w:r w:rsidR="00F51F3C">
        <w:rPr>
          <w:szCs w:val="28"/>
        </w:rPr>
        <w:t xml:space="preserve">официальное размещение информации о которой согласно п. </w:t>
      </w:r>
      <w:r w:rsidR="00F51F3C">
        <w:rPr>
          <w:szCs w:val="28"/>
        </w:rPr>
        <w:fldChar w:fldCharType="begin"/>
      </w:r>
      <w:r w:rsidR="00F51F3C">
        <w:rPr>
          <w:szCs w:val="28"/>
        </w:rPr>
        <w:instrText xml:space="preserve"> REF _Ref48645975 \r \h </w:instrText>
      </w:r>
      <w:r w:rsidR="00F51F3C">
        <w:rPr>
          <w:szCs w:val="28"/>
        </w:rPr>
      </w:r>
      <w:r w:rsidR="00F51F3C">
        <w:rPr>
          <w:szCs w:val="28"/>
        </w:rPr>
        <w:fldChar w:fldCharType="separate"/>
      </w:r>
      <w:r w:rsidR="00233FEB">
        <w:rPr>
          <w:szCs w:val="28"/>
        </w:rPr>
        <w:t>3.1.2</w:t>
      </w:r>
      <w:r w:rsidR="00F51F3C">
        <w:rPr>
          <w:szCs w:val="28"/>
        </w:rPr>
        <w:fldChar w:fldCharType="end"/>
      </w:r>
      <w:r w:rsidR="00F51F3C">
        <w:rPr>
          <w:szCs w:val="28"/>
        </w:rPr>
        <w:t xml:space="preserve"> Положения произошло после </w:t>
      </w:r>
      <w:r w:rsidR="00874C1A">
        <w:rPr>
          <w:szCs w:val="28"/>
        </w:rPr>
        <w:t>01.0</w:t>
      </w:r>
      <w:r w:rsidR="00F51F3C">
        <w:rPr>
          <w:szCs w:val="28"/>
        </w:rPr>
        <w:t>7</w:t>
      </w:r>
      <w:r w:rsidR="00680353">
        <w:rPr>
          <w:szCs w:val="28"/>
        </w:rPr>
        <w:t>.2022 г</w:t>
      </w:r>
      <w:r w:rsidR="00F8003A" w:rsidRPr="00D7323E">
        <w:rPr>
          <w:szCs w:val="28"/>
        </w:rPr>
        <w:t>.</w:t>
      </w:r>
      <w:bookmarkEnd w:id="2267"/>
    </w:p>
    <w:p w14:paraId="6D4D2841" w14:textId="77777777" w:rsidR="00F8003A" w:rsidRPr="00D7323E" w:rsidRDefault="00F8003A" w:rsidP="00634ABE">
      <w:pPr>
        <w:numPr>
          <w:ilvl w:val="2"/>
          <w:numId w:val="19"/>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440E27B2" w14:textId="77777777" w:rsidR="00F8003A" w:rsidRPr="00D7323E" w:rsidRDefault="00F8003A" w:rsidP="00634ABE">
      <w:pPr>
        <w:numPr>
          <w:ilvl w:val="2"/>
          <w:numId w:val="19"/>
        </w:numPr>
        <w:suppressAutoHyphens/>
        <w:outlineLvl w:val="3"/>
        <w:rPr>
          <w:szCs w:val="28"/>
        </w:rPr>
      </w:pPr>
      <w:bookmarkStart w:id="2269" w:name="_Ref56624263"/>
      <w:r w:rsidRPr="00D7323E">
        <w:rPr>
          <w:szCs w:val="28"/>
        </w:rPr>
        <w:t>Для целей проведения неконкурентной процедуры закупки дополнительн</w:t>
      </w:r>
      <w:r w:rsidR="00FC3112">
        <w:rPr>
          <w:szCs w:val="28"/>
        </w:rPr>
        <w:t>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233FEB">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233FEB">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233FEB">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69"/>
    </w:p>
    <w:p w14:paraId="6E15A8A9" w14:textId="77777777" w:rsidR="00F8003A" w:rsidRPr="00D7323E" w:rsidRDefault="00F8003A" w:rsidP="00634ABE">
      <w:pPr>
        <w:numPr>
          <w:ilvl w:val="2"/>
          <w:numId w:val="19"/>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4FF442CC" w14:textId="77777777" w:rsidR="00F8003A" w:rsidRPr="00B52C1A" w:rsidRDefault="00F8003A" w:rsidP="00634ABE">
      <w:pPr>
        <w:numPr>
          <w:ilvl w:val="2"/>
          <w:numId w:val="19"/>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233FEB">
        <w:rPr>
          <w:szCs w:val="28"/>
        </w:rPr>
        <w:t>22</w:t>
      </w:r>
      <w:r w:rsidR="00B20CAA" w:rsidRPr="00D7323E">
        <w:rPr>
          <w:szCs w:val="28"/>
        </w:rPr>
        <w:fldChar w:fldCharType="end"/>
      </w:r>
      <w:r w:rsidRPr="00D7323E">
        <w:rPr>
          <w:szCs w:val="28"/>
        </w:rPr>
        <w:t xml:space="preserve"> Положения.</w:t>
      </w:r>
    </w:p>
    <w:p w14:paraId="68B3590F" w14:textId="77777777" w:rsidR="003D39C4" w:rsidRPr="00575698" w:rsidRDefault="00465BEB" w:rsidP="00634ABE">
      <w:pPr>
        <w:pStyle w:val="2"/>
        <w:numPr>
          <w:ilvl w:val="0"/>
          <w:numId w:val="19"/>
        </w:numPr>
      </w:pPr>
      <w:bookmarkStart w:id="2270" w:name="_Toc23695643"/>
      <w:bookmarkStart w:id="2271" w:name="_Toc25340364"/>
      <w:bookmarkStart w:id="2272" w:name="_Toc25342125"/>
      <w:bookmarkStart w:id="2273" w:name="_Toc23523160"/>
      <w:bookmarkStart w:id="2274" w:name="_Toc23608374"/>
      <w:bookmarkStart w:id="2275" w:name="_Toc23679666"/>
      <w:bookmarkStart w:id="2276" w:name="_Toc23695644"/>
      <w:bookmarkStart w:id="2277" w:name="_Toc23864854"/>
      <w:bookmarkStart w:id="2278" w:name="_Toc24481026"/>
      <w:bookmarkStart w:id="2279" w:name="_Toc25340365"/>
      <w:bookmarkStart w:id="2280" w:name="_Toc25342126"/>
      <w:bookmarkStart w:id="2281" w:name="_Toc26963953"/>
      <w:bookmarkStart w:id="2282" w:name="_Hlt341724571"/>
      <w:bookmarkStart w:id="2283" w:name="_Hlt299580510"/>
      <w:bookmarkStart w:id="2284" w:name="_Hlt300668226"/>
      <w:bookmarkStart w:id="2285" w:name="_Hlt307328514"/>
      <w:bookmarkStart w:id="2286" w:name="_Hlt308806340"/>
      <w:bookmarkStart w:id="2287" w:name="_Hlt311722001"/>
      <w:bookmarkStart w:id="2288" w:name="_Toc307225218"/>
      <w:bookmarkStart w:id="2289" w:name="_Toc307225497"/>
      <w:bookmarkStart w:id="2290" w:name="_Toc308078876"/>
      <w:bookmarkStart w:id="2291" w:name="_Toc308079172"/>
      <w:bookmarkStart w:id="2292" w:name="_Toc308081279"/>
      <w:bookmarkStart w:id="2293" w:name="_Toc308081575"/>
      <w:bookmarkStart w:id="2294" w:name="_Toc308081941"/>
      <w:bookmarkStart w:id="2295" w:name="_Toc308082236"/>
      <w:bookmarkStart w:id="2296" w:name="_Toc308082766"/>
      <w:bookmarkStart w:id="2297" w:name="_Toc308083182"/>
      <w:bookmarkStart w:id="2298" w:name="_Toc271021226"/>
      <w:bookmarkStart w:id="2299" w:name="_Toc271225851"/>
      <w:bookmarkStart w:id="2300" w:name="_Toc271228010"/>
      <w:bookmarkStart w:id="2301" w:name="_Toc271228205"/>
      <w:bookmarkStart w:id="2302" w:name="_Toc271228400"/>
      <w:bookmarkStart w:id="2303" w:name="_Toc113011765"/>
      <w:bookmarkStart w:id="2304" w:name="_Ref289180004"/>
      <w:bookmarkStart w:id="2305" w:name="_Toc368984158"/>
      <w:bookmarkEnd w:id="2200"/>
      <w:bookmarkEnd w:id="2201"/>
      <w:bookmarkEnd w:id="2203"/>
      <w:bookmarkEnd w:id="2245"/>
      <w:bookmarkEnd w:id="2251"/>
      <w:bookmarkEnd w:id="2252"/>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r w:rsidRPr="00575698">
        <w:t>Утратил силу</w:t>
      </w:r>
      <w:bookmarkEnd w:id="2303"/>
    </w:p>
    <w:p w14:paraId="436C8331" w14:textId="77777777" w:rsidR="00220FF2" w:rsidRPr="00575698" w:rsidRDefault="00220FF2" w:rsidP="00634ABE">
      <w:pPr>
        <w:pStyle w:val="2"/>
        <w:numPr>
          <w:ilvl w:val="0"/>
          <w:numId w:val="19"/>
        </w:numPr>
      </w:pPr>
      <w:bookmarkStart w:id="2306" w:name="_Toc451208226"/>
      <w:bookmarkStart w:id="2307" w:name="_Toc23695646"/>
      <w:bookmarkStart w:id="2308" w:name="_Toc25340367"/>
      <w:bookmarkStart w:id="2309" w:name="_Toc25342128"/>
      <w:bookmarkStart w:id="2310" w:name="_Toc23695651"/>
      <w:bookmarkStart w:id="2311" w:name="_Toc25340372"/>
      <w:bookmarkStart w:id="2312" w:name="_Toc25342133"/>
      <w:bookmarkStart w:id="2313" w:name="_Toc23695654"/>
      <w:bookmarkStart w:id="2314" w:name="_Toc25340375"/>
      <w:bookmarkStart w:id="2315" w:name="_Toc25342136"/>
      <w:bookmarkStart w:id="2316" w:name="_Toc23695656"/>
      <w:bookmarkStart w:id="2317" w:name="_Toc25340377"/>
      <w:bookmarkStart w:id="2318" w:name="_Toc25342138"/>
      <w:bookmarkStart w:id="2319" w:name="_Toc23695657"/>
      <w:bookmarkStart w:id="2320" w:name="_Toc25340378"/>
      <w:bookmarkStart w:id="2321" w:name="_Toc25342139"/>
      <w:bookmarkStart w:id="2322" w:name="_Toc23695659"/>
      <w:bookmarkStart w:id="2323" w:name="_Toc25340380"/>
      <w:bookmarkStart w:id="2324" w:name="_Toc25342141"/>
      <w:bookmarkStart w:id="2325" w:name="_Toc23695660"/>
      <w:bookmarkStart w:id="2326" w:name="_Toc25340381"/>
      <w:bookmarkStart w:id="2327" w:name="_Toc25342142"/>
      <w:bookmarkStart w:id="2328" w:name="_Toc268259789"/>
      <w:bookmarkStart w:id="2329" w:name="_Toc268608786"/>
      <w:bookmarkStart w:id="2330" w:name="_Toc270006692"/>
      <w:bookmarkStart w:id="2331" w:name="_Toc270010903"/>
      <w:bookmarkStart w:id="2332" w:name="_Toc270089155"/>
      <w:bookmarkStart w:id="2333" w:name="_Toc268259791"/>
      <w:bookmarkStart w:id="2334" w:name="_Toc268608788"/>
      <w:bookmarkStart w:id="2335" w:name="_Toc270006694"/>
      <w:bookmarkStart w:id="2336" w:name="_Toc270010905"/>
      <w:bookmarkStart w:id="2337" w:name="_Toc270089157"/>
      <w:bookmarkStart w:id="2338" w:name="_Toc268259792"/>
      <w:bookmarkStart w:id="2339" w:name="_Toc268608789"/>
      <w:bookmarkStart w:id="2340" w:name="_Toc270006695"/>
      <w:bookmarkStart w:id="2341" w:name="_Toc270010906"/>
      <w:bookmarkStart w:id="2342" w:name="_Toc270089158"/>
      <w:bookmarkStart w:id="2343" w:name="_Toc268259793"/>
      <w:bookmarkStart w:id="2344" w:name="_Toc268608790"/>
      <w:bookmarkStart w:id="2345" w:name="_Toc270006696"/>
      <w:bookmarkStart w:id="2346" w:name="_Toc270010907"/>
      <w:bookmarkStart w:id="2347" w:name="_Toc270089159"/>
      <w:bookmarkStart w:id="2348" w:name="_Toc268259794"/>
      <w:bookmarkStart w:id="2349" w:name="_Toc268608791"/>
      <w:bookmarkStart w:id="2350" w:name="_Toc270006697"/>
      <w:bookmarkStart w:id="2351" w:name="_Toc270010908"/>
      <w:bookmarkStart w:id="2352" w:name="_Toc270089160"/>
      <w:bookmarkStart w:id="2353" w:name="_Toc268259795"/>
      <w:bookmarkStart w:id="2354" w:name="_Toc268608792"/>
      <w:bookmarkStart w:id="2355" w:name="_Toc270006698"/>
      <w:bookmarkStart w:id="2356" w:name="_Toc270010909"/>
      <w:bookmarkStart w:id="2357" w:name="_Toc270089161"/>
      <w:bookmarkStart w:id="2358" w:name="_Toc268259796"/>
      <w:bookmarkStart w:id="2359" w:name="_Toc268608793"/>
      <w:bookmarkStart w:id="2360" w:name="_Toc270006699"/>
      <w:bookmarkStart w:id="2361" w:name="_Toc270010910"/>
      <w:bookmarkStart w:id="2362" w:name="_Toc270089162"/>
      <w:bookmarkStart w:id="2363" w:name="_Toc268259797"/>
      <w:bookmarkStart w:id="2364" w:name="_Toc268608794"/>
      <w:bookmarkStart w:id="2365" w:name="_Toc270006700"/>
      <w:bookmarkStart w:id="2366" w:name="_Toc270010911"/>
      <w:bookmarkStart w:id="2367" w:name="_Toc270089163"/>
      <w:bookmarkStart w:id="2368" w:name="_Hlt266996560"/>
      <w:bookmarkStart w:id="2369" w:name="_Hlt266996567"/>
      <w:bookmarkStart w:id="2370" w:name="_Hlt266996597"/>
      <w:bookmarkStart w:id="2371" w:name="_Hlt266996611"/>
      <w:bookmarkStart w:id="2372" w:name="_Hlt266996615"/>
      <w:bookmarkStart w:id="2373" w:name="_Hlt266996624"/>
      <w:bookmarkStart w:id="2374" w:name="_Toc23695661"/>
      <w:bookmarkStart w:id="2375" w:name="_Toc25340382"/>
      <w:bookmarkStart w:id="2376" w:name="_Toc25342143"/>
      <w:bookmarkStart w:id="2377" w:name="_Hlt299271211"/>
      <w:bookmarkStart w:id="2378" w:name="_Hlt309241368"/>
      <w:bookmarkStart w:id="2379" w:name="_Toc23695662"/>
      <w:bookmarkStart w:id="2380" w:name="_Toc25340383"/>
      <w:bookmarkStart w:id="2381" w:name="_Toc25342144"/>
      <w:bookmarkStart w:id="2382" w:name="_Toc23695663"/>
      <w:bookmarkStart w:id="2383" w:name="_Toc25340384"/>
      <w:bookmarkStart w:id="2384" w:name="_Toc25342145"/>
      <w:bookmarkStart w:id="2385" w:name="_Toc23695667"/>
      <w:bookmarkStart w:id="2386" w:name="_Toc25340388"/>
      <w:bookmarkStart w:id="2387" w:name="_Toc25342149"/>
      <w:bookmarkStart w:id="2388" w:name="_Toc298491808"/>
      <w:bookmarkStart w:id="2389" w:name="_Hlt274655445"/>
      <w:bookmarkStart w:id="2390" w:name="_Hlt299192689"/>
      <w:bookmarkStart w:id="2391" w:name="_Toc23695674"/>
      <w:bookmarkStart w:id="2392" w:name="_Toc25340395"/>
      <w:bookmarkStart w:id="2393" w:name="_Toc25342156"/>
      <w:bookmarkStart w:id="2394" w:name="_Toc23695676"/>
      <w:bookmarkStart w:id="2395" w:name="_Toc25340397"/>
      <w:bookmarkStart w:id="2396" w:name="_Toc25342158"/>
      <w:bookmarkStart w:id="2397" w:name="_Toc23695678"/>
      <w:bookmarkStart w:id="2398" w:name="_Toc25340399"/>
      <w:bookmarkStart w:id="2399" w:name="_Toc25342160"/>
      <w:bookmarkStart w:id="2400" w:name="_Toc23695680"/>
      <w:bookmarkStart w:id="2401" w:name="_Toc25340401"/>
      <w:bookmarkStart w:id="2402" w:name="_Toc25342162"/>
      <w:bookmarkStart w:id="2403" w:name="_Hlt342293709"/>
      <w:bookmarkStart w:id="2404" w:name="_Toc23695683"/>
      <w:bookmarkStart w:id="2405" w:name="_Toc25340404"/>
      <w:bookmarkStart w:id="2406" w:name="_Toc25342165"/>
      <w:bookmarkStart w:id="2407" w:name="_Toc23695684"/>
      <w:bookmarkStart w:id="2408" w:name="_Toc25340405"/>
      <w:bookmarkStart w:id="2409" w:name="_Toc25342166"/>
      <w:bookmarkStart w:id="2410" w:name="_Toc23695686"/>
      <w:bookmarkStart w:id="2411" w:name="_Toc25340407"/>
      <w:bookmarkStart w:id="2412" w:name="_Toc25342168"/>
      <w:bookmarkStart w:id="2413" w:name="_Toc23695689"/>
      <w:bookmarkStart w:id="2414" w:name="_Toc25340410"/>
      <w:bookmarkStart w:id="2415" w:name="_Toc25342171"/>
      <w:bookmarkStart w:id="2416" w:name="_Toc23695691"/>
      <w:bookmarkStart w:id="2417" w:name="_Toc25340412"/>
      <w:bookmarkStart w:id="2418" w:name="_Toc25342173"/>
      <w:bookmarkStart w:id="2419" w:name="_Toc23695692"/>
      <w:bookmarkStart w:id="2420" w:name="_Toc25340413"/>
      <w:bookmarkStart w:id="2421" w:name="_Toc25342174"/>
      <w:bookmarkStart w:id="2422" w:name="_Toc23695693"/>
      <w:bookmarkStart w:id="2423" w:name="_Toc25340414"/>
      <w:bookmarkStart w:id="2424" w:name="_Toc25342175"/>
      <w:bookmarkStart w:id="2425" w:name="_Toc451208231"/>
      <w:bookmarkStart w:id="2426" w:name="_Toc451270850"/>
      <w:bookmarkStart w:id="2427" w:name="_Toc451271056"/>
      <w:bookmarkStart w:id="2428" w:name="_Toc409474722"/>
      <w:bookmarkStart w:id="2429" w:name="_Toc409527336"/>
      <w:bookmarkStart w:id="2430" w:name="_Toc409529024"/>
      <w:bookmarkStart w:id="2431" w:name="_Toc409630353"/>
      <w:bookmarkStart w:id="2432" w:name="_Toc409679408"/>
      <w:bookmarkStart w:id="2433" w:name="_Toc409680888"/>
      <w:bookmarkStart w:id="2434" w:name="_Toc409696773"/>
      <w:bookmarkStart w:id="2435" w:name="_Toc409698635"/>
      <w:bookmarkStart w:id="2436" w:name="_Toc409702751"/>
      <w:bookmarkStart w:id="2437" w:name="_Toc409703338"/>
      <w:bookmarkStart w:id="2438" w:name="_Toc409703799"/>
      <w:bookmarkStart w:id="2439" w:name="_Toc409704042"/>
      <w:bookmarkStart w:id="2440" w:name="_Toc409705828"/>
      <w:bookmarkStart w:id="2441" w:name="_Toc409710066"/>
      <w:bookmarkStart w:id="2442" w:name="_Toc409711008"/>
      <w:bookmarkStart w:id="2443" w:name="_Toc409711502"/>
      <w:bookmarkStart w:id="2444" w:name="_Toc409710421"/>
      <w:bookmarkStart w:id="2445" w:name="_Toc409713259"/>
      <w:bookmarkStart w:id="2446" w:name="_Toc409715463"/>
      <w:bookmarkStart w:id="2447" w:name="_Toc409715787"/>
      <w:bookmarkStart w:id="2448" w:name="_Toc409716029"/>
      <w:bookmarkStart w:id="2449" w:name="_Toc409716291"/>
      <w:bookmarkStart w:id="2450" w:name="_Toc409716533"/>
      <w:bookmarkStart w:id="2451" w:name="_Toc409718265"/>
      <w:bookmarkStart w:id="2452" w:name="_Toc409719522"/>
      <w:bookmarkStart w:id="2453" w:name="_Toc409720097"/>
      <w:bookmarkStart w:id="2454" w:name="_Toc409720368"/>
      <w:bookmarkStart w:id="2455" w:name="_Toc409720611"/>
      <w:bookmarkStart w:id="2456" w:name="_Toc409720853"/>
      <w:bookmarkStart w:id="2457" w:name="_Toc409721698"/>
      <w:bookmarkStart w:id="2458" w:name="_Toc409724395"/>
      <w:bookmarkStart w:id="2459" w:name="_Toc409795498"/>
      <w:bookmarkStart w:id="2460" w:name="_Toc409796463"/>
      <w:bookmarkStart w:id="2461" w:name="_Toc409798611"/>
      <w:bookmarkStart w:id="2462" w:name="_Toc409798860"/>
      <w:bookmarkStart w:id="2463" w:name="_Toc409803254"/>
      <w:bookmarkStart w:id="2464" w:name="_Toc409805638"/>
      <w:bookmarkStart w:id="2465" w:name="_Toc409806014"/>
      <w:bookmarkStart w:id="2466" w:name="_Toc409806849"/>
      <w:bookmarkStart w:id="2467" w:name="_Toc409807416"/>
      <w:bookmarkStart w:id="2468" w:name="_Toc409808131"/>
      <w:bookmarkStart w:id="2469" w:name="_Toc409808952"/>
      <w:bookmarkStart w:id="2470" w:name="_Toc409174695"/>
      <w:bookmarkStart w:id="2471" w:name="_Ref409174888"/>
      <w:bookmarkStart w:id="2472" w:name="_Toc409189095"/>
      <w:bookmarkStart w:id="2473" w:name="_Ref409188967"/>
      <w:bookmarkStart w:id="2474" w:name="_Toc409198831"/>
      <w:bookmarkStart w:id="2475" w:name="_Toc283058529"/>
      <w:bookmarkStart w:id="2476" w:name="_Toc409204319"/>
      <w:bookmarkStart w:id="2477" w:name="_Ref409376915"/>
      <w:bookmarkStart w:id="2478" w:name="_Ref409376927"/>
      <w:bookmarkStart w:id="2479" w:name="_Ref409390041"/>
      <w:bookmarkStart w:id="2480" w:name="_Ref409425624"/>
      <w:bookmarkStart w:id="2481" w:name="_Ref409426186"/>
      <w:bookmarkStart w:id="2482" w:name="_Ref409444499"/>
      <w:bookmarkStart w:id="2483" w:name="_Toc409474723"/>
      <w:bookmarkStart w:id="2484" w:name="_Toc409528432"/>
      <w:bookmarkStart w:id="2485" w:name="_Ref409607606"/>
      <w:bookmarkStart w:id="2486" w:name="_Ref409609531"/>
      <w:bookmarkStart w:id="2487" w:name="_Toc409630135"/>
      <w:bookmarkStart w:id="2488" w:name="_Ref409700650"/>
      <w:bookmarkStart w:id="2489" w:name="_Toc409703581"/>
      <w:bookmarkStart w:id="2490" w:name="_Ref409710312"/>
      <w:bookmarkStart w:id="2491" w:name="_Ref409711316"/>
      <w:bookmarkStart w:id="2492" w:name="_Toc409711745"/>
      <w:bookmarkStart w:id="2493" w:name="_Toc409715464"/>
      <w:bookmarkStart w:id="2494" w:name="_Ref409717317"/>
      <w:bookmarkStart w:id="2495" w:name="_Toc409721482"/>
      <w:bookmarkStart w:id="2496" w:name="_Toc409720612"/>
      <w:bookmarkStart w:id="2497" w:name="_Toc409721699"/>
      <w:bookmarkStart w:id="2498" w:name="_Toc409807417"/>
      <w:bookmarkStart w:id="2499" w:name="_Toc409812137"/>
      <w:bookmarkStart w:id="2500" w:name="_Toc283764365"/>
      <w:bookmarkStart w:id="2501" w:name="_Toc409908698"/>
      <w:bookmarkStart w:id="2502" w:name="_Ref410237178"/>
      <w:bookmarkStart w:id="2503" w:name="_Ref410471859"/>
      <w:bookmarkStart w:id="2504" w:name="_Ref410472396"/>
      <w:bookmarkStart w:id="2505" w:name="_Ref410497115"/>
      <w:bookmarkStart w:id="2506" w:name="_Ref410841092"/>
      <w:bookmarkStart w:id="2507" w:name="_Ref410841217"/>
      <w:bookmarkStart w:id="2508" w:name="_Ref410843655"/>
      <w:bookmarkStart w:id="2509" w:name="_Ref410843662"/>
      <w:bookmarkStart w:id="2510" w:name="_Ref410856225"/>
      <w:bookmarkStart w:id="2511" w:name="_Toc410902871"/>
      <w:bookmarkStart w:id="2512" w:name="_Toc410907881"/>
      <w:bookmarkStart w:id="2513" w:name="_Toc410908070"/>
      <w:bookmarkStart w:id="2514" w:name="_Toc410910863"/>
      <w:bookmarkStart w:id="2515" w:name="_Toc410911136"/>
      <w:bookmarkStart w:id="2516" w:name="_Toc410920235"/>
      <w:bookmarkStart w:id="2517" w:name="_Ref411531139"/>
      <w:bookmarkStart w:id="2518" w:name="_Toc411279875"/>
      <w:bookmarkStart w:id="2519" w:name="_Toc411626601"/>
      <w:bookmarkStart w:id="2520" w:name="_Toc411632144"/>
      <w:bookmarkStart w:id="2521" w:name="_Toc411882052"/>
      <w:bookmarkStart w:id="2522" w:name="_Toc411941062"/>
      <w:bookmarkStart w:id="2523" w:name="_Toc285801511"/>
      <w:bookmarkStart w:id="2524" w:name="_Toc411949537"/>
      <w:bookmarkStart w:id="2525" w:name="_Toc412111178"/>
      <w:bookmarkStart w:id="2526" w:name="_Toc285977782"/>
      <w:bookmarkStart w:id="2527" w:name="_Toc412127945"/>
      <w:bookmarkStart w:id="2528" w:name="_Toc285999911"/>
      <w:bookmarkStart w:id="2529" w:name="_Toc412218394"/>
      <w:bookmarkStart w:id="2530" w:name="_Toc412543678"/>
      <w:bookmarkStart w:id="2531" w:name="_Toc412551423"/>
      <w:bookmarkStart w:id="2532" w:name="_Toc412760295"/>
      <w:bookmarkStart w:id="2533" w:name="_Toc453143232"/>
      <w:bookmarkStart w:id="2534" w:name="_Toc5978344"/>
      <w:bookmarkStart w:id="2535" w:name="_Ref24112455"/>
      <w:bookmarkStart w:id="2536" w:name="_Ref24389985"/>
      <w:bookmarkStart w:id="2537" w:name="_Toc113011766"/>
      <w:bookmarkStart w:id="2538" w:name="_Toc407284687"/>
      <w:bookmarkStart w:id="2539" w:name="_Toc408003525"/>
      <w:bookmarkStart w:id="2540" w:name="_Toc408004281"/>
      <w:bookmarkStart w:id="2541" w:name="_Toc408161522"/>
      <w:bookmarkStart w:id="2542" w:name="_Toc408439744"/>
      <w:bookmarkStart w:id="2543" w:name="_Toc408446850"/>
      <w:bookmarkStart w:id="2544" w:name="_Toc408447115"/>
      <w:bookmarkStart w:id="2545" w:name="_Ref408753752"/>
      <w:bookmarkStart w:id="2546" w:name="_Toc408775939"/>
      <w:bookmarkStart w:id="2547" w:name="_Toc408779130"/>
      <w:bookmarkStart w:id="2548" w:name="_Toc408780731"/>
      <w:bookmarkStart w:id="2549" w:name="_Toc408840790"/>
      <w:bookmarkStart w:id="2550" w:name="_Toc408842215"/>
      <w:bookmarkStart w:id="2551" w:name="_Toc407291415"/>
      <w:bookmarkStart w:id="2552" w:name="_Toc407300215"/>
      <w:bookmarkStart w:id="2553" w:name="_Toc407296765"/>
      <w:bookmarkStart w:id="2554" w:name="_Toc407714538"/>
      <w:bookmarkStart w:id="2555" w:name="_Toc407716703"/>
      <w:bookmarkStart w:id="2556" w:name="_Toc407722955"/>
      <w:bookmarkStart w:id="2557" w:name="_Toc407720385"/>
      <w:bookmarkStart w:id="2558" w:name="_Toc407992614"/>
      <w:bookmarkStart w:id="2559" w:name="_Toc407999042"/>
      <w:bookmarkStart w:id="2560" w:name="_Toc282982217"/>
      <w:bookmarkStart w:id="2561" w:name="_Toc409086258"/>
      <w:bookmarkStart w:id="2562" w:name="_Toc409088654"/>
      <w:bookmarkStart w:id="2563" w:name="_Toc409088847"/>
      <w:bookmarkStart w:id="2564" w:name="_Toc409089540"/>
      <w:bookmarkStart w:id="2565" w:name="_Toc409089744"/>
      <w:bookmarkStart w:id="2566" w:name="_Toc409090428"/>
      <w:bookmarkStart w:id="2567" w:name="_Toc409113221"/>
      <w:bookmarkStart w:id="2568" w:name="_Toc409174003"/>
      <w:bookmarkStart w:id="2569" w:name="_Toc408003282"/>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r w:rsidRPr="00575698">
        <w:t>Дополнительные элементы закупок</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4F1DA79" w14:textId="77777777" w:rsidR="00EA284A" w:rsidRPr="00575698" w:rsidRDefault="00646F23" w:rsidP="00634ABE">
      <w:pPr>
        <w:pStyle w:val="3"/>
        <w:numPr>
          <w:ilvl w:val="1"/>
          <w:numId w:val="19"/>
        </w:numPr>
        <w:ind w:left="1134"/>
        <w:rPr>
          <w:lang w:eastAsia="en-US"/>
        </w:rPr>
      </w:pPr>
      <w:bookmarkStart w:id="2570" w:name="_Toc409174697"/>
      <w:bookmarkStart w:id="2571" w:name="_Ref409175330"/>
      <w:bookmarkStart w:id="2572" w:name="_Toc409189096"/>
      <w:bookmarkStart w:id="2573" w:name="_Toc409198832"/>
      <w:bookmarkStart w:id="2574" w:name="_Toc283058530"/>
      <w:bookmarkStart w:id="2575" w:name="_Toc409204320"/>
      <w:bookmarkStart w:id="2576" w:name="_Toc409474724"/>
      <w:bookmarkStart w:id="2577" w:name="_Toc409528433"/>
      <w:bookmarkStart w:id="2578" w:name="_Toc409630136"/>
      <w:bookmarkStart w:id="2579" w:name="_Toc409703582"/>
      <w:bookmarkStart w:id="2580" w:name="_Toc409711746"/>
      <w:bookmarkStart w:id="2581" w:name="_Toc409715465"/>
      <w:bookmarkStart w:id="2582" w:name="_Toc409721483"/>
      <w:bookmarkStart w:id="2583" w:name="_Toc409720613"/>
      <w:bookmarkStart w:id="2584" w:name="_Toc409721700"/>
      <w:bookmarkStart w:id="2585" w:name="_Toc409807418"/>
      <w:bookmarkStart w:id="2586" w:name="_Toc409812138"/>
      <w:bookmarkStart w:id="2587" w:name="_Toc283764366"/>
      <w:bookmarkStart w:id="2588" w:name="_Toc409908699"/>
      <w:bookmarkStart w:id="2589" w:name="_Ref410294002"/>
      <w:bookmarkStart w:id="2590" w:name="_Ref410856597"/>
      <w:bookmarkStart w:id="2591" w:name="_Toc410902872"/>
      <w:bookmarkStart w:id="2592" w:name="_Toc410907882"/>
      <w:bookmarkStart w:id="2593" w:name="_Toc410908071"/>
      <w:bookmarkStart w:id="2594" w:name="_Toc410910864"/>
      <w:bookmarkStart w:id="2595" w:name="_Toc410911137"/>
      <w:bookmarkStart w:id="2596" w:name="_Toc410920236"/>
      <w:bookmarkStart w:id="2597" w:name="_Toc411279876"/>
      <w:bookmarkStart w:id="2598" w:name="_Toc411626602"/>
      <w:bookmarkStart w:id="2599" w:name="_Toc411632145"/>
      <w:bookmarkStart w:id="2600" w:name="_Toc411882053"/>
      <w:bookmarkStart w:id="2601" w:name="_Toc411941063"/>
      <w:bookmarkStart w:id="2602" w:name="_Toc285801512"/>
      <w:bookmarkStart w:id="2603" w:name="_Toc411949538"/>
      <w:bookmarkStart w:id="2604" w:name="_Toc412111179"/>
      <w:bookmarkStart w:id="2605" w:name="_Toc285977783"/>
      <w:bookmarkStart w:id="2606" w:name="_Toc412127946"/>
      <w:bookmarkStart w:id="2607" w:name="_Toc285999912"/>
      <w:bookmarkStart w:id="2608" w:name="_Toc412218395"/>
      <w:bookmarkStart w:id="2609" w:name="_Toc412543679"/>
      <w:bookmarkStart w:id="2610" w:name="_Toc412551424"/>
      <w:bookmarkStart w:id="2611" w:name="_Toc412760296"/>
      <w:bookmarkStart w:id="2612" w:name="_Toc453143233"/>
      <w:bookmarkStart w:id="2613" w:name="_Toc5978345"/>
      <w:bookmarkStart w:id="2614" w:name="_Ref106626842"/>
      <w:bookmarkStart w:id="2615" w:name="_Toc113011767"/>
      <w:r w:rsidRPr="00575698">
        <w:t>К</w:t>
      </w:r>
      <w:bookmarkEnd w:id="2538"/>
      <w:r w:rsidR="008E09C3" w:rsidRPr="00575698">
        <w:rPr>
          <w:lang w:eastAsia="en-US"/>
        </w:rPr>
        <w:t>валификационный отбор</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70"/>
      <w:r w:rsidR="00072771" w:rsidRPr="00575698">
        <w:rPr>
          <w:lang w:eastAsia="en-US"/>
        </w:rPr>
        <w:t xml:space="preserve"> </w:t>
      </w:r>
      <w:r w:rsidR="0066100A" w:rsidRPr="00575698">
        <w:t>для отдельной</w:t>
      </w:r>
      <w:r w:rsidR="007E3712" w:rsidRPr="00575698">
        <w:t xml:space="preserve"> закупк</w:t>
      </w:r>
      <w:bookmarkEnd w:id="2571"/>
      <w:bookmarkEnd w:id="2572"/>
      <w:bookmarkEnd w:id="2573"/>
      <w:bookmarkEnd w:id="2574"/>
      <w:bookmarkEnd w:id="2575"/>
      <w:r w:rsidR="0066100A" w:rsidRPr="00575698">
        <w:t>и</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bookmarkEnd w:id="2569"/>
    <w:p w14:paraId="3D572E79" w14:textId="2DF3ED69" w:rsidR="00D73F47" w:rsidRPr="00575698" w:rsidRDefault="00646F23" w:rsidP="00634ABE">
      <w:pPr>
        <w:pStyle w:val="4"/>
        <w:numPr>
          <w:ilvl w:val="2"/>
          <w:numId w:val="19"/>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549E9B9E" w14:textId="77777777" w:rsidR="00107173" w:rsidRPr="00575698" w:rsidRDefault="00EE797E" w:rsidP="00634ABE">
      <w:pPr>
        <w:pStyle w:val="4"/>
        <w:numPr>
          <w:ilvl w:val="2"/>
          <w:numId w:val="19"/>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63C4D70F" w14:textId="77777777" w:rsidR="00C03F0C" w:rsidRPr="00575698" w:rsidRDefault="00C03F0C" w:rsidP="00634ABE">
      <w:pPr>
        <w:pStyle w:val="4"/>
        <w:keepNext/>
        <w:numPr>
          <w:ilvl w:val="2"/>
          <w:numId w:val="19"/>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117B526A" w14:textId="77777777" w:rsidR="00C03F0C" w:rsidRPr="00575698" w:rsidRDefault="008B09CF" w:rsidP="00634ABE">
      <w:pPr>
        <w:pStyle w:val="5"/>
        <w:numPr>
          <w:ilvl w:val="3"/>
          <w:numId w:val="19"/>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43155891" w14:textId="77777777" w:rsidR="008B09CF" w:rsidRPr="00575698" w:rsidRDefault="00E309CA" w:rsidP="00634ABE">
      <w:pPr>
        <w:pStyle w:val="5"/>
        <w:numPr>
          <w:ilvl w:val="3"/>
          <w:numId w:val="19"/>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24F38506" w14:textId="77777777" w:rsidR="00C27FC3" w:rsidRPr="00575698" w:rsidRDefault="008B09CF" w:rsidP="00634ABE">
      <w:pPr>
        <w:pStyle w:val="5"/>
        <w:numPr>
          <w:ilvl w:val="3"/>
          <w:numId w:val="19"/>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2D43028F" w14:textId="77777777" w:rsidR="00122F55" w:rsidRPr="00575698" w:rsidRDefault="00122F55" w:rsidP="00634ABE">
      <w:pPr>
        <w:pStyle w:val="4"/>
        <w:numPr>
          <w:ilvl w:val="2"/>
          <w:numId w:val="19"/>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7EC5F772" w14:textId="77777777" w:rsidR="00465B07" w:rsidRPr="00575698" w:rsidRDefault="00E328E9" w:rsidP="00634ABE">
      <w:pPr>
        <w:pStyle w:val="4"/>
        <w:numPr>
          <w:ilvl w:val="2"/>
          <w:numId w:val="19"/>
        </w:numPr>
      </w:pPr>
      <w:bookmarkStart w:id="2616"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616"/>
    </w:p>
    <w:p w14:paraId="0BB2C5E8" w14:textId="77777777" w:rsidR="00D07873" w:rsidRPr="00575698" w:rsidRDefault="00D07873" w:rsidP="00634ABE">
      <w:pPr>
        <w:pStyle w:val="4"/>
        <w:keepNext/>
        <w:numPr>
          <w:ilvl w:val="2"/>
          <w:numId w:val="19"/>
        </w:numPr>
      </w:pPr>
      <w:bookmarkStart w:id="2617" w:name="_Hlt271902947"/>
      <w:bookmarkStart w:id="2618" w:name="_Hlt299192715"/>
      <w:bookmarkStart w:id="2619" w:name="_Hlt312412841"/>
      <w:bookmarkStart w:id="2620" w:name="_Ref78889853"/>
      <w:bookmarkStart w:id="2621" w:name="_Ref408495274"/>
      <w:bookmarkStart w:id="2622" w:name="_Ref270104549"/>
      <w:bookmarkStart w:id="2623" w:name="_Toc368984163"/>
      <w:bookmarkEnd w:id="2617"/>
      <w:bookmarkEnd w:id="2618"/>
      <w:bookmarkEnd w:id="2619"/>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п.</w:t>
      </w:r>
      <w:r w:rsidR="00FC3112">
        <w:rPr>
          <w:lang w:val="en-US"/>
        </w:rPr>
        <w:t>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233FEB">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20"/>
      <w:bookmarkEnd w:id="2621"/>
    </w:p>
    <w:p w14:paraId="645F0190" w14:textId="77777777" w:rsidR="00D07873" w:rsidRPr="00575698" w:rsidRDefault="00FC75AB" w:rsidP="00634ABE">
      <w:pPr>
        <w:pStyle w:val="5"/>
        <w:numPr>
          <w:ilvl w:val="3"/>
          <w:numId w:val="19"/>
        </w:numPr>
      </w:pPr>
      <w:bookmarkStart w:id="2624"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24"/>
    </w:p>
    <w:p w14:paraId="2BCBD891" w14:textId="77777777" w:rsidR="00D07873" w:rsidRPr="00575698" w:rsidRDefault="00D07873" w:rsidP="00634ABE">
      <w:pPr>
        <w:pStyle w:val="5"/>
        <w:numPr>
          <w:ilvl w:val="3"/>
          <w:numId w:val="19"/>
        </w:numPr>
      </w:pPr>
      <w:r w:rsidRPr="00575698">
        <w:t xml:space="preserve">сведения о сроках подведения итогов </w:t>
      </w:r>
      <w:r w:rsidR="00450443" w:rsidRPr="00575698">
        <w:t xml:space="preserve">квалификационного </w:t>
      </w:r>
      <w:r w:rsidRPr="00575698">
        <w:t>отбора;</w:t>
      </w:r>
    </w:p>
    <w:p w14:paraId="463FF1B1" w14:textId="77777777" w:rsidR="000E6524" w:rsidRPr="00575698" w:rsidRDefault="000E6524" w:rsidP="00634ABE">
      <w:pPr>
        <w:pStyle w:val="5"/>
        <w:numPr>
          <w:ilvl w:val="3"/>
          <w:numId w:val="19"/>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1E27E3ED" w14:textId="77777777" w:rsidR="00D07873" w:rsidRPr="00575698" w:rsidRDefault="00D07873" w:rsidP="00634ABE">
      <w:pPr>
        <w:pStyle w:val="5"/>
        <w:numPr>
          <w:ilvl w:val="3"/>
          <w:numId w:val="19"/>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7B5FBFA7" w14:textId="77777777" w:rsidR="00D07873" w:rsidRPr="00575698" w:rsidRDefault="009E22C5" w:rsidP="00634ABE">
      <w:pPr>
        <w:pStyle w:val="4"/>
        <w:keepNext/>
        <w:numPr>
          <w:ilvl w:val="2"/>
          <w:numId w:val="19"/>
        </w:numPr>
      </w:pPr>
      <w:bookmarkStart w:id="2625" w:name="_Ref270276019"/>
      <w:bookmarkStart w:id="2626"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FC3112">
        <w:t>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233FEB">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25"/>
    </w:p>
    <w:bookmarkEnd w:id="2626"/>
    <w:p w14:paraId="23487197" w14:textId="77777777" w:rsidR="000F415F" w:rsidRPr="00575698" w:rsidRDefault="000F415F" w:rsidP="00634ABE">
      <w:pPr>
        <w:pStyle w:val="5"/>
        <w:numPr>
          <w:ilvl w:val="3"/>
          <w:numId w:val="19"/>
        </w:numPr>
      </w:pPr>
      <w:r w:rsidRPr="00575698">
        <w:t>подробные условия и порядок проведения квалификационного отбора;</w:t>
      </w:r>
    </w:p>
    <w:p w14:paraId="2D3A7484" w14:textId="77777777" w:rsidR="000F415F" w:rsidRPr="00575698" w:rsidRDefault="000F415F" w:rsidP="00634ABE">
      <w:pPr>
        <w:pStyle w:val="5"/>
        <w:numPr>
          <w:ilvl w:val="3"/>
          <w:numId w:val="19"/>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3694AA72" w14:textId="77777777" w:rsidR="000F415F" w:rsidRPr="00575698" w:rsidRDefault="000F415F" w:rsidP="00634ABE">
      <w:pPr>
        <w:pStyle w:val="5"/>
        <w:numPr>
          <w:ilvl w:val="3"/>
          <w:numId w:val="19"/>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005B9DA0" w14:textId="77777777" w:rsidR="000F415F" w:rsidRPr="00575698" w:rsidRDefault="000F415F" w:rsidP="00634ABE">
      <w:pPr>
        <w:pStyle w:val="5"/>
        <w:numPr>
          <w:ilvl w:val="3"/>
          <w:numId w:val="19"/>
        </w:numPr>
      </w:pPr>
      <w:r w:rsidRPr="00575698">
        <w:t>порядок предоставления заявок на участие в квалификационном отборе, срок и место их предоставления;</w:t>
      </w:r>
    </w:p>
    <w:p w14:paraId="55BABE2B" w14:textId="77777777" w:rsidR="00534EDA" w:rsidRPr="00575698" w:rsidRDefault="00534EDA" w:rsidP="00634ABE">
      <w:pPr>
        <w:pStyle w:val="5"/>
        <w:numPr>
          <w:ilvl w:val="3"/>
          <w:numId w:val="19"/>
        </w:numPr>
      </w:pPr>
      <w:r w:rsidRPr="00575698">
        <w:t>срок и порядок рассмотрения заявок на участие в квалификационном отборе и подведения итогов отбора;</w:t>
      </w:r>
    </w:p>
    <w:p w14:paraId="781E568E" w14:textId="77777777" w:rsidR="00D07873" w:rsidRPr="00575698" w:rsidRDefault="00D07873" w:rsidP="00634ABE">
      <w:pPr>
        <w:pStyle w:val="5"/>
        <w:numPr>
          <w:ilvl w:val="3"/>
          <w:numId w:val="19"/>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3EEB7322" w14:textId="77777777" w:rsidR="00AE4CC7" w:rsidRPr="00575698" w:rsidRDefault="004249CA" w:rsidP="00634ABE">
      <w:pPr>
        <w:pStyle w:val="4"/>
        <w:numPr>
          <w:ilvl w:val="2"/>
          <w:numId w:val="19"/>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9ACA868" w14:textId="77777777" w:rsidR="004249CA" w:rsidRPr="00575698" w:rsidRDefault="004249CA" w:rsidP="00634ABE">
      <w:pPr>
        <w:pStyle w:val="4"/>
        <w:numPr>
          <w:ilvl w:val="2"/>
          <w:numId w:val="19"/>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1FC57B72" w14:textId="77777777" w:rsidR="00E618E2" w:rsidRPr="00575698" w:rsidRDefault="004249CA" w:rsidP="00634ABE">
      <w:pPr>
        <w:pStyle w:val="4"/>
        <w:numPr>
          <w:ilvl w:val="2"/>
          <w:numId w:val="19"/>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233FEB">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233FEB">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761D79D6" w14:textId="77777777" w:rsidR="00C42257" w:rsidRPr="00575698" w:rsidRDefault="00C42257" w:rsidP="00634ABE">
      <w:pPr>
        <w:pStyle w:val="4"/>
        <w:numPr>
          <w:ilvl w:val="2"/>
          <w:numId w:val="19"/>
        </w:numPr>
      </w:pPr>
      <w:bookmarkStart w:id="2627"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27"/>
    </w:p>
    <w:p w14:paraId="63D7F423" w14:textId="77777777" w:rsidR="00C42257" w:rsidRPr="00575698" w:rsidRDefault="00C42257" w:rsidP="00634ABE">
      <w:pPr>
        <w:pStyle w:val="4"/>
        <w:numPr>
          <w:ilvl w:val="2"/>
          <w:numId w:val="19"/>
        </w:numPr>
      </w:pPr>
      <w:bookmarkStart w:id="2628"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28"/>
    </w:p>
    <w:p w14:paraId="6EBDC40B" w14:textId="77777777" w:rsidR="00D07873" w:rsidRPr="00575698" w:rsidRDefault="00731006" w:rsidP="00634ABE">
      <w:pPr>
        <w:pStyle w:val="4"/>
        <w:keepNext/>
        <w:numPr>
          <w:ilvl w:val="2"/>
          <w:numId w:val="19"/>
        </w:numPr>
      </w:pPr>
      <w:bookmarkStart w:id="2629" w:name="_Ref54599135"/>
      <w:bookmarkStart w:id="2630" w:name="_Ref410492001"/>
      <w:bookmarkStart w:id="2631"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29"/>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233FEB">
        <w:t>12.13.9</w:t>
      </w:r>
      <w:r w:rsidR="00095852" w:rsidRPr="00061921">
        <w:fldChar w:fldCharType="end"/>
      </w:r>
      <w:r w:rsidR="00FE5B4F" w:rsidRPr="00575698">
        <w:t xml:space="preserve"> Положения</w:t>
      </w:r>
      <w:bookmarkEnd w:id="2630"/>
      <w:r w:rsidR="00674DF9" w:rsidRPr="00575698">
        <w:t>.</w:t>
      </w:r>
    </w:p>
    <w:p w14:paraId="0116D854" w14:textId="77777777" w:rsidR="00EE4FD5" w:rsidRPr="00575698" w:rsidRDefault="00B7748F" w:rsidP="00634ABE">
      <w:pPr>
        <w:pStyle w:val="4"/>
        <w:numPr>
          <w:ilvl w:val="2"/>
          <w:numId w:val="19"/>
        </w:numPr>
      </w:pPr>
      <w:bookmarkStart w:id="2632" w:name="_Ref286344525"/>
      <w:bookmarkStart w:id="2633" w:name="_Ref54601690"/>
      <w:bookmarkEnd w:id="2631"/>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6475CB95" w14:textId="77777777" w:rsidR="00EE4FD5" w:rsidRPr="00575698" w:rsidRDefault="00960F8B" w:rsidP="00634ABE">
      <w:pPr>
        <w:pStyle w:val="5"/>
        <w:numPr>
          <w:ilvl w:val="3"/>
          <w:numId w:val="19"/>
        </w:numPr>
      </w:pPr>
      <w:bookmarkStart w:id="2634"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ни одной заявки (подп.</w:t>
      </w:r>
      <w:r w:rsidR="00D156CF">
        <w:t>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233FEB">
        <w:t>11.8.1(1)</w:t>
      </w:r>
      <w:r w:rsidR="00EE4FD5" w:rsidRPr="00061921">
        <w:fldChar w:fldCharType="end"/>
      </w:r>
      <w:r w:rsidR="00EE4FD5" w:rsidRPr="00575698">
        <w:t xml:space="preserve"> Положения);</w:t>
      </w:r>
      <w:bookmarkEnd w:id="2634"/>
    </w:p>
    <w:p w14:paraId="160FEE65" w14:textId="77777777" w:rsidR="00EE4FD5" w:rsidRPr="00575698" w:rsidRDefault="00EE4FD5" w:rsidP="00634ABE">
      <w:pPr>
        <w:pStyle w:val="5"/>
        <w:numPr>
          <w:ilvl w:val="3"/>
          <w:numId w:val="19"/>
        </w:numPr>
      </w:pPr>
      <w:bookmarkStart w:id="2635" w:name="_Ref24899978"/>
      <w:r w:rsidRPr="00575698">
        <w:t>по окончании срока подачи заявок на участие в квалификационном отборе подана только 1 (одна) заявка (подп.</w:t>
      </w:r>
      <w:r w:rsidR="00D156CF">
        <w:t>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233FEB">
        <w:t>11.8.1(2)</w:t>
      </w:r>
      <w:r w:rsidRPr="00061921">
        <w:fldChar w:fldCharType="end"/>
      </w:r>
      <w:r w:rsidRPr="00575698">
        <w:t xml:space="preserve"> Положения);</w:t>
      </w:r>
      <w:bookmarkEnd w:id="2635"/>
    </w:p>
    <w:p w14:paraId="7C3960C5" w14:textId="77777777" w:rsidR="00EE4FD5" w:rsidRPr="00575698" w:rsidRDefault="00EE4FD5" w:rsidP="00634ABE">
      <w:pPr>
        <w:pStyle w:val="5"/>
        <w:numPr>
          <w:ilvl w:val="3"/>
          <w:numId w:val="19"/>
        </w:numPr>
      </w:pPr>
      <w:bookmarkStart w:id="2636" w:name="_Ref24899987"/>
      <w:r w:rsidRPr="00575698">
        <w:t>по результатам рассмотрения заявок ЗК принято решение о признании всех участников процедуры закупки несоответствующими квал</w:t>
      </w:r>
      <w:r w:rsidR="00D156CF">
        <w:t>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233FEB">
        <w:t>11.8.1(3)</w:t>
      </w:r>
      <w:r w:rsidRPr="00061921">
        <w:fldChar w:fldCharType="end"/>
      </w:r>
      <w:r w:rsidRPr="00575698">
        <w:t xml:space="preserve"> Положения);</w:t>
      </w:r>
      <w:bookmarkEnd w:id="2636"/>
    </w:p>
    <w:p w14:paraId="40425BBB" w14:textId="77777777" w:rsidR="00EE4FD5" w:rsidRPr="00575698" w:rsidRDefault="00EE4FD5" w:rsidP="00634ABE">
      <w:pPr>
        <w:pStyle w:val="5"/>
        <w:numPr>
          <w:ilvl w:val="3"/>
          <w:numId w:val="19"/>
        </w:numPr>
      </w:pPr>
      <w:bookmarkStart w:id="2637" w:name="_Ref24899994"/>
      <w:r w:rsidRPr="00575698">
        <w:t>по результатам рассмотрения заявок ЗК принято решение о признании только 1 (одного) участника процедуры закупки соответствующим квал</w:t>
      </w:r>
      <w:r w:rsidR="00D156CF">
        <w:t>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233FEB">
        <w:t>11.8.1(4)</w:t>
      </w:r>
      <w:r w:rsidRPr="00061921">
        <w:fldChar w:fldCharType="end"/>
      </w:r>
      <w:r w:rsidRPr="00575698">
        <w:t xml:space="preserve"> Положения)</w:t>
      </w:r>
      <w:r w:rsidR="00B7748F" w:rsidRPr="00575698">
        <w:t>.</w:t>
      </w:r>
      <w:bookmarkEnd w:id="2637"/>
      <w:r w:rsidR="00B7748F" w:rsidRPr="00575698">
        <w:t xml:space="preserve"> </w:t>
      </w:r>
    </w:p>
    <w:p w14:paraId="4CC5D9A4" w14:textId="77777777"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233FEB">
        <w:t>11.8.4</w:t>
      </w:r>
      <w:r w:rsidR="00006861" w:rsidRPr="00061921">
        <w:fldChar w:fldCharType="end"/>
      </w:r>
      <w:r w:rsidR="00CA6046" w:rsidRPr="00575698">
        <w:t xml:space="preserve"> </w:t>
      </w:r>
      <w:r w:rsidR="005F510A" w:rsidRPr="00575698">
        <w:t>Положения.</w:t>
      </w:r>
      <w:bookmarkEnd w:id="2632"/>
    </w:p>
    <w:p w14:paraId="5D3B5812" w14:textId="77777777" w:rsidR="00E860D4" w:rsidRPr="00575698" w:rsidRDefault="00E860D4" w:rsidP="00634ABE">
      <w:pPr>
        <w:pStyle w:val="4"/>
        <w:numPr>
          <w:ilvl w:val="2"/>
          <w:numId w:val="19"/>
        </w:numPr>
      </w:pPr>
      <w:bookmarkStart w:id="2638"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38"/>
    </w:p>
    <w:p w14:paraId="48AE8F2B" w14:textId="77777777" w:rsidR="00D07873" w:rsidRPr="00575698" w:rsidRDefault="00D07873" w:rsidP="00634ABE">
      <w:pPr>
        <w:pStyle w:val="4"/>
        <w:numPr>
          <w:ilvl w:val="2"/>
          <w:numId w:val="19"/>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33"/>
    </w:p>
    <w:p w14:paraId="6BB73C49" w14:textId="77777777" w:rsidR="00D07873" w:rsidRPr="00575698" w:rsidRDefault="0097481B" w:rsidP="00634ABE">
      <w:pPr>
        <w:pStyle w:val="4"/>
        <w:numPr>
          <w:ilvl w:val="2"/>
          <w:numId w:val="19"/>
        </w:numPr>
      </w:pPr>
      <w:bookmarkStart w:id="2639" w:name="_Hlt311054526"/>
      <w:bookmarkStart w:id="2640" w:name="_Hlt341084755"/>
      <w:bookmarkStart w:id="2641" w:name="_Ref300607723"/>
      <w:bookmarkEnd w:id="2639"/>
      <w:bookmarkEnd w:id="2640"/>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41"/>
    </w:p>
    <w:p w14:paraId="6F90AA49" w14:textId="77777777" w:rsidR="00EA284A" w:rsidRPr="00575698" w:rsidRDefault="000517A0" w:rsidP="00634ABE">
      <w:pPr>
        <w:pStyle w:val="3"/>
        <w:numPr>
          <w:ilvl w:val="1"/>
          <w:numId w:val="19"/>
        </w:numPr>
        <w:ind w:left="1134"/>
      </w:pPr>
      <w:bookmarkStart w:id="2642" w:name="_Hlt311054529"/>
      <w:bookmarkStart w:id="2643" w:name="_Hlt312403989"/>
      <w:bookmarkStart w:id="2644" w:name="_Hlt341084766"/>
      <w:bookmarkStart w:id="2645" w:name="_Hlt364687252"/>
      <w:bookmarkStart w:id="2646" w:name="_Toc409189097"/>
      <w:bookmarkStart w:id="2647" w:name="_Toc409198833"/>
      <w:bookmarkStart w:id="2648" w:name="_Toc283058531"/>
      <w:bookmarkStart w:id="2649" w:name="_Toc409204321"/>
      <w:bookmarkStart w:id="2650" w:name="_Toc409474725"/>
      <w:bookmarkStart w:id="2651" w:name="_Toc409528434"/>
      <w:bookmarkStart w:id="2652" w:name="_Toc409630137"/>
      <w:bookmarkStart w:id="2653" w:name="_Toc409703583"/>
      <w:bookmarkStart w:id="2654" w:name="_Toc409711747"/>
      <w:bookmarkStart w:id="2655" w:name="_Toc409715466"/>
      <w:bookmarkStart w:id="2656" w:name="_Toc409721484"/>
      <w:bookmarkStart w:id="2657" w:name="_Toc409720614"/>
      <w:bookmarkStart w:id="2658" w:name="_Toc409721701"/>
      <w:bookmarkStart w:id="2659" w:name="_Toc409807419"/>
      <w:bookmarkStart w:id="2660" w:name="_Toc409812139"/>
      <w:bookmarkStart w:id="2661" w:name="_Toc283764367"/>
      <w:bookmarkStart w:id="2662" w:name="_Toc409908700"/>
      <w:bookmarkStart w:id="2663" w:name="_Toc410902873"/>
      <w:bookmarkStart w:id="2664" w:name="_Toc410907883"/>
      <w:bookmarkStart w:id="2665" w:name="_Toc410908072"/>
      <w:bookmarkStart w:id="2666" w:name="_Toc410910865"/>
      <w:bookmarkStart w:id="2667" w:name="_Toc410911138"/>
      <w:bookmarkStart w:id="2668" w:name="_Toc410920237"/>
      <w:bookmarkStart w:id="2669" w:name="_Toc411279877"/>
      <w:bookmarkStart w:id="2670" w:name="_Toc411626603"/>
      <w:bookmarkStart w:id="2671" w:name="_Toc411632146"/>
      <w:bookmarkStart w:id="2672" w:name="_Toc411882054"/>
      <w:bookmarkStart w:id="2673" w:name="_Toc411941064"/>
      <w:bookmarkStart w:id="2674" w:name="_Toc285801513"/>
      <w:bookmarkStart w:id="2675" w:name="_Toc411949539"/>
      <w:bookmarkStart w:id="2676" w:name="_Toc412111180"/>
      <w:bookmarkStart w:id="2677" w:name="_Toc285977784"/>
      <w:bookmarkStart w:id="2678" w:name="_Toc412127947"/>
      <w:bookmarkStart w:id="2679" w:name="_Toc285999913"/>
      <w:bookmarkStart w:id="2680" w:name="_Toc412218396"/>
      <w:bookmarkStart w:id="2681" w:name="_Toc412543680"/>
      <w:bookmarkStart w:id="2682" w:name="_Toc412551425"/>
      <w:bookmarkStart w:id="2683" w:name="_Toc412760297"/>
      <w:bookmarkStart w:id="2684" w:name="_Toc453143234"/>
      <w:bookmarkStart w:id="2685" w:name="_Ref491350387"/>
      <w:bookmarkStart w:id="2686" w:name="_Toc5978346"/>
      <w:bookmarkStart w:id="2687" w:name="_Ref106626865"/>
      <w:bookmarkStart w:id="2688" w:name="_Toc113011768"/>
      <w:bookmarkStart w:id="2689" w:name="_Ref408753845"/>
      <w:bookmarkStart w:id="2690" w:name="_Toc408775940"/>
      <w:bookmarkStart w:id="2691" w:name="_Toc408779131"/>
      <w:bookmarkStart w:id="2692" w:name="_Toc408780732"/>
      <w:bookmarkStart w:id="2693" w:name="_Toc408840791"/>
      <w:bookmarkStart w:id="2694" w:name="_Toc408842216"/>
      <w:bookmarkStart w:id="2695" w:name="_Toc282982218"/>
      <w:bookmarkStart w:id="2696" w:name="_Toc409088655"/>
      <w:bookmarkStart w:id="2697" w:name="_Toc409088848"/>
      <w:bookmarkStart w:id="2698" w:name="_Toc409089541"/>
      <w:bookmarkStart w:id="2699" w:name="_Toc409089745"/>
      <w:bookmarkStart w:id="2700" w:name="_Toc409090429"/>
      <w:bookmarkStart w:id="2701" w:name="_Toc409113222"/>
      <w:bookmarkStart w:id="2702" w:name="_Toc409174004"/>
      <w:bookmarkStart w:id="2703" w:name="_Toc409174698"/>
      <w:bookmarkStart w:id="2704" w:name="_Ref407132636"/>
      <w:bookmarkStart w:id="2705" w:name="_Toc407284690"/>
      <w:bookmarkStart w:id="2706" w:name="_Toc407291418"/>
      <w:bookmarkStart w:id="2707" w:name="_Toc407300218"/>
      <w:bookmarkStart w:id="2708" w:name="_Toc407296768"/>
      <w:bookmarkStart w:id="2709" w:name="_Toc407714541"/>
      <w:bookmarkStart w:id="2710" w:name="_Toc407716706"/>
      <w:bookmarkStart w:id="2711" w:name="_Toc407722958"/>
      <w:bookmarkStart w:id="2712" w:name="_Toc407720388"/>
      <w:bookmarkStart w:id="2713" w:name="_Toc407992617"/>
      <w:bookmarkStart w:id="2714" w:name="_Toc407999045"/>
      <w:bookmarkStart w:id="2715" w:name="_Toc408003528"/>
      <w:bookmarkStart w:id="2716" w:name="_Toc408004284"/>
      <w:bookmarkStart w:id="2717" w:name="_Toc408161525"/>
      <w:bookmarkStart w:id="2718" w:name="_Toc408439747"/>
      <w:bookmarkStart w:id="2719" w:name="_Toc408446853"/>
      <w:bookmarkStart w:id="2720" w:name="_Toc408447117"/>
      <w:bookmarkStart w:id="2721" w:name="_Toc408003285"/>
      <w:bookmarkEnd w:id="2642"/>
      <w:bookmarkEnd w:id="2643"/>
      <w:bookmarkEnd w:id="2644"/>
      <w:bookmarkEnd w:id="2645"/>
      <w:r w:rsidRPr="00575698">
        <w:t>Кв</w:t>
      </w:r>
      <w:r w:rsidR="0066100A" w:rsidRPr="00575698">
        <w:t xml:space="preserve">алификационный отбор </w:t>
      </w:r>
      <w:r w:rsidR="007E3712" w:rsidRPr="00575698">
        <w:t>для серии закупок</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1BE1B6C5" w14:textId="3089E736" w:rsidR="007E3712" w:rsidRPr="00575698" w:rsidRDefault="000517A0" w:rsidP="00634ABE">
      <w:pPr>
        <w:pStyle w:val="4"/>
        <w:numPr>
          <w:ilvl w:val="2"/>
          <w:numId w:val="19"/>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3D2D6DF8" w14:textId="77777777" w:rsidR="0066100A" w:rsidRPr="00575698" w:rsidRDefault="0066100A" w:rsidP="00634ABE">
      <w:pPr>
        <w:pStyle w:val="4"/>
        <w:numPr>
          <w:ilvl w:val="2"/>
          <w:numId w:val="19"/>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12E0AB19" w14:textId="77777777" w:rsidR="00E328E9" w:rsidRPr="00575698" w:rsidRDefault="000517A0" w:rsidP="00634ABE">
      <w:pPr>
        <w:pStyle w:val="4"/>
        <w:keepNext/>
        <w:numPr>
          <w:ilvl w:val="2"/>
          <w:numId w:val="19"/>
        </w:numPr>
      </w:pPr>
      <w:bookmarkStart w:id="2722"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22"/>
    </w:p>
    <w:p w14:paraId="5010960E" w14:textId="742D2128" w:rsidR="00E328E9" w:rsidRPr="00575698" w:rsidRDefault="00FC599D" w:rsidP="00634ABE">
      <w:pPr>
        <w:pStyle w:val="5"/>
        <w:numPr>
          <w:ilvl w:val="3"/>
          <w:numId w:val="19"/>
        </w:numPr>
      </w:pPr>
      <w:bookmarkStart w:id="2723"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233FEB" w:rsidRPr="005C4C07">
        <w:rPr>
          <w:rFonts w:cs="Calibri"/>
        </w:rPr>
        <w:t>Приложение </w:t>
      </w:r>
      <w:r w:rsidR="00233FEB" w:rsidRPr="002C0FFD">
        <w:rPr>
          <w:rFonts w:cs="Calibri"/>
        </w:rPr>
        <w:t>8</w:t>
      </w:r>
      <w:r w:rsidR="00006861" w:rsidRPr="00061921">
        <w:fldChar w:fldCharType="end"/>
      </w:r>
      <w:r w:rsidR="005170F2" w:rsidRPr="00575698">
        <w:t>)</w:t>
      </w:r>
      <w:r w:rsidR="00E328E9" w:rsidRPr="00575698">
        <w:t>;</w:t>
      </w:r>
      <w:bookmarkEnd w:id="2723"/>
    </w:p>
    <w:p w14:paraId="275964DD" w14:textId="77777777" w:rsidR="00326EB6" w:rsidRPr="00575698" w:rsidRDefault="00E328E9" w:rsidP="00634ABE">
      <w:pPr>
        <w:pStyle w:val="5"/>
        <w:numPr>
          <w:ilvl w:val="3"/>
          <w:numId w:val="19"/>
        </w:numPr>
      </w:pPr>
      <w:r w:rsidRPr="00575698">
        <w:t>при закупке продукции для реализации системных проектов</w:t>
      </w:r>
      <w:r w:rsidR="00326EB6" w:rsidRPr="00575698">
        <w:t>;</w:t>
      </w:r>
    </w:p>
    <w:p w14:paraId="2B7F3A98" w14:textId="77777777" w:rsidR="00E328E9" w:rsidRPr="00575698" w:rsidRDefault="00326EB6" w:rsidP="00634ABE">
      <w:pPr>
        <w:pStyle w:val="5"/>
        <w:numPr>
          <w:ilvl w:val="3"/>
          <w:numId w:val="19"/>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4AF7978F" w14:textId="77777777" w:rsidR="00B26878" w:rsidRPr="00575698" w:rsidRDefault="00E328E9" w:rsidP="00634ABE">
      <w:pPr>
        <w:pStyle w:val="4"/>
        <w:numPr>
          <w:ilvl w:val="2"/>
          <w:numId w:val="19"/>
        </w:numPr>
      </w:pPr>
      <w:r w:rsidRPr="00575698">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233FEB">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177E2796" w14:textId="77777777" w:rsidR="002466F6" w:rsidRPr="00575698" w:rsidRDefault="00B26878" w:rsidP="00634ABE">
      <w:pPr>
        <w:pStyle w:val="4"/>
        <w:keepNext/>
        <w:numPr>
          <w:ilvl w:val="2"/>
          <w:numId w:val="19"/>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5DC168C7" w14:textId="77777777" w:rsidR="00B26878" w:rsidRPr="00575698" w:rsidRDefault="00B26878" w:rsidP="00634ABE">
      <w:pPr>
        <w:pStyle w:val="4"/>
        <w:keepNext/>
        <w:numPr>
          <w:ilvl w:val="2"/>
          <w:numId w:val="19"/>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233FEB">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233FEB">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5FDD787A" w14:textId="77777777" w:rsidR="00B26878" w:rsidRPr="00575698" w:rsidRDefault="00B26878" w:rsidP="00634ABE">
      <w:pPr>
        <w:pStyle w:val="5"/>
        <w:numPr>
          <w:ilvl w:val="3"/>
          <w:numId w:val="19"/>
        </w:numPr>
      </w:pPr>
      <w:bookmarkStart w:id="2724"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24"/>
    </w:p>
    <w:p w14:paraId="4E63C686" w14:textId="77777777" w:rsidR="00B26878" w:rsidRPr="00575698" w:rsidRDefault="00B26878" w:rsidP="00634ABE">
      <w:pPr>
        <w:pStyle w:val="5"/>
        <w:numPr>
          <w:ilvl w:val="3"/>
          <w:numId w:val="19"/>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233FEB">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233FEB">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64C3D33A" w14:textId="77777777" w:rsidR="00B26878" w:rsidRPr="00575698" w:rsidRDefault="00B26878" w:rsidP="00634ABE">
      <w:pPr>
        <w:pStyle w:val="5"/>
        <w:keepNext/>
        <w:numPr>
          <w:ilvl w:val="3"/>
          <w:numId w:val="19"/>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478B3C06" w14:textId="77777777" w:rsidR="00B26878" w:rsidRPr="00575698" w:rsidRDefault="00B26878" w:rsidP="00634ABE">
      <w:pPr>
        <w:pStyle w:val="6"/>
        <w:numPr>
          <w:ilvl w:val="4"/>
          <w:numId w:val="19"/>
        </w:numPr>
      </w:pPr>
      <w:r w:rsidRPr="00575698">
        <w:t>указание на продукцию, для закупки которой проводится квалификационный отбор для серии закупок;</w:t>
      </w:r>
    </w:p>
    <w:p w14:paraId="438A97DC" w14:textId="77777777" w:rsidR="00B26878" w:rsidRPr="00575698" w:rsidRDefault="00B26878" w:rsidP="00634ABE">
      <w:pPr>
        <w:pStyle w:val="6"/>
        <w:numPr>
          <w:ilvl w:val="4"/>
          <w:numId w:val="19"/>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6F0990E" w14:textId="77777777" w:rsidR="00B26878" w:rsidRPr="00575698" w:rsidRDefault="00B26878" w:rsidP="00634ABE">
      <w:pPr>
        <w:pStyle w:val="6"/>
        <w:numPr>
          <w:ilvl w:val="4"/>
          <w:numId w:val="19"/>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72C8886" w14:textId="77777777" w:rsidR="00B26878" w:rsidRPr="00575698" w:rsidRDefault="00B26878" w:rsidP="00634ABE">
      <w:pPr>
        <w:pStyle w:val="6"/>
        <w:numPr>
          <w:ilvl w:val="4"/>
          <w:numId w:val="19"/>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127E5FBD" w14:textId="77777777" w:rsidR="008F6C57" w:rsidRPr="00575698" w:rsidRDefault="00B26878" w:rsidP="00634ABE">
      <w:pPr>
        <w:pStyle w:val="6"/>
        <w:numPr>
          <w:ilvl w:val="4"/>
          <w:numId w:val="19"/>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152B8E16" w14:textId="77777777" w:rsidR="00B26878" w:rsidRPr="00575698" w:rsidRDefault="00B26878" w:rsidP="00634ABE">
      <w:pPr>
        <w:pStyle w:val="6"/>
        <w:numPr>
          <w:ilvl w:val="4"/>
          <w:numId w:val="19"/>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2F68CDA" w14:textId="77777777" w:rsidR="00FE36B0" w:rsidRPr="00575698" w:rsidRDefault="00B26878" w:rsidP="00634ABE">
      <w:pPr>
        <w:pStyle w:val="5"/>
        <w:keepNext/>
        <w:numPr>
          <w:ilvl w:val="3"/>
          <w:numId w:val="19"/>
        </w:numPr>
      </w:pPr>
      <w:r w:rsidRPr="00575698">
        <w:t>документация по квалификационному отбору для серии закупок, в том числе должна содержать следующие существенные условия:</w:t>
      </w:r>
    </w:p>
    <w:p w14:paraId="07865D24" w14:textId="77777777" w:rsidR="00FE36B0" w:rsidRPr="00575698" w:rsidRDefault="00B26878" w:rsidP="00634ABE">
      <w:pPr>
        <w:pStyle w:val="6"/>
        <w:numPr>
          <w:ilvl w:val="4"/>
          <w:numId w:val="19"/>
        </w:numPr>
      </w:pPr>
      <w:r w:rsidRPr="00575698">
        <w:t>подробные условия и порядок проведения квалификационного отбора для серии закупок;</w:t>
      </w:r>
    </w:p>
    <w:p w14:paraId="48AFEEAB" w14:textId="77777777" w:rsidR="00FE36B0" w:rsidRPr="00575698" w:rsidRDefault="00B26878" w:rsidP="00634ABE">
      <w:pPr>
        <w:pStyle w:val="6"/>
        <w:numPr>
          <w:ilvl w:val="4"/>
          <w:numId w:val="19"/>
        </w:numPr>
      </w:pPr>
      <w:r w:rsidRPr="00575698">
        <w:t>требования к участникам процедуры закупки на этапе квалификационного отбора для серии закупок;</w:t>
      </w:r>
    </w:p>
    <w:p w14:paraId="2063DFA1" w14:textId="77777777" w:rsidR="00FE36B0" w:rsidRPr="00575698" w:rsidRDefault="00B26878" w:rsidP="00634ABE">
      <w:pPr>
        <w:pStyle w:val="6"/>
        <w:numPr>
          <w:ilvl w:val="4"/>
          <w:numId w:val="19"/>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3286DE3C" w14:textId="77777777" w:rsidR="00FE36B0" w:rsidRPr="00575698" w:rsidRDefault="00B26878" w:rsidP="00634ABE">
      <w:pPr>
        <w:pStyle w:val="6"/>
        <w:numPr>
          <w:ilvl w:val="4"/>
          <w:numId w:val="19"/>
        </w:numPr>
      </w:pPr>
      <w:r w:rsidRPr="00575698">
        <w:t>порядок предоставления заявок на участие в квалификационном отборе, срок и место их предоставления;</w:t>
      </w:r>
    </w:p>
    <w:p w14:paraId="7B0866DB" w14:textId="77777777" w:rsidR="00FE36B0" w:rsidRPr="00575698" w:rsidRDefault="00B26878" w:rsidP="00634ABE">
      <w:pPr>
        <w:pStyle w:val="6"/>
        <w:numPr>
          <w:ilvl w:val="4"/>
          <w:numId w:val="19"/>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0C5ECF35" w14:textId="77777777" w:rsidR="00FE36B0" w:rsidRPr="00575698" w:rsidRDefault="00B26878" w:rsidP="00634ABE">
      <w:pPr>
        <w:pStyle w:val="6"/>
        <w:numPr>
          <w:ilvl w:val="4"/>
          <w:numId w:val="19"/>
        </w:numPr>
      </w:pPr>
      <w:r w:rsidRPr="00575698">
        <w:t>сведения о правах и обязанностях, которые получают участники, прошедшие квалификационный отбор для серии закупок;</w:t>
      </w:r>
    </w:p>
    <w:p w14:paraId="2C3FCA3E" w14:textId="77777777" w:rsidR="00FE36B0" w:rsidRPr="00575698" w:rsidRDefault="00B26878" w:rsidP="00634ABE">
      <w:pPr>
        <w:pStyle w:val="6"/>
        <w:numPr>
          <w:ilvl w:val="4"/>
          <w:numId w:val="19"/>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263E89E3" w14:textId="77777777" w:rsidR="00FE36B0" w:rsidRPr="00575698" w:rsidRDefault="00B26878" w:rsidP="00634ABE">
      <w:pPr>
        <w:pStyle w:val="5"/>
        <w:numPr>
          <w:ilvl w:val="3"/>
          <w:numId w:val="19"/>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233FEB">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233FEB">
        <w:t>12.5</w:t>
      </w:r>
      <w:r w:rsidR="008C6B09" w:rsidRPr="00061921">
        <w:fldChar w:fldCharType="end"/>
      </w:r>
      <w:r w:rsidRPr="00575698">
        <w:t xml:space="preserve"> Положения.</w:t>
      </w:r>
    </w:p>
    <w:p w14:paraId="483C8961" w14:textId="77777777" w:rsidR="00B26878" w:rsidRPr="00575698" w:rsidRDefault="00B26878" w:rsidP="00634ABE">
      <w:pPr>
        <w:pStyle w:val="4"/>
        <w:numPr>
          <w:ilvl w:val="2"/>
          <w:numId w:val="19"/>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233FEB">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233FEB">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556F25C1" w14:textId="77777777" w:rsidR="00B26878" w:rsidRPr="00575698" w:rsidRDefault="008C6B09" w:rsidP="00634ABE">
      <w:pPr>
        <w:pStyle w:val="5"/>
        <w:numPr>
          <w:ilvl w:val="3"/>
          <w:numId w:val="19"/>
        </w:numPr>
      </w:pPr>
      <w:bookmarkStart w:id="2725" w:name="_Ref412393241"/>
      <w:r w:rsidRPr="00575698">
        <w:t xml:space="preserve">документы и </w:t>
      </w:r>
      <w:r w:rsidR="00D156CF">
        <w:t>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233FEB">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233FEB">
        <w:t>12.6.16(3)</w:t>
      </w:r>
      <w:r w:rsidRPr="00061921">
        <w:fldChar w:fldCharType="end"/>
      </w:r>
      <w:r w:rsidR="00D156CF">
        <w:t>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233FEB">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233FEB">
        <w:t>12.6.16(13)</w:t>
      </w:r>
      <w:r w:rsidRPr="00061921">
        <w:fldChar w:fldCharType="end"/>
      </w:r>
      <w:r w:rsidRPr="00575698">
        <w:t xml:space="preserve"> Положения</w:t>
      </w:r>
      <w:r w:rsidR="00B26878" w:rsidRPr="00575698">
        <w:t>;</w:t>
      </w:r>
      <w:bookmarkEnd w:id="2725"/>
    </w:p>
    <w:p w14:paraId="24083CF3" w14:textId="77777777" w:rsidR="00B26878" w:rsidRPr="00575698" w:rsidRDefault="00B26878" w:rsidP="00634ABE">
      <w:pPr>
        <w:pStyle w:val="5"/>
        <w:numPr>
          <w:ilvl w:val="3"/>
          <w:numId w:val="19"/>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6B16F5F7" w14:textId="77777777" w:rsidR="00B26878" w:rsidRPr="00575698" w:rsidRDefault="00B26878" w:rsidP="00634ABE">
      <w:pPr>
        <w:pStyle w:val="4"/>
        <w:numPr>
          <w:ilvl w:val="2"/>
          <w:numId w:val="19"/>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233FEB">
        <w:t>12.7</w:t>
      </w:r>
      <w:r w:rsidR="008C6B09" w:rsidRPr="00061921">
        <w:fldChar w:fldCharType="end"/>
      </w:r>
      <w:r w:rsidR="004C7967" w:rsidRPr="00575698">
        <w:t> </w:t>
      </w:r>
      <w:r w:rsidRPr="00575698">
        <w:t>Положения.</w:t>
      </w:r>
    </w:p>
    <w:p w14:paraId="6AE6EDB4" w14:textId="77777777" w:rsidR="00B26878" w:rsidRPr="00575698" w:rsidRDefault="00B26878" w:rsidP="00634ABE">
      <w:pPr>
        <w:pStyle w:val="4"/>
        <w:numPr>
          <w:ilvl w:val="2"/>
          <w:numId w:val="19"/>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233FEB">
        <w:t>12.8</w:t>
      </w:r>
      <w:r w:rsidR="008C6B09" w:rsidRPr="00061921">
        <w:fldChar w:fldCharType="end"/>
      </w:r>
      <w:r w:rsidR="008C6B09" w:rsidRPr="00575698">
        <w:t xml:space="preserve"> Положения</w:t>
      </w:r>
      <w:r w:rsidRPr="00575698">
        <w:t>.</w:t>
      </w:r>
    </w:p>
    <w:p w14:paraId="3839FEAA" w14:textId="77777777" w:rsidR="00B26878" w:rsidRPr="00575698" w:rsidRDefault="00B26878" w:rsidP="00634ABE">
      <w:pPr>
        <w:pStyle w:val="4"/>
        <w:numPr>
          <w:ilvl w:val="2"/>
          <w:numId w:val="19"/>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23EB855E" w14:textId="77777777" w:rsidR="00B26878" w:rsidRPr="00575698" w:rsidRDefault="00B26878" w:rsidP="00634ABE">
      <w:pPr>
        <w:pStyle w:val="4"/>
        <w:numPr>
          <w:ilvl w:val="2"/>
          <w:numId w:val="19"/>
        </w:numPr>
      </w:pPr>
      <w:r w:rsidRPr="00575698">
        <w:t>Оценка и сопоставление заявок на участие в квалификационном отборе для серии закупок не производится.</w:t>
      </w:r>
    </w:p>
    <w:p w14:paraId="1D68372D" w14:textId="77777777" w:rsidR="00B26878" w:rsidRPr="00575698" w:rsidRDefault="00B35FE6" w:rsidP="00634ABE">
      <w:pPr>
        <w:pStyle w:val="4"/>
        <w:numPr>
          <w:ilvl w:val="2"/>
          <w:numId w:val="19"/>
        </w:numPr>
      </w:pPr>
      <w:r w:rsidRPr="00575698">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233FEB">
        <w:t>12.10</w:t>
      </w:r>
      <w:r w:rsidR="008C6B09" w:rsidRPr="00061921">
        <w:fldChar w:fldCharType="end"/>
      </w:r>
      <w:r w:rsidR="00B26878" w:rsidRPr="00575698">
        <w:t xml:space="preserve"> Положения.</w:t>
      </w:r>
    </w:p>
    <w:p w14:paraId="42196C86" w14:textId="77777777" w:rsidR="00E328E9" w:rsidRPr="00575698" w:rsidRDefault="00E328E9" w:rsidP="00634ABE">
      <w:pPr>
        <w:pStyle w:val="4"/>
        <w:numPr>
          <w:ilvl w:val="2"/>
          <w:numId w:val="19"/>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64652CD7" w14:textId="77777777" w:rsidR="00183CF1" w:rsidRPr="00575698" w:rsidRDefault="00CF667D" w:rsidP="00634ABE">
      <w:pPr>
        <w:pStyle w:val="4"/>
        <w:numPr>
          <w:ilvl w:val="2"/>
          <w:numId w:val="19"/>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18761DFB" w14:textId="77777777" w:rsidR="00476F3F" w:rsidRPr="00575698" w:rsidRDefault="00476F3F" w:rsidP="00634ABE">
      <w:pPr>
        <w:pStyle w:val="4"/>
        <w:keepNext/>
        <w:numPr>
          <w:ilvl w:val="2"/>
          <w:numId w:val="19"/>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233FEB">
        <w:t>12.13.10</w:t>
      </w:r>
      <w:r w:rsidR="008C6B09" w:rsidRPr="00061921">
        <w:fldChar w:fldCharType="end"/>
      </w:r>
      <w:r w:rsidR="008C6B09" w:rsidRPr="00575698">
        <w:t xml:space="preserve"> </w:t>
      </w:r>
      <w:r w:rsidR="00600136" w:rsidRPr="00575698">
        <w:t>Положения.</w:t>
      </w:r>
    </w:p>
    <w:p w14:paraId="0668F2EA" w14:textId="77777777" w:rsidR="00EE4FD5" w:rsidRPr="00575698" w:rsidRDefault="004C7967" w:rsidP="00634ABE">
      <w:pPr>
        <w:pStyle w:val="4"/>
        <w:numPr>
          <w:ilvl w:val="2"/>
          <w:numId w:val="19"/>
        </w:numPr>
      </w:pPr>
      <w:bookmarkStart w:id="2726" w:name="_Ref286344399"/>
      <w:bookmarkStart w:id="2727" w:name="_Ref411815161"/>
      <w:bookmarkStart w:id="2728"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033BAE7D" w14:textId="77777777" w:rsidR="00EE4FD5" w:rsidRPr="00575698" w:rsidRDefault="00CE05DF" w:rsidP="00634ABE">
      <w:pPr>
        <w:pStyle w:val="5"/>
        <w:numPr>
          <w:ilvl w:val="3"/>
          <w:numId w:val="19"/>
        </w:numPr>
      </w:pPr>
      <w:bookmarkStart w:id="2729"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233FEB">
        <w:t>11.8.1(5)</w:t>
      </w:r>
      <w:r w:rsidR="00EE4FD5" w:rsidRPr="00061921">
        <w:fldChar w:fldCharType="end"/>
      </w:r>
      <w:r w:rsidR="00EE4FD5" w:rsidRPr="00575698">
        <w:t xml:space="preserve"> Положения);</w:t>
      </w:r>
      <w:bookmarkEnd w:id="2729"/>
    </w:p>
    <w:p w14:paraId="23A19CB9" w14:textId="77777777" w:rsidR="006054BB" w:rsidRPr="00575698" w:rsidRDefault="00CE05DF" w:rsidP="00634ABE">
      <w:pPr>
        <w:pStyle w:val="5"/>
        <w:numPr>
          <w:ilvl w:val="3"/>
          <w:numId w:val="19"/>
        </w:numPr>
      </w:pPr>
      <w:bookmarkStart w:id="2730"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233FEB">
        <w:t>11.8.1(6)</w:t>
      </w:r>
      <w:r w:rsidR="006054BB" w:rsidRPr="00061921">
        <w:fldChar w:fldCharType="end"/>
      </w:r>
      <w:r w:rsidR="006054BB" w:rsidRPr="00575698">
        <w:t xml:space="preserve"> Положения)</w:t>
      </w:r>
      <w:r w:rsidR="004C7967" w:rsidRPr="00575698">
        <w:t>.</w:t>
      </w:r>
    </w:p>
    <w:p w14:paraId="0A06183D" w14:textId="77777777"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233FEB">
        <w:t>11.8.5</w:t>
      </w:r>
      <w:r w:rsidR="00006861" w:rsidRPr="00061921">
        <w:fldChar w:fldCharType="end"/>
      </w:r>
      <w:r w:rsidRPr="00575698">
        <w:t xml:space="preserve"> Положения.</w:t>
      </w:r>
      <w:bookmarkEnd w:id="2726"/>
      <w:bookmarkEnd w:id="2730"/>
    </w:p>
    <w:p w14:paraId="26DC9B07" w14:textId="025DF572" w:rsidR="00340B9F" w:rsidRPr="00575698" w:rsidRDefault="00CE05DF" w:rsidP="00634ABE">
      <w:pPr>
        <w:pStyle w:val="4"/>
        <w:numPr>
          <w:ilvl w:val="2"/>
          <w:numId w:val="19"/>
        </w:numPr>
      </w:pPr>
      <w:bookmarkStart w:id="2731" w:name="_Ref412122156"/>
      <w:bookmarkStart w:id="2732" w:name="_Ref412554796"/>
      <w:bookmarkEnd w:id="2727"/>
      <w:bookmarkEnd w:id="2728"/>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233FEB" w:rsidRPr="005C4C07">
        <w:rPr>
          <w:rFonts w:cs="Calibri"/>
        </w:rPr>
        <w:t>Приложение </w:t>
      </w:r>
      <w:r w:rsidR="00233FEB" w:rsidRPr="002C0FFD">
        <w:rPr>
          <w:rFonts w:cs="Calibri"/>
        </w:rPr>
        <w:t>2</w:t>
      </w:r>
      <w:r w:rsidR="00006861" w:rsidRPr="00061921">
        <w:fldChar w:fldCharType="end"/>
      </w:r>
      <w:r w:rsidR="006E03A4" w:rsidRPr="00575698">
        <w:t>)</w:t>
      </w:r>
      <w:bookmarkStart w:id="2733" w:name="_Ref516313733"/>
      <w:bookmarkEnd w:id="2731"/>
      <w:bookmarkEnd w:id="2732"/>
      <w:r w:rsidR="00367B56" w:rsidRPr="00575698">
        <w:t>.</w:t>
      </w:r>
      <w:bookmarkEnd w:id="2733"/>
    </w:p>
    <w:p w14:paraId="78341E3A" w14:textId="77777777" w:rsidR="00CE05DF" w:rsidRPr="00575698" w:rsidRDefault="00CE05DF" w:rsidP="00634ABE">
      <w:pPr>
        <w:pStyle w:val="4"/>
        <w:numPr>
          <w:ilvl w:val="2"/>
          <w:numId w:val="19"/>
        </w:numPr>
      </w:pPr>
      <w:bookmarkStart w:id="2734"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233FEB">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02788A3D" w14:textId="77777777" w:rsidR="00CE05DF" w:rsidRPr="00575698" w:rsidRDefault="00CE05DF" w:rsidP="00634ABE">
      <w:pPr>
        <w:pStyle w:val="4"/>
        <w:numPr>
          <w:ilvl w:val="2"/>
          <w:numId w:val="19"/>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655C00AD" w14:textId="77777777" w:rsidR="007642F6" w:rsidRPr="00575698" w:rsidRDefault="007642F6" w:rsidP="00634ABE">
      <w:pPr>
        <w:pStyle w:val="4"/>
        <w:numPr>
          <w:ilvl w:val="2"/>
          <w:numId w:val="19"/>
        </w:numPr>
      </w:pPr>
      <w:bookmarkStart w:id="2735"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34"/>
      <w:bookmarkEnd w:id="2735"/>
    </w:p>
    <w:p w14:paraId="1592E7BC" w14:textId="77777777" w:rsidR="007642F6" w:rsidRPr="00575698" w:rsidRDefault="007642F6" w:rsidP="00634ABE">
      <w:pPr>
        <w:pStyle w:val="4"/>
        <w:numPr>
          <w:ilvl w:val="2"/>
          <w:numId w:val="19"/>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3FD0DD94" w14:textId="77777777" w:rsidR="007642F6" w:rsidRPr="00575698" w:rsidRDefault="007642F6" w:rsidP="00634ABE">
      <w:pPr>
        <w:pStyle w:val="5"/>
        <w:numPr>
          <w:ilvl w:val="3"/>
          <w:numId w:val="19"/>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4AD15F24" w14:textId="77777777" w:rsidR="007642F6" w:rsidRPr="00575698" w:rsidRDefault="007642F6" w:rsidP="00634ABE">
      <w:pPr>
        <w:pStyle w:val="5"/>
        <w:numPr>
          <w:ilvl w:val="3"/>
          <w:numId w:val="19"/>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3BC2E4" w14:textId="77777777" w:rsidR="007642F6" w:rsidRPr="00575698" w:rsidRDefault="007642F6" w:rsidP="00634ABE">
      <w:pPr>
        <w:pStyle w:val="5"/>
        <w:numPr>
          <w:ilvl w:val="3"/>
          <w:numId w:val="19"/>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58B0845C" w14:textId="77777777" w:rsidR="00EA284A" w:rsidRPr="00575698" w:rsidRDefault="00197ABF" w:rsidP="00634ABE">
      <w:pPr>
        <w:pStyle w:val="3"/>
        <w:numPr>
          <w:ilvl w:val="1"/>
          <w:numId w:val="19"/>
        </w:numPr>
        <w:ind w:left="1134"/>
        <w:rPr>
          <w:lang w:eastAsia="en-US"/>
        </w:rPr>
      </w:pPr>
      <w:bookmarkStart w:id="2736" w:name="_Toc409630357"/>
      <w:bookmarkStart w:id="2737" w:name="_Toc409679412"/>
      <w:bookmarkStart w:id="2738" w:name="_Toc409680892"/>
      <w:bookmarkStart w:id="2739" w:name="_Toc409696777"/>
      <w:bookmarkStart w:id="2740" w:name="_Toc409698639"/>
      <w:bookmarkStart w:id="2741" w:name="_Toc409702755"/>
      <w:bookmarkStart w:id="2742" w:name="_Toc409703342"/>
      <w:bookmarkStart w:id="2743" w:name="_Toc409703803"/>
      <w:bookmarkStart w:id="2744" w:name="_Toc409704046"/>
      <w:bookmarkStart w:id="2745" w:name="_Toc409705832"/>
      <w:bookmarkStart w:id="2746" w:name="_Toc409710070"/>
      <w:bookmarkStart w:id="2747" w:name="_Toc409711012"/>
      <w:bookmarkStart w:id="2748" w:name="_Toc409711506"/>
      <w:bookmarkStart w:id="2749" w:name="_Toc409710425"/>
      <w:bookmarkStart w:id="2750" w:name="_Toc409713263"/>
      <w:bookmarkStart w:id="2751" w:name="_Toc409715467"/>
      <w:bookmarkStart w:id="2752" w:name="_Toc409715791"/>
      <w:bookmarkStart w:id="2753" w:name="_Toc409716033"/>
      <w:bookmarkStart w:id="2754" w:name="_Toc409716295"/>
      <w:bookmarkStart w:id="2755" w:name="_Toc409716537"/>
      <w:bookmarkStart w:id="2756" w:name="_Toc409718269"/>
      <w:bookmarkStart w:id="2757" w:name="_Toc409719526"/>
      <w:bookmarkStart w:id="2758" w:name="_Toc409720101"/>
      <w:bookmarkStart w:id="2759" w:name="_Toc409720372"/>
      <w:bookmarkStart w:id="2760" w:name="_Toc409720615"/>
      <w:bookmarkStart w:id="2761" w:name="_Toc409720857"/>
      <w:bookmarkStart w:id="2762" w:name="_Toc409721702"/>
      <w:bookmarkStart w:id="2763" w:name="_Toc409724399"/>
      <w:bookmarkStart w:id="2764" w:name="_Toc409795502"/>
      <w:bookmarkStart w:id="2765" w:name="_Toc409796467"/>
      <w:bookmarkStart w:id="2766" w:name="_Toc409798615"/>
      <w:bookmarkStart w:id="2767" w:name="_Toc409798864"/>
      <w:bookmarkStart w:id="2768" w:name="_Toc409803258"/>
      <w:bookmarkStart w:id="2769" w:name="_Toc409805642"/>
      <w:bookmarkStart w:id="2770" w:name="_Toc409806018"/>
      <w:bookmarkStart w:id="2771" w:name="_Toc409806853"/>
      <w:bookmarkStart w:id="2772" w:name="_Toc409807420"/>
      <w:bookmarkStart w:id="2773" w:name="_Toc409808135"/>
      <w:bookmarkStart w:id="2774" w:name="_Toc409808956"/>
      <w:bookmarkStart w:id="2775" w:name="_Ref409175555"/>
      <w:bookmarkStart w:id="2776" w:name="_Toc409189098"/>
      <w:bookmarkStart w:id="2777" w:name="_Toc409198834"/>
      <w:bookmarkStart w:id="2778" w:name="_Toc283058532"/>
      <w:bookmarkStart w:id="2779" w:name="_Toc409204322"/>
      <w:bookmarkStart w:id="2780" w:name="_Toc409474726"/>
      <w:bookmarkStart w:id="2781" w:name="_Toc409528435"/>
      <w:bookmarkStart w:id="2782" w:name="_Toc409630138"/>
      <w:bookmarkStart w:id="2783" w:name="_Toc409703584"/>
      <w:bookmarkStart w:id="2784" w:name="_Toc409711748"/>
      <w:bookmarkStart w:id="2785" w:name="_Toc409715468"/>
      <w:bookmarkStart w:id="2786" w:name="_Toc409721485"/>
      <w:bookmarkStart w:id="2787" w:name="_Toc409720616"/>
      <w:bookmarkStart w:id="2788" w:name="_Toc409721703"/>
      <w:bookmarkStart w:id="2789" w:name="_Toc409807421"/>
      <w:bookmarkStart w:id="2790" w:name="_Toc409812140"/>
      <w:bookmarkStart w:id="2791" w:name="_Toc283764368"/>
      <w:bookmarkStart w:id="2792" w:name="_Toc409908701"/>
      <w:bookmarkStart w:id="2793" w:name="_Toc410902874"/>
      <w:bookmarkStart w:id="2794" w:name="_Toc410907884"/>
      <w:bookmarkStart w:id="2795" w:name="_Toc410908073"/>
      <w:bookmarkStart w:id="2796" w:name="_Toc410910866"/>
      <w:bookmarkStart w:id="2797" w:name="_Toc410911139"/>
      <w:bookmarkStart w:id="2798" w:name="_Toc410920238"/>
      <w:bookmarkStart w:id="2799" w:name="_Toc411279878"/>
      <w:bookmarkStart w:id="2800" w:name="_Toc411626604"/>
      <w:bookmarkStart w:id="2801" w:name="_Toc411632147"/>
      <w:bookmarkStart w:id="2802" w:name="_Toc411882055"/>
      <w:bookmarkStart w:id="2803" w:name="_Toc411941065"/>
      <w:bookmarkStart w:id="2804" w:name="_Toc285801514"/>
      <w:bookmarkStart w:id="2805" w:name="_Toc411949540"/>
      <w:bookmarkStart w:id="2806" w:name="_Toc412111181"/>
      <w:bookmarkStart w:id="2807" w:name="_Toc285977785"/>
      <w:bookmarkStart w:id="2808" w:name="_Toc412127948"/>
      <w:bookmarkStart w:id="2809" w:name="_Toc285999914"/>
      <w:bookmarkStart w:id="2810" w:name="_Toc412218397"/>
      <w:bookmarkStart w:id="2811" w:name="_Toc412543681"/>
      <w:bookmarkStart w:id="2812" w:name="_Toc412551426"/>
      <w:bookmarkStart w:id="2813" w:name="_Toc412760298"/>
      <w:bookmarkStart w:id="2814" w:name="_Toc5978347"/>
      <w:bookmarkStart w:id="2815" w:name="_Toc113011769"/>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r w:rsidRPr="00575698">
        <w:t>Многолотовые закупки</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6D2ADF8" w14:textId="55348AAF" w:rsidR="0084748F" w:rsidRPr="00575698" w:rsidRDefault="000511EA" w:rsidP="00634ABE">
      <w:pPr>
        <w:pStyle w:val="4"/>
        <w:numPr>
          <w:ilvl w:val="2"/>
          <w:numId w:val="19"/>
        </w:numPr>
      </w:pPr>
      <w:r w:rsidRPr="00575698">
        <w:t>Ко</w:t>
      </w:r>
      <w:r w:rsidR="00F070AC" w:rsidRPr="00575698">
        <w:t>нкурентный способ закупки</w:t>
      </w:r>
      <w:r w:rsidR="001D1D7F" w:rsidRPr="00575698">
        <w:t xml:space="preserve">, </w:t>
      </w:r>
      <w:r w:rsidR="00BD4D38" w:rsidRPr="00575698">
        <w:t>состязательные</w:t>
      </w:r>
      <w:r w:rsidR="001D1D7F" w:rsidRPr="00575698">
        <w:t xml:space="preserve"> переговор</w:t>
      </w:r>
      <w:r w:rsidR="008C6B09" w:rsidRPr="00575698">
        <w:t>ы</w:t>
      </w:r>
      <w:r w:rsidR="00122CE0">
        <w:t>, ценовой запрос на ЭТП</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5B68AFD3" w14:textId="77777777" w:rsidR="00197ABF" w:rsidRPr="00575698" w:rsidRDefault="001D1D7F" w:rsidP="00634ABE">
      <w:pPr>
        <w:pStyle w:val="4"/>
        <w:numPr>
          <w:ilvl w:val="2"/>
          <w:numId w:val="19"/>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5A2E1C59" w14:textId="77777777" w:rsidR="00DE59B6" w:rsidRPr="00575698" w:rsidRDefault="00DE59B6" w:rsidP="00634ABE">
      <w:pPr>
        <w:pStyle w:val="4"/>
        <w:numPr>
          <w:ilvl w:val="2"/>
          <w:numId w:val="19"/>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36027559" w14:textId="77777777" w:rsidR="0084748F" w:rsidRPr="00575698" w:rsidRDefault="0084748F" w:rsidP="00634ABE">
      <w:pPr>
        <w:pStyle w:val="4"/>
        <w:keepNext/>
        <w:numPr>
          <w:ilvl w:val="2"/>
          <w:numId w:val="19"/>
        </w:numPr>
      </w:pPr>
      <w:r w:rsidRPr="00575698">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175CAA35" w14:textId="77777777" w:rsidR="000D0884" w:rsidRPr="00575698" w:rsidRDefault="0084748F" w:rsidP="00634ABE">
      <w:pPr>
        <w:pStyle w:val="5"/>
        <w:numPr>
          <w:ilvl w:val="3"/>
          <w:numId w:val="19"/>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233FEB">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233FEB">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58FA62AF" w14:textId="77777777" w:rsidR="00B86955" w:rsidRPr="00575698" w:rsidRDefault="0084748F" w:rsidP="00634ABE">
      <w:pPr>
        <w:pStyle w:val="5"/>
        <w:numPr>
          <w:ilvl w:val="3"/>
          <w:numId w:val="19"/>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8A8AC97" w14:textId="77777777" w:rsidR="0084748F" w:rsidRPr="00575698" w:rsidRDefault="0084748F" w:rsidP="00634ABE">
      <w:pPr>
        <w:pStyle w:val="5"/>
        <w:numPr>
          <w:ilvl w:val="3"/>
          <w:numId w:val="19"/>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19F1EE9B" w14:textId="77777777" w:rsidR="0084748F" w:rsidRPr="00575698" w:rsidRDefault="0084748F" w:rsidP="00634ABE">
      <w:pPr>
        <w:pStyle w:val="5"/>
        <w:numPr>
          <w:ilvl w:val="3"/>
          <w:numId w:val="19"/>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715B6A4D" w14:textId="77777777" w:rsidR="0084748F" w:rsidRPr="00575698" w:rsidRDefault="0084748F" w:rsidP="00634ABE">
      <w:pPr>
        <w:pStyle w:val="5"/>
        <w:numPr>
          <w:ilvl w:val="3"/>
          <w:numId w:val="19"/>
        </w:numPr>
      </w:pPr>
      <w:r w:rsidRPr="00575698">
        <w:t>места, условий и сроков (периодов) поставки товара, выполнения работы, оказания услуги;</w:t>
      </w:r>
    </w:p>
    <w:p w14:paraId="5B09FC70" w14:textId="77777777" w:rsidR="0084748F" w:rsidRPr="00575698" w:rsidRDefault="0084748F" w:rsidP="00634ABE">
      <w:pPr>
        <w:pStyle w:val="5"/>
        <w:numPr>
          <w:ilvl w:val="3"/>
          <w:numId w:val="19"/>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29264741" w14:textId="77777777" w:rsidR="0084748F" w:rsidRPr="00575698" w:rsidRDefault="0084748F" w:rsidP="00634ABE">
      <w:pPr>
        <w:pStyle w:val="5"/>
        <w:numPr>
          <w:ilvl w:val="3"/>
          <w:numId w:val="19"/>
        </w:numPr>
      </w:pPr>
      <w:r w:rsidRPr="00575698">
        <w:t>формы, сроков и порядка оплаты товара, работы, услуги;</w:t>
      </w:r>
    </w:p>
    <w:p w14:paraId="3C88580A" w14:textId="77777777" w:rsidR="0084748F" w:rsidRPr="00575698" w:rsidRDefault="00D018C5" w:rsidP="00634ABE">
      <w:pPr>
        <w:pStyle w:val="5"/>
        <w:numPr>
          <w:ilvl w:val="3"/>
          <w:numId w:val="19"/>
        </w:numPr>
      </w:pPr>
      <w:r w:rsidRPr="001C5135">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55A63FCA" w14:textId="77777777" w:rsidR="0084748F" w:rsidRPr="00575698" w:rsidRDefault="0084748F" w:rsidP="00634ABE">
      <w:pPr>
        <w:pStyle w:val="5"/>
        <w:numPr>
          <w:ilvl w:val="3"/>
          <w:numId w:val="19"/>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65E9FF26" w14:textId="77777777" w:rsidR="0084748F" w:rsidRPr="00575698" w:rsidRDefault="0084748F" w:rsidP="00634ABE">
      <w:pPr>
        <w:pStyle w:val="5"/>
        <w:numPr>
          <w:ilvl w:val="3"/>
          <w:numId w:val="19"/>
        </w:numPr>
      </w:pPr>
      <w:r w:rsidRPr="00575698">
        <w:t>критериев и порядка оценки и сопоставления заявок (если применяется);</w:t>
      </w:r>
    </w:p>
    <w:p w14:paraId="5CEE3BAE"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233FEB">
        <w:t>10.10</w:t>
      </w:r>
      <w:r w:rsidR="00006861" w:rsidRPr="00061921">
        <w:fldChar w:fldCharType="end"/>
      </w:r>
      <w:r w:rsidRPr="00575698">
        <w:t xml:space="preserve"> Положения;</w:t>
      </w:r>
    </w:p>
    <w:p w14:paraId="3A746B1C"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1F3DF667" w14:textId="77777777" w:rsidR="0084748F" w:rsidRPr="00575698" w:rsidRDefault="0084748F" w:rsidP="00634ABE">
      <w:pPr>
        <w:pStyle w:val="5"/>
        <w:numPr>
          <w:ilvl w:val="3"/>
          <w:numId w:val="19"/>
        </w:numPr>
      </w:pPr>
      <w:r w:rsidRPr="00575698">
        <w:t>срока, установленного для заключения договора.</w:t>
      </w:r>
    </w:p>
    <w:p w14:paraId="2722901B" w14:textId="77777777" w:rsidR="0084748F" w:rsidRPr="00575698" w:rsidRDefault="0084748F" w:rsidP="00634ABE">
      <w:pPr>
        <w:pStyle w:val="4"/>
        <w:numPr>
          <w:ilvl w:val="2"/>
          <w:numId w:val="19"/>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73FF289B" w14:textId="77777777" w:rsidR="00197ABF" w:rsidRPr="00575698" w:rsidRDefault="00197ABF" w:rsidP="00634ABE">
      <w:pPr>
        <w:pStyle w:val="4"/>
        <w:numPr>
          <w:ilvl w:val="2"/>
          <w:numId w:val="19"/>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EC5C97B" w14:textId="77777777" w:rsidR="0084748F" w:rsidRPr="00575698" w:rsidRDefault="0084748F" w:rsidP="00634ABE">
      <w:pPr>
        <w:pStyle w:val="4"/>
        <w:numPr>
          <w:ilvl w:val="2"/>
          <w:numId w:val="19"/>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24CF413D" w14:textId="77777777" w:rsidR="00EA284A" w:rsidRPr="00575698" w:rsidRDefault="00197ABF" w:rsidP="00634ABE">
      <w:pPr>
        <w:pStyle w:val="3"/>
        <w:numPr>
          <w:ilvl w:val="1"/>
          <w:numId w:val="19"/>
        </w:numPr>
        <w:ind w:left="1134"/>
        <w:rPr>
          <w:lang w:eastAsia="en-US"/>
        </w:rPr>
      </w:pPr>
      <w:bookmarkStart w:id="2816" w:name="_Toc408775941"/>
      <w:bookmarkStart w:id="2817" w:name="_Toc408779132"/>
      <w:bookmarkStart w:id="2818" w:name="_Toc408780733"/>
      <w:bookmarkStart w:id="2819" w:name="_Toc408840792"/>
      <w:bookmarkStart w:id="2820" w:name="_Toc408842217"/>
      <w:bookmarkStart w:id="2821" w:name="_Toc282982219"/>
      <w:bookmarkStart w:id="2822" w:name="_Toc409088656"/>
      <w:bookmarkStart w:id="2823" w:name="_Toc409088849"/>
      <w:bookmarkStart w:id="2824" w:name="_Toc409089542"/>
      <w:bookmarkStart w:id="2825" w:name="_Toc409089746"/>
      <w:bookmarkStart w:id="2826" w:name="_Toc409090430"/>
      <w:bookmarkStart w:id="2827" w:name="_Toc409113223"/>
      <w:bookmarkStart w:id="2828" w:name="_Toc409174005"/>
      <w:bookmarkStart w:id="2829" w:name="_Toc409174699"/>
      <w:bookmarkStart w:id="2830" w:name="_Toc409189099"/>
      <w:bookmarkStart w:id="2831" w:name="_Toc409198835"/>
      <w:bookmarkStart w:id="2832" w:name="_Toc283058533"/>
      <w:bookmarkStart w:id="2833" w:name="_Toc409204323"/>
      <w:bookmarkStart w:id="2834" w:name="_Toc409474727"/>
      <w:bookmarkStart w:id="2835" w:name="_Toc409528436"/>
      <w:bookmarkStart w:id="2836" w:name="_Toc409630139"/>
      <w:bookmarkStart w:id="2837" w:name="_Toc409703585"/>
      <w:bookmarkStart w:id="2838" w:name="_Toc409711749"/>
      <w:bookmarkStart w:id="2839" w:name="_Toc409715469"/>
      <w:bookmarkStart w:id="2840" w:name="_Toc409721486"/>
      <w:bookmarkStart w:id="2841" w:name="_Toc409720617"/>
      <w:bookmarkStart w:id="2842" w:name="_Toc409721704"/>
      <w:bookmarkStart w:id="2843" w:name="_Toc409807422"/>
      <w:bookmarkStart w:id="2844" w:name="_Toc409812141"/>
      <w:bookmarkStart w:id="2845" w:name="_Toc283764369"/>
      <w:bookmarkStart w:id="2846" w:name="_Toc409908702"/>
      <w:bookmarkStart w:id="2847" w:name="_Toc410902875"/>
      <w:bookmarkStart w:id="2848" w:name="_Toc410907885"/>
      <w:bookmarkStart w:id="2849" w:name="_Toc410908074"/>
      <w:bookmarkStart w:id="2850" w:name="_Toc410910867"/>
      <w:bookmarkStart w:id="2851" w:name="_Toc410911140"/>
      <w:bookmarkStart w:id="2852" w:name="_Toc410920239"/>
      <w:bookmarkStart w:id="2853" w:name="_Toc411279879"/>
      <w:bookmarkStart w:id="2854" w:name="_Toc411626605"/>
      <w:bookmarkStart w:id="2855" w:name="_Toc411632148"/>
      <w:bookmarkStart w:id="2856" w:name="_Toc411882056"/>
      <w:bookmarkStart w:id="2857" w:name="_Toc411941066"/>
      <w:bookmarkStart w:id="2858" w:name="_Toc285801515"/>
      <w:bookmarkStart w:id="2859" w:name="_Toc411949541"/>
      <w:bookmarkStart w:id="2860" w:name="_Toc412111182"/>
      <w:bookmarkStart w:id="2861" w:name="_Toc285977786"/>
      <w:bookmarkStart w:id="2862" w:name="_Toc412127949"/>
      <w:bookmarkStart w:id="2863" w:name="_Toc285999915"/>
      <w:bookmarkStart w:id="2864" w:name="_Toc412218398"/>
      <w:bookmarkStart w:id="2865" w:name="_Toc412543683"/>
      <w:bookmarkStart w:id="2866" w:name="_Toc412551428"/>
      <w:bookmarkStart w:id="2867" w:name="_Toc412760299"/>
      <w:bookmarkStart w:id="2868" w:name="_Toc453143236"/>
      <w:bookmarkStart w:id="2869" w:name="_Ref491350406"/>
      <w:bookmarkStart w:id="2870" w:name="_Toc5978348"/>
      <w:bookmarkStart w:id="2871" w:name="_Ref106626890"/>
      <w:bookmarkStart w:id="2872" w:name="_Toc113011770"/>
      <w:r w:rsidRPr="00575698">
        <w:t>Альтернативные предложения</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3E067490" w14:textId="6CB004C1" w:rsidR="00197ABF" w:rsidRPr="00575698" w:rsidRDefault="004A0C17" w:rsidP="00634ABE">
      <w:pPr>
        <w:pStyle w:val="4"/>
        <w:numPr>
          <w:ilvl w:val="2"/>
          <w:numId w:val="19"/>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или наименован</w:t>
      </w:r>
      <w:r w:rsidR="00FC3112">
        <w:t>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233FEB">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233FEB">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18B28305" w14:textId="77777777" w:rsidR="00197ABF" w:rsidRPr="00575698" w:rsidRDefault="00197ABF" w:rsidP="00634ABE">
      <w:pPr>
        <w:pStyle w:val="4"/>
        <w:numPr>
          <w:ilvl w:val="2"/>
          <w:numId w:val="19"/>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233FEB">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233FEB">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233FEB">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13590DF7" w14:textId="77777777" w:rsidR="00623B7A" w:rsidRPr="00575698" w:rsidRDefault="00623B7A" w:rsidP="00634ABE">
      <w:pPr>
        <w:pStyle w:val="4"/>
        <w:numPr>
          <w:ilvl w:val="2"/>
          <w:numId w:val="19"/>
        </w:numPr>
      </w:pPr>
      <w:r w:rsidRPr="00575698">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5A798A94" w14:textId="77777777" w:rsidR="00197ABF" w:rsidRPr="00575698" w:rsidRDefault="00197ABF" w:rsidP="00634ABE">
      <w:pPr>
        <w:pStyle w:val="4"/>
        <w:numPr>
          <w:ilvl w:val="2"/>
          <w:numId w:val="19"/>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3C64568" w14:textId="77777777" w:rsidR="00197ABF" w:rsidRPr="00575698" w:rsidRDefault="00197ABF" w:rsidP="00634ABE">
      <w:pPr>
        <w:pStyle w:val="4"/>
        <w:numPr>
          <w:ilvl w:val="2"/>
          <w:numId w:val="19"/>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68616100" w14:textId="77777777" w:rsidR="00197ABF" w:rsidRPr="00575698" w:rsidRDefault="00197ABF" w:rsidP="00634ABE">
      <w:pPr>
        <w:pStyle w:val="4"/>
        <w:numPr>
          <w:ilvl w:val="2"/>
          <w:numId w:val="19"/>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7AD31C01" w14:textId="77777777" w:rsidR="00893823" w:rsidRPr="00575698" w:rsidRDefault="00197ABF" w:rsidP="00634ABE">
      <w:pPr>
        <w:pStyle w:val="4"/>
        <w:numPr>
          <w:ilvl w:val="2"/>
          <w:numId w:val="19"/>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0FE65EDB" w14:textId="77777777" w:rsidR="00197ABF" w:rsidRPr="00575698" w:rsidRDefault="00893823" w:rsidP="00634ABE">
      <w:pPr>
        <w:pStyle w:val="4"/>
        <w:numPr>
          <w:ilvl w:val="2"/>
          <w:numId w:val="19"/>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233FEB">
        <w:t>10.10</w:t>
      </w:r>
      <w:r w:rsidR="00006861" w:rsidRPr="00061921">
        <w:fldChar w:fldCharType="end"/>
      </w:r>
      <w:r w:rsidRPr="00575698">
        <w:t xml:space="preserve"> Положения), не увеличивается.</w:t>
      </w:r>
    </w:p>
    <w:p w14:paraId="13D1C137" w14:textId="77777777" w:rsidR="00197ABF" w:rsidRPr="00575698" w:rsidRDefault="00197ABF" w:rsidP="00634ABE">
      <w:pPr>
        <w:pStyle w:val="4"/>
        <w:numPr>
          <w:ilvl w:val="2"/>
          <w:numId w:val="19"/>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70EE23A9" w14:textId="77777777" w:rsidR="00197ABF" w:rsidRPr="00575698" w:rsidRDefault="00744125" w:rsidP="00634ABE">
      <w:pPr>
        <w:pStyle w:val="4"/>
        <w:numPr>
          <w:ilvl w:val="2"/>
          <w:numId w:val="19"/>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7ADAEB93" w14:textId="77777777" w:rsidR="00197ABF" w:rsidRPr="00575698" w:rsidRDefault="00197ABF" w:rsidP="00634ABE">
      <w:pPr>
        <w:pStyle w:val="4"/>
        <w:numPr>
          <w:ilvl w:val="2"/>
          <w:numId w:val="19"/>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B8C56DF" w14:textId="77777777" w:rsidR="00197ABF" w:rsidRPr="00575698" w:rsidRDefault="00197ABF" w:rsidP="00634ABE">
      <w:pPr>
        <w:pStyle w:val="4"/>
        <w:numPr>
          <w:ilvl w:val="2"/>
          <w:numId w:val="19"/>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11ED7538" w14:textId="77777777" w:rsidR="00893823" w:rsidRPr="00575698" w:rsidRDefault="00741687" w:rsidP="00634ABE">
      <w:pPr>
        <w:pStyle w:val="4"/>
        <w:numPr>
          <w:ilvl w:val="2"/>
          <w:numId w:val="19"/>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5DB68E67" w14:textId="77777777" w:rsidR="00CD232C" w:rsidRPr="00575698" w:rsidRDefault="00893823" w:rsidP="00634ABE">
      <w:pPr>
        <w:pStyle w:val="4"/>
        <w:numPr>
          <w:ilvl w:val="2"/>
          <w:numId w:val="19"/>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3F81F3F0" w14:textId="77777777" w:rsidR="00EA284A" w:rsidRPr="00575698" w:rsidRDefault="00197ABF" w:rsidP="00634ABE">
      <w:pPr>
        <w:pStyle w:val="3"/>
        <w:numPr>
          <w:ilvl w:val="1"/>
          <w:numId w:val="19"/>
        </w:numPr>
        <w:ind w:left="1134"/>
        <w:rPr>
          <w:lang w:eastAsia="en-US"/>
        </w:rPr>
      </w:pPr>
      <w:bookmarkStart w:id="2873" w:name="_Toc408775942"/>
      <w:bookmarkStart w:id="2874" w:name="_Toc408779133"/>
      <w:bookmarkStart w:id="2875" w:name="_Toc408780734"/>
      <w:bookmarkStart w:id="2876" w:name="_Toc408840793"/>
      <w:bookmarkStart w:id="2877" w:name="_Toc408842218"/>
      <w:bookmarkStart w:id="2878" w:name="_Toc282982220"/>
      <w:bookmarkStart w:id="2879" w:name="_Toc409088657"/>
      <w:bookmarkStart w:id="2880" w:name="_Toc409088850"/>
      <w:bookmarkStart w:id="2881" w:name="_Toc409089543"/>
      <w:bookmarkStart w:id="2882" w:name="_Toc409089747"/>
      <w:bookmarkStart w:id="2883" w:name="_Toc409090431"/>
      <w:bookmarkStart w:id="2884" w:name="_Toc409113224"/>
      <w:bookmarkStart w:id="2885" w:name="_Toc409174700"/>
      <w:bookmarkStart w:id="2886" w:name="_Toc409189100"/>
      <w:bookmarkStart w:id="2887" w:name="_Toc409198836"/>
      <w:bookmarkStart w:id="2888" w:name="_Toc283058534"/>
      <w:bookmarkStart w:id="2889" w:name="_Toc409204324"/>
      <w:bookmarkStart w:id="2890" w:name="_Toc409474728"/>
      <w:bookmarkStart w:id="2891" w:name="_Toc409528437"/>
      <w:bookmarkStart w:id="2892" w:name="_Toc409630140"/>
      <w:bookmarkStart w:id="2893" w:name="_Toc409703586"/>
      <w:bookmarkStart w:id="2894" w:name="_Toc409711750"/>
      <w:bookmarkStart w:id="2895" w:name="_Toc409715470"/>
      <w:bookmarkStart w:id="2896" w:name="_Toc409721487"/>
      <w:bookmarkStart w:id="2897" w:name="_Toc409720618"/>
      <w:bookmarkStart w:id="2898" w:name="_Toc409721705"/>
      <w:bookmarkStart w:id="2899" w:name="_Toc409807423"/>
      <w:bookmarkStart w:id="2900" w:name="_Toc409812142"/>
      <w:bookmarkStart w:id="2901" w:name="_Toc283764370"/>
      <w:bookmarkStart w:id="2902" w:name="_Toc409908703"/>
      <w:bookmarkStart w:id="2903" w:name="_Toc410902876"/>
      <w:bookmarkStart w:id="2904" w:name="_Toc410907886"/>
      <w:bookmarkStart w:id="2905" w:name="_Toc410908075"/>
      <w:bookmarkStart w:id="2906" w:name="_Toc410910868"/>
      <w:bookmarkStart w:id="2907" w:name="_Toc410911141"/>
      <w:bookmarkStart w:id="2908" w:name="_Toc410920240"/>
      <w:bookmarkStart w:id="2909" w:name="_Toc411279880"/>
      <w:bookmarkStart w:id="2910" w:name="_Toc411626606"/>
      <w:bookmarkStart w:id="2911" w:name="_Toc411632149"/>
      <w:bookmarkStart w:id="2912" w:name="_Toc411882057"/>
      <w:bookmarkStart w:id="2913" w:name="_Toc411941067"/>
      <w:bookmarkStart w:id="2914" w:name="_Toc285801516"/>
      <w:bookmarkStart w:id="2915" w:name="_Toc411949542"/>
      <w:bookmarkStart w:id="2916" w:name="_Toc412111183"/>
      <w:bookmarkStart w:id="2917" w:name="_Toc285977787"/>
      <w:bookmarkStart w:id="2918" w:name="_Toc412127950"/>
      <w:bookmarkStart w:id="2919" w:name="_Toc285999916"/>
      <w:bookmarkStart w:id="2920" w:name="_Toc412218399"/>
      <w:bookmarkStart w:id="2921" w:name="_Toc412543684"/>
      <w:bookmarkStart w:id="2922" w:name="_Toc412551429"/>
      <w:bookmarkStart w:id="2923" w:name="_Toc412760300"/>
      <w:bookmarkStart w:id="2924" w:name="_Toc453143237"/>
      <w:bookmarkStart w:id="2925" w:name="_Toc5978349"/>
      <w:bookmarkStart w:id="2926" w:name="_Ref19549808"/>
      <w:bookmarkStart w:id="2927" w:name="_Ref21703379"/>
      <w:bookmarkStart w:id="2928" w:name="_Toc113011771"/>
      <w:r w:rsidRPr="00575698">
        <w:t>Переторжка</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777814F4" w14:textId="77777777" w:rsidR="00197ABF" w:rsidRPr="00575698" w:rsidRDefault="00197ABF" w:rsidP="00634ABE">
      <w:pPr>
        <w:pStyle w:val="4"/>
        <w:numPr>
          <w:ilvl w:val="2"/>
          <w:numId w:val="19"/>
        </w:numPr>
      </w:pPr>
      <w:bookmarkStart w:id="2929"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проводимых в соответствии с п.</w:t>
      </w:r>
      <w:r w:rsidR="00D156CF">
        <w:t>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233FEB">
        <w:t>12.12</w:t>
      </w:r>
      <w:r w:rsidR="002811D1" w:rsidRPr="00061921">
        <w:fldChar w:fldCharType="end"/>
      </w:r>
      <w:r w:rsidR="004A0C17" w:rsidRPr="00575698">
        <w:t xml:space="preserve"> Положения</w:t>
      </w:r>
      <w:r w:rsidR="00211C11" w:rsidRPr="00575698">
        <w:t>.</w:t>
      </w:r>
      <w:bookmarkEnd w:id="2929"/>
    </w:p>
    <w:p w14:paraId="54C8BB84" w14:textId="77777777" w:rsidR="003D69D6" w:rsidRPr="00575698" w:rsidRDefault="008247C9" w:rsidP="00634ABE">
      <w:pPr>
        <w:pStyle w:val="4"/>
        <w:numPr>
          <w:ilvl w:val="2"/>
          <w:numId w:val="19"/>
        </w:numPr>
      </w:pPr>
      <w:bookmarkStart w:id="2930"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30"/>
    </w:p>
    <w:p w14:paraId="33CE9FEE" w14:textId="77777777" w:rsidR="00B411E0" w:rsidRPr="00575698" w:rsidRDefault="003D69D6" w:rsidP="00634ABE">
      <w:pPr>
        <w:pStyle w:val="4"/>
        <w:keepNext/>
        <w:numPr>
          <w:ilvl w:val="2"/>
          <w:numId w:val="19"/>
        </w:numPr>
      </w:pPr>
      <w:bookmarkStart w:id="2931"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31"/>
    </w:p>
    <w:p w14:paraId="18DA334C" w14:textId="77777777" w:rsidR="00B411E0" w:rsidRPr="00575698" w:rsidRDefault="003D69D6" w:rsidP="00634ABE">
      <w:pPr>
        <w:pStyle w:val="5"/>
        <w:numPr>
          <w:ilvl w:val="3"/>
          <w:numId w:val="19"/>
        </w:numPr>
      </w:pPr>
      <w:bookmarkStart w:id="2932"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32"/>
    </w:p>
    <w:p w14:paraId="05EEA92E" w14:textId="77777777" w:rsidR="003D69D6" w:rsidRPr="00575698" w:rsidRDefault="004A16DA" w:rsidP="00634ABE">
      <w:pPr>
        <w:pStyle w:val="5"/>
        <w:numPr>
          <w:ilvl w:val="3"/>
          <w:numId w:val="19"/>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2FDCF086" w14:textId="77777777" w:rsidR="004B6E3F" w:rsidRPr="00575698" w:rsidRDefault="00C6661F" w:rsidP="00634ABE">
      <w:pPr>
        <w:pStyle w:val="4"/>
        <w:keepNext/>
        <w:numPr>
          <w:ilvl w:val="2"/>
          <w:numId w:val="19"/>
        </w:numPr>
      </w:pPr>
      <w:bookmarkStart w:id="2933" w:name="_Ref22902209"/>
      <w:bookmarkStart w:id="2934" w:name="_Ref410124827"/>
      <w:r w:rsidRPr="00575698">
        <w:t>По инициативе ЗК п</w:t>
      </w:r>
      <w:r w:rsidR="003736DA" w:rsidRPr="00575698">
        <w:t xml:space="preserve">ереторжка может быть проведена </w:t>
      </w:r>
      <w:r w:rsidR="00EE4C4A">
        <w:t>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233FEB">
        <w:t>8.5.3(1)</w:t>
      </w:r>
      <w:r w:rsidRPr="0013308E">
        <w:fldChar w:fldCharType="end"/>
      </w:r>
      <w:r w:rsidRPr="00575698">
        <w:t xml:space="preserve"> Положения</w:t>
      </w:r>
      <w:r w:rsidR="004B6E3F" w:rsidRPr="00575698">
        <w:t>:</w:t>
      </w:r>
    </w:p>
    <w:p w14:paraId="4A0421F7" w14:textId="73BFE06B" w:rsidR="004B6E3F" w:rsidRPr="00575698" w:rsidRDefault="004B6E3F" w:rsidP="00634ABE">
      <w:pPr>
        <w:pStyle w:val="5"/>
        <w:numPr>
          <w:ilvl w:val="3"/>
          <w:numId w:val="19"/>
        </w:numPr>
      </w:pPr>
      <w:bookmarkStart w:id="2935" w:name="_Ref106626992"/>
      <w:r w:rsidRPr="00575698">
        <w:t xml:space="preserve">при проведении закупки </w:t>
      </w:r>
      <w:r w:rsidR="00961480" w:rsidRPr="00575698">
        <w:t xml:space="preserve">способом </w:t>
      </w:r>
      <w:r w:rsidRPr="00575698">
        <w:t>запрос котировок / запрос цен</w:t>
      </w:r>
      <w:r w:rsidR="00122CE0">
        <w:t>, ценово</w:t>
      </w:r>
      <w:r w:rsidR="007171CD">
        <w:t>й</w:t>
      </w:r>
      <w:r w:rsidR="00122CE0">
        <w:t xml:space="preserve"> запрос на ЭТП</w:t>
      </w:r>
      <w:r w:rsidR="00961480" w:rsidRPr="00575698">
        <w:t xml:space="preserve"> при условии, что указание на возможность ее проведения было сделано в </w:t>
      </w:r>
      <w:r w:rsidR="00EE4C4A">
        <w:t>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233FEB">
        <w:t>8.5.2</w:t>
      </w:r>
      <w:r w:rsidR="00961480" w:rsidRPr="00061921">
        <w:fldChar w:fldCharType="end"/>
      </w:r>
      <w:r w:rsidR="00961480" w:rsidRPr="00575698">
        <w:t xml:space="preserve"> Положения</w:t>
      </w:r>
      <w:r w:rsidRPr="00575698">
        <w:t>;</w:t>
      </w:r>
      <w:bookmarkEnd w:id="2935"/>
    </w:p>
    <w:p w14:paraId="1B97E00B" w14:textId="77777777" w:rsidR="003736DA" w:rsidRPr="00575698" w:rsidRDefault="00961480" w:rsidP="00634ABE">
      <w:pPr>
        <w:pStyle w:val="5"/>
        <w:numPr>
          <w:ilvl w:val="3"/>
          <w:numId w:val="19"/>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33"/>
    </w:p>
    <w:p w14:paraId="2C7ABB46" w14:textId="77777777" w:rsidR="00AC796B" w:rsidRPr="00575698" w:rsidRDefault="00E10BC2" w:rsidP="00634ABE">
      <w:pPr>
        <w:pStyle w:val="4"/>
        <w:keepNext/>
        <w:numPr>
          <w:ilvl w:val="2"/>
          <w:numId w:val="19"/>
        </w:numPr>
      </w:pPr>
      <w:r w:rsidRPr="00575698">
        <w:t>Переторжка не проводится:</w:t>
      </w:r>
    </w:p>
    <w:p w14:paraId="7B6F2586" w14:textId="77777777" w:rsidR="00E10BC2" w:rsidRPr="00575698" w:rsidRDefault="00475A9C" w:rsidP="00634ABE">
      <w:pPr>
        <w:pStyle w:val="5"/>
        <w:numPr>
          <w:ilvl w:val="3"/>
          <w:numId w:val="19"/>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71FF6F40" w14:textId="77777777" w:rsidR="00EA284A" w:rsidRPr="00575698" w:rsidRDefault="00E10BC2" w:rsidP="00634ABE">
      <w:pPr>
        <w:pStyle w:val="5"/>
        <w:numPr>
          <w:ilvl w:val="3"/>
          <w:numId w:val="19"/>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233FEB">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233FEB">
        <w:t>8.5.4</w:t>
      </w:r>
      <w:r w:rsidR="005E62E7" w:rsidRPr="00061921">
        <w:fldChar w:fldCharType="end"/>
      </w:r>
      <w:r w:rsidR="00A60E4E" w:rsidRPr="00575698">
        <w:t xml:space="preserve"> Положения</w:t>
      </w:r>
      <w:bookmarkEnd w:id="2934"/>
      <w:r w:rsidR="006458E1" w:rsidRPr="00575698">
        <w:t>.</w:t>
      </w:r>
    </w:p>
    <w:p w14:paraId="6F5BE7E7" w14:textId="77777777" w:rsidR="003D69D6" w:rsidRPr="00575698" w:rsidRDefault="00233174" w:rsidP="00634ABE">
      <w:pPr>
        <w:pStyle w:val="4"/>
        <w:numPr>
          <w:ilvl w:val="2"/>
          <w:numId w:val="19"/>
        </w:numPr>
      </w:pPr>
      <w:bookmarkStart w:id="2936" w:name="_Ref412484323"/>
      <w:r w:rsidRPr="00575698">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233FEB">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233FEB">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36"/>
    </w:p>
    <w:p w14:paraId="33DC7A49" w14:textId="77777777" w:rsidR="003D69D6" w:rsidRPr="00575698" w:rsidRDefault="003D69D6" w:rsidP="00634ABE">
      <w:pPr>
        <w:pStyle w:val="4"/>
        <w:numPr>
          <w:ilvl w:val="2"/>
          <w:numId w:val="19"/>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2C4C159E" w14:textId="77777777" w:rsidR="003D69D6" w:rsidRPr="00575698" w:rsidRDefault="003D69D6" w:rsidP="00634ABE">
      <w:pPr>
        <w:pStyle w:val="4"/>
        <w:numPr>
          <w:ilvl w:val="2"/>
          <w:numId w:val="19"/>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DE612BB" w14:textId="77777777" w:rsidR="00197ABF" w:rsidRPr="00575698" w:rsidRDefault="003D69D6" w:rsidP="00634ABE">
      <w:pPr>
        <w:pStyle w:val="4"/>
        <w:numPr>
          <w:ilvl w:val="2"/>
          <w:numId w:val="19"/>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7E6982F2" w14:textId="77777777" w:rsidR="004A16DA" w:rsidRPr="00575698" w:rsidRDefault="0012312B" w:rsidP="00634ABE">
      <w:pPr>
        <w:pStyle w:val="4"/>
        <w:keepNext/>
        <w:numPr>
          <w:ilvl w:val="2"/>
          <w:numId w:val="19"/>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0D17739" w14:textId="77777777" w:rsidR="004A16DA" w:rsidRPr="00575698" w:rsidRDefault="004A16DA" w:rsidP="00634ABE">
      <w:pPr>
        <w:pStyle w:val="5"/>
        <w:numPr>
          <w:ilvl w:val="3"/>
          <w:numId w:val="19"/>
        </w:numPr>
      </w:pPr>
      <w:r w:rsidRPr="00575698">
        <w:t>предложение направлено на увеличение первоначальной цены заявки;</w:t>
      </w:r>
    </w:p>
    <w:p w14:paraId="6ED7A28A" w14:textId="77777777" w:rsidR="004A16DA" w:rsidRPr="00575698" w:rsidRDefault="004A16DA" w:rsidP="00634ABE">
      <w:pPr>
        <w:pStyle w:val="5"/>
        <w:numPr>
          <w:ilvl w:val="3"/>
          <w:numId w:val="19"/>
        </w:numPr>
      </w:pPr>
      <w:r w:rsidRPr="00575698">
        <w:t>предложено несколько вариантов изменения первоначальной цены заявки.</w:t>
      </w:r>
    </w:p>
    <w:p w14:paraId="61838A5B" w14:textId="77777777" w:rsidR="004B6E3F" w:rsidRPr="00575698" w:rsidRDefault="0012312B" w:rsidP="00634ABE">
      <w:pPr>
        <w:pStyle w:val="4"/>
        <w:numPr>
          <w:ilvl w:val="2"/>
          <w:numId w:val="19"/>
        </w:numPr>
      </w:pPr>
      <w:bookmarkStart w:id="2937" w:name="_Ref442018655"/>
      <w:bookmarkStart w:id="2938"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0E5FB993" w14:textId="77777777" w:rsidR="004B6E3F" w:rsidRPr="00575698" w:rsidRDefault="004B6E3F" w:rsidP="00634ABE">
      <w:pPr>
        <w:pStyle w:val="6"/>
        <w:numPr>
          <w:ilvl w:val="4"/>
          <w:numId w:val="19"/>
        </w:numPr>
      </w:pPr>
      <w:r w:rsidRPr="00575698">
        <w:t xml:space="preserve">переторжка проводится </w:t>
      </w:r>
      <w:r w:rsidR="0012312B" w:rsidRPr="00575698">
        <w:t>в режиме реального времени на ЭТП</w:t>
      </w:r>
      <w:r w:rsidRPr="00575698">
        <w:t>;</w:t>
      </w:r>
    </w:p>
    <w:p w14:paraId="095F0131" w14:textId="77777777" w:rsidR="004B6E3F" w:rsidRPr="00575698" w:rsidRDefault="004B6E3F" w:rsidP="00634ABE">
      <w:pPr>
        <w:pStyle w:val="6"/>
        <w:numPr>
          <w:ilvl w:val="4"/>
          <w:numId w:val="19"/>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1CBD5E8A" w14:textId="77777777" w:rsidR="004B6E3F" w:rsidRPr="003227B5" w:rsidRDefault="004B6E3F" w:rsidP="00634ABE">
      <w:pPr>
        <w:pStyle w:val="6"/>
        <w:numPr>
          <w:ilvl w:val="4"/>
          <w:numId w:val="19"/>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27E08E47" w14:textId="77777777" w:rsidR="004B6E3F" w:rsidRPr="00575698" w:rsidRDefault="004B6E3F" w:rsidP="00634ABE">
      <w:pPr>
        <w:pStyle w:val="6"/>
        <w:numPr>
          <w:ilvl w:val="4"/>
          <w:numId w:val="19"/>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6CBF11D5" w14:textId="77777777" w:rsidR="004B6E3F" w:rsidRPr="00575698" w:rsidRDefault="004B6E3F" w:rsidP="00634ABE">
      <w:pPr>
        <w:pStyle w:val="6"/>
        <w:numPr>
          <w:ilvl w:val="4"/>
          <w:numId w:val="19"/>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791C02A0" w14:textId="77777777" w:rsidR="004B6E3F" w:rsidRPr="00575698" w:rsidRDefault="0012312B" w:rsidP="00634ABE">
      <w:pPr>
        <w:pStyle w:val="6"/>
        <w:numPr>
          <w:ilvl w:val="4"/>
          <w:numId w:val="19"/>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429DA3D8" w14:textId="77777777" w:rsidR="0012312B" w:rsidRPr="00575698" w:rsidRDefault="004B6E3F" w:rsidP="00634ABE">
      <w:pPr>
        <w:pStyle w:val="6"/>
        <w:numPr>
          <w:ilvl w:val="4"/>
          <w:numId w:val="19"/>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37"/>
      <w:bookmarkEnd w:id="2938"/>
    </w:p>
    <w:p w14:paraId="34A368B7" w14:textId="77777777" w:rsidR="00665E88" w:rsidRPr="00575698" w:rsidRDefault="00665E88" w:rsidP="00634ABE">
      <w:pPr>
        <w:pStyle w:val="4"/>
        <w:numPr>
          <w:ilvl w:val="2"/>
          <w:numId w:val="19"/>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7BF506C0" w14:textId="77777777" w:rsidR="00197ABF" w:rsidRPr="00575698" w:rsidRDefault="00197ABF" w:rsidP="00634ABE">
      <w:pPr>
        <w:pStyle w:val="4"/>
        <w:numPr>
          <w:ilvl w:val="2"/>
          <w:numId w:val="19"/>
        </w:numPr>
      </w:pPr>
      <w:r w:rsidRPr="00575698">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0210DE87" w14:textId="77777777" w:rsidR="00EA284A" w:rsidRPr="00575698" w:rsidRDefault="009D1BCA" w:rsidP="00634ABE">
      <w:pPr>
        <w:pStyle w:val="3"/>
        <w:numPr>
          <w:ilvl w:val="1"/>
          <w:numId w:val="19"/>
        </w:numPr>
        <w:ind w:left="1134"/>
        <w:rPr>
          <w:lang w:eastAsia="en-US"/>
        </w:rPr>
      </w:pPr>
      <w:bookmarkStart w:id="2939" w:name="_Toc408775943"/>
      <w:bookmarkStart w:id="2940" w:name="_Toc408779134"/>
      <w:bookmarkStart w:id="2941" w:name="_Toc408780735"/>
      <w:bookmarkStart w:id="2942" w:name="_Toc408840794"/>
      <w:bookmarkStart w:id="2943" w:name="_Toc408842219"/>
      <w:bookmarkStart w:id="2944" w:name="_Toc282982221"/>
      <w:bookmarkStart w:id="2945" w:name="_Toc409088658"/>
      <w:bookmarkStart w:id="2946" w:name="_Toc409088851"/>
      <w:bookmarkStart w:id="2947" w:name="_Toc409089544"/>
      <w:bookmarkStart w:id="2948" w:name="_Toc409089748"/>
      <w:bookmarkStart w:id="2949" w:name="_Toc409090432"/>
      <w:bookmarkStart w:id="2950" w:name="_Toc409113225"/>
      <w:bookmarkStart w:id="2951" w:name="_Toc409174007"/>
      <w:bookmarkStart w:id="2952" w:name="_Toc409174701"/>
      <w:bookmarkStart w:id="2953" w:name="_Toc409189101"/>
      <w:bookmarkStart w:id="2954" w:name="_Toc409198837"/>
      <w:bookmarkStart w:id="2955" w:name="_Toc283058535"/>
      <w:bookmarkStart w:id="2956" w:name="_Toc409204325"/>
      <w:bookmarkStart w:id="2957" w:name="_Toc409474729"/>
      <w:bookmarkStart w:id="2958" w:name="_Toc409528438"/>
      <w:bookmarkStart w:id="2959" w:name="_Toc409630141"/>
      <w:bookmarkStart w:id="2960" w:name="_Toc409703587"/>
      <w:bookmarkStart w:id="2961" w:name="_Toc409711751"/>
      <w:bookmarkStart w:id="2962" w:name="_Toc409715471"/>
      <w:bookmarkStart w:id="2963" w:name="_Toc409721488"/>
      <w:bookmarkStart w:id="2964" w:name="_Toc409720619"/>
      <w:bookmarkStart w:id="2965" w:name="_Toc409721706"/>
      <w:bookmarkStart w:id="2966" w:name="_Toc409807424"/>
      <w:bookmarkStart w:id="2967" w:name="_Toc409812143"/>
      <w:bookmarkStart w:id="2968" w:name="_Toc283764371"/>
      <w:bookmarkStart w:id="2969" w:name="_Toc409908704"/>
      <w:bookmarkStart w:id="2970" w:name="_Toc410902877"/>
      <w:bookmarkStart w:id="2971" w:name="_Toc410907887"/>
      <w:bookmarkStart w:id="2972" w:name="_Toc410908076"/>
      <w:bookmarkStart w:id="2973" w:name="_Toc410910869"/>
      <w:bookmarkStart w:id="2974" w:name="_Toc410911142"/>
      <w:bookmarkStart w:id="2975" w:name="_Toc410920241"/>
      <w:bookmarkStart w:id="2976" w:name="_Toc411279881"/>
      <w:bookmarkStart w:id="2977" w:name="_Toc411626607"/>
      <w:bookmarkStart w:id="2978" w:name="_Toc411632150"/>
      <w:bookmarkStart w:id="2979" w:name="_Toc411882058"/>
      <w:bookmarkStart w:id="2980" w:name="_Toc411941068"/>
      <w:bookmarkStart w:id="2981" w:name="_Toc285801517"/>
      <w:bookmarkStart w:id="2982" w:name="_Toc411949543"/>
      <w:bookmarkStart w:id="2983" w:name="_Toc412111184"/>
      <w:bookmarkStart w:id="2984" w:name="_Toc285977788"/>
      <w:bookmarkStart w:id="2985" w:name="_Toc412127951"/>
      <w:bookmarkStart w:id="2986" w:name="_Toc285999917"/>
      <w:bookmarkStart w:id="2987" w:name="_Toc412218400"/>
      <w:bookmarkStart w:id="2988" w:name="_Toc412543685"/>
      <w:bookmarkStart w:id="2989" w:name="_Toc412551430"/>
      <w:bookmarkStart w:id="2990" w:name="_Toc412760301"/>
      <w:bookmarkStart w:id="2991" w:name="_Toc453143238"/>
      <w:bookmarkStart w:id="2992" w:name="_Toc5978350"/>
      <w:bookmarkStart w:id="2993" w:name="_Toc113011772"/>
      <w:r w:rsidRPr="00575698">
        <w:t>Постквалификация</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5C358E60" w14:textId="77777777" w:rsidR="005C0F3E" w:rsidRPr="00575698" w:rsidRDefault="00A74E20" w:rsidP="00634ABE">
      <w:pPr>
        <w:pStyle w:val="4"/>
        <w:numPr>
          <w:ilvl w:val="2"/>
          <w:numId w:val="19"/>
        </w:numPr>
      </w:pPr>
      <w:bookmarkStart w:id="2994" w:name="_Ref48921229"/>
      <w:bookmarkEnd w:id="2721"/>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94"/>
    </w:p>
    <w:p w14:paraId="0DA3CE99" w14:textId="77777777" w:rsidR="005C0F3E" w:rsidRPr="003227B5" w:rsidRDefault="005C0F3E" w:rsidP="00634ABE">
      <w:pPr>
        <w:pStyle w:val="5"/>
        <w:numPr>
          <w:ilvl w:val="3"/>
          <w:numId w:val="19"/>
        </w:numPr>
      </w:pPr>
      <w:r w:rsidRPr="003227B5">
        <w:t>параметров квалификации;</w:t>
      </w:r>
    </w:p>
    <w:p w14:paraId="60398644" w14:textId="77777777" w:rsidR="005C0F3E" w:rsidRPr="003227B5" w:rsidRDefault="005C0F3E" w:rsidP="00634ABE">
      <w:pPr>
        <w:pStyle w:val="5"/>
        <w:numPr>
          <w:ilvl w:val="3"/>
          <w:numId w:val="19"/>
        </w:numPr>
      </w:pPr>
      <w:r w:rsidRPr="003227B5">
        <w:t>условий исполнения договора;</w:t>
      </w:r>
    </w:p>
    <w:p w14:paraId="19E0D1DF" w14:textId="77777777" w:rsidR="005C0F3E" w:rsidRPr="003227B5" w:rsidRDefault="005C0F3E" w:rsidP="00634ABE">
      <w:pPr>
        <w:pStyle w:val="5"/>
        <w:numPr>
          <w:ilvl w:val="3"/>
          <w:numId w:val="19"/>
        </w:numPr>
      </w:pPr>
      <w:r w:rsidRPr="003227B5">
        <w:t>информации и документов;</w:t>
      </w:r>
    </w:p>
    <w:p w14:paraId="60E01274" w14:textId="77777777" w:rsidR="005C0F3E" w:rsidRPr="003227B5" w:rsidRDefault="005C0F3E" w:rsidP="00634ABE">
      <w:pPr>
        <w:pStyle w:val="5"/>
        <w:numPr>
          <w:ilvl w:val="3"/>
          <w:numId w:val="19"/>
        </w:numPr>
      </w:pPr>
      <w:r w:rsidRPr="003227B5">
        <w:t>характеристик продукции, предлагаемой к поставке.</w:t>
      </w:r>
    </w:p>
    <w:p w14:paraId="0F30E00F" w14:textId="3A5A955E"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611052D9" w14:textId="77777777" w:rsidR="005C0F3E" w:rsidRPr="00575698" w:rsidRDefault="00A74E20" w:rsidP="00634ABE">
      <w:pPr>
        <w:pStyle w:val="4"/>
        <w:numPr>
          <w:ilvl w:val="2"/>
          <w:numId w:val="19"/>
        </w:numPr>
      </w:pPr>
      <w:r w:rsidRPr="00575698">
        <w:t>Постквалификация может проводиться</w:t>
      </w:r>
      <w:r w:rsidR="005C0F3E" w:rsidRPr="00575698">
        <w:t xml:space="preserve"> при соблюдении совокупности следующих условий:</w:t>
      </w:r>
    </w:p>
    <w:p w14:paraId="4A473FE6" w14:textId="77777777" w:rsidR="005C0F3E" w:rsidRPr="003227B5" w:rsidRDefault="005C0F3E" w:rsidP="00634ABE">
      <w:pPr>
        <w:pStyle w:val="5"/>
        <w:numPr>
          <w:ilvl w:val="3"/>
          <w:numId w:val="19"/>
        </w:numPr>
      </w:pPr>
      <w:r w:rsidRPr="003227B5">
        <w:t>осуществляется закупка технологического оборудования;</w:t>
      </w:r>
    </w:p>
    <w:p w14:paraId="2A6B3811" w14:textId="77777777" w:rsidR="005C0F3E" w:rsidRPr="0001723D" w:rsidRDefault="005C0F3E" w:rsidP="00634ABE">
      <w:pPr>
        <w:pStyle w:val="5"/>
        <w:numPr>
          <w:ilvl w:val="3"/>
          <w:numId w:val="19"/>
        </w:numPr>
      </w:pPr>
      <w:r w:rsidRPr="003227B5">
        <w:t>НМЦ закупки превышает 20 млн. рублей с НДС;</w:t>
      </w:r>
    </w:p>
    <w:p w14:paraId="6E52B206" w14:textId="77777777" w:rsidR="00DD4C6E" w:rsidRPr="00575698" w:rsidRDefault="00A74E20" w:rsidP="00634ABE">
      <w:pPr>
        <w:pStyle w:val="5"/>
        <w:numPr>
          <w:ilvl w:val="3"/>
          <w:numId w:val="19"/>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758485D0" w14:textId="77777777" w:rsidR="00B80DC3" w:rsidRPr="00575698" w:rsidRDefault="00D51032" w:rsidP="00634ABE">
      <w:pPr>
        <w:pStyle w:val="4"/>
        <w:keepNext/>
        <w:numPr>
          <w:ilvl w:val="2"/>
          <w:numId w:val="19"/>
        </w:numPr>
      </w:pPr>
      <w:bookmarkStart w:id="2995"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95"/>
    </w:p>
    <w:p w14:paraId="780E83A8" w14:textId="77777777" w:rsidR="00B80DC3" w:rsidRPr="00575698" w:rsidRDefault="00DD4C6E" w:rsidP="00634ABE">
      <w:pPr>
        <w:pStyle w:val="5"/>
        <w:numPr>
          <w:ilvl w:val="3"/>
          <w:numId w:val="19"/>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5FDDB10D" w14:textId="77777777" w:rsidR="00A74E20" w:rsidRPr="00575698" w:rsidRDefault="00A74E20" w:rsidP="00634ABE">
      <w:pPr>
        <w:pStyle w:val="5"/>
        <w:numPr>
          <w:ilvl w:val="3"/>
          <w:numId w:val="19"/>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6DE24A6" w14:textId="77777777" w:rsidR="00DC21C6" w:rsidRPr="00575698" w:rsidRDefault="00DC21C6" w:rsidP="00634ABE">
      <w:pPr>
        <w:pStyle w:val="5"/>
        <w:numPr>
          <w:ilvl w:val="3"/>
          <w:numId w:val="19"/>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30E7D9" w14:textId="77777777" w:rsidR="00DD4C6E" w:rsidRPr="00575698" w:rsidRDefault="002E0B95" w:rsidP="00634ABE">
      <w:pPr>
        <w:pStyle w:val="5"/>
        <w:numPr>
          <w:ilvl w:val="3"/>
          <w:numId w:val="19"/>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263B26C2" w14:textId="77777777" w:rsidR="009D1BCA" w:rsidRPr="00575698" w:rsidRDefault="00A930F7" w:rsidP="00634ABE">
      <w:pPr>
        <w:pStyle w:val="4"/>
        <w:numPr>
          <w:ilvl w:val="2"/>
          <w:numId w:val="19"/>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464A996C" w14:textId="77777777" w:rsidR="00625F71" w:rsidRPr="00575698" w:rsidRDefault="00625F71" w:rsidP="00634ABE">
      <w:pPr>
        <w:pStyle w:val="4"/>
        <w:numPr>
          <w:ilvl w:val="2"/>
          <w:numId w:val="19"/>
        </w:numPr>
      </w:pPr>
      <w:r w:rsidRPr="00575698">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36EC9FDF" w14:textId="77777777" w:rsidR="00A930F7" w:rsidRPr="00575698" w:rsidRDefault="00E619C0" w:rsidP="00634ABE">
      <w:pPr>
        <w:pStyle w:val="4"/>
        <w:keepNext/>
        <w:numPr>
          <w:ilvl w:val="2"/>
          <w:numId w:val="19"/>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2EBE0D79" w14:textId="77777777" w:rsidR="00741687" w:rsidRPr="00575698" w:rsidRDefault="00741687" w:rsidP="00634ABE">
      <w:pPr>
        <w:pStyle w:val="5"/>
        <w:numPr>
          <w:ilvl w:val="3"/>
          <w:numId w:val="19"/>
        </w:numPr>
      </w:pPr>
      <w:bookmarkStart w:id="2996"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96"/>
    </w:p>
    <w:p w14:paraId="4C179E2B" w14:textId="77777777" w:rsidR="00A930F7" w:rsidRPr="00575698" w:rsidRDefault="00E619C0" w:rsidP="00634ABE">
      <w:pPr>
        <w:pStyle w:val="5"/>
        <w:numPr>
          <w:ilvl w:val="3"/>
          <w:numId w:val="19"/>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411BAED6" w14:textId="77777777" w:rsidR="00957735" w:rsidRPr="003227B5" w:rsidRDefault="00E619C0" w:rsidP="00634ABE">
      <w:pPr>
        <w:pStyle w:val="5"/>
        <w:numPr>
          <w:ilvl w:val="3"/>
          <w:numId w:val="19"/>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5E0F3210" w14:textId="77777777" w:rsidR="00E619C0" w:rsidRPr="00575698" w:rsidRDefault="00957735" w:rsidP="00634ABE">
      <w:pPr>
        <w:pStyle w:val="5"/>
        <w:numPr>
          <w:ilvl w:val="3"/>
          <w:numId w:val="19"/>
        </w:numPr>
        <w:rPr>
          <w:rFonts w:eastAsia="Arial Unicode MS"/>
        </w:rPr>
      </w:pPr>
      <w:bookmarkStart w:id="2997"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97"/>
    </w:p>
    <w:p w14:paraId="0800865A" w14:textId="77777777" w:rsidR="00E71123" w:rsidRPr="00575698" w:rsidRDefault="0009014F" w:rsidP="00634ABE">
      <w:pPr>
        <w:pStyle w:val="4"/>
        <w:numPr>
          <w:ilvl w:val="2"/>
          <w:numId w:val="19"/>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233FEB">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172EEBD0" w14:textId="77777777" w:rsidR="00E71123" w:rsidRPr="00575698" w:rsidRDefault="00E71123" w:rsidP="00634ABE">
      <w:pPr>
        <w:pStyle w:val="5"/>
        <w:numPr>
          <w:ilvl w:val="3"/>
          <w:numId w:val="19"/>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7E19381E" w14:textId="77777777" w:rsidR="00E71123" w:rsidRPr="003227B5" w:rsidRDefault="00E71123" w:rsidP="00634ABE">
      <w:pPr>
        <w:pStyle w:val="5"/>
        <w:numPr>
          <w:ilvl w:val="3"/>
          <w:numId w:val="19"/>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288AC186" w14:textId="77777777" w:rsidR="0009014F" w:rsidRPr="00575698" w:rsidRDefault="0009014F" w:rsidP="00634ABE">
      <w:pPr>
        <w:pStyle w:val="5"/>
        <w:numPr>
          <w:ilvl w:val="3"/>
          <w:numId w:val="19"/>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233FEB">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233FEB">
        <w:t>8.6.6(1)</w:t>
      </w:r>
      <w:r w:rsidR="00E71123" w:rsidRPr="00061921">
        <w:fldChar w:fldCharType="end"/>
      </w:r>
      <w:r w:rsidR="00E71123" w:rsidRPr="003227B5">
        <w:t xml:space="preserve"> Полож</w:t>
      </w:r>
      <w:r w:rsidR="00E71123" w:rsidRPr="00575698">
        <w:t>ения</w:t>
      </w:r>
      <w:r w:rsidR="001E5DEB" w:rsidRPr="00575698">
        <w:t>.</w:t>
      </w:r>
    </w:p>
    <w:p w14:paraId="6E2EF76F" w14:textId="77777777" w:rsidR="002D0934" w:rsidRPr="00575698" w:rsidRDefault="001E5DEB" w:rsidP="00634ABE">
      <w:pPr>
        <w:pStyle w:val="4"/>
        <w:numPr>
          <w:ilvl w:val="2"/>
          <w:numId w:val="19"/>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1AD761A6" w14:textId="77777777" w:rsidR="002D0934" w:rsidRPr="00575698" w:rsidRDefault="002D0934" w:rsidP="00634ABE">
      <w:pPr>
        <w:pStyle w:val="4"/>
        <w:numPr>
          <w:ilvl w:val="2"/>
          <w:numId w:val="19"/>
        </w:numPr>
      </w:pPr>
      <w:r w:rsidRPr="00575698">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53C9EEC0" w14:textId="77777777" w:rsidR="001E5DEB" w:rsidRPr="00575698" w:rsidRDefault="00DD4C6E" w:rsidP="00634ABE">
      <w:pPr>
        <w:pStyle w:val="4"/>
        <w:numPr>
          <w:ilvl w:val="2"/>
          <w:numId w:val="19"/>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4D9269A" w14:textId="77777777" w:rsidR="00711886" w:rsidRPr="00575698" w:rsidRDefault="00711886" w:rsidP="00634ABE">
      <w:pPr>
        <w:pStyle w:val="4"/>
        <w:numPr>
          <w:ilvl w:val="2"/>
          <w:numId w:val="19"/>
        </w:numPr>
      </w:pPr>
      <w:r w:rsidRPr="00575698">
        <w:t xml:space="preserve">Постквалификация </w:t>
      </w:r>
      <w:r w:rsidR="004F4B15" w:rsidRPr="00575698">
        <w:t xml:space="preserve">в равной мере </w:t>
      </w:r>
      <w:r w:rsidRPr="00575698">
        <w:t>применяется ко всем уча</w:t>
      </w:r>
      <w:r w:rsidR="00EE4C4A">
        <w:t>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233FEB">
        <w:t>8.6.3</w:t>
      </w:r>
      <w:r w:rsidRPr="0013308E">
        <w:fldChar w:fldCharType="end"/>
      </w:r>
      <w:r w:rsidRPr="00575698">
        <w:t xml:space="preserve"> Положения, а именно:</w:t>
      </w:r>
    </w:p>
    <w:p w14:paraId="19AA962C" w14:textId="77777777" w:rsidR="00711886" w:rsidRPr="00575698" w:rsidRDefault="00711886" w:rsidP="00634ABE">
      <w:pPr>
        <w:pStyle w:val="5"/>
        <w:numPr>
          <w:ilvl w:val="3"/>
          <w:numId w:val="19"/>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404FE09D" w14:textId="77777777" w:rsidR="00711886" w:rsidRPr="00575698" w:rsidRDefault="00711886" w:rsidP="00634ABE">
      <w:pPr>
        <w:pStyle w:val="5"/>
        <w:numPr>
          <w:ilvl w:val="3"/>
          <w:numId w:val="19"/>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5368BD94" w14:textId="77777777" w:rsidR="00711886" w:rsidRPr="00575698" w:rsidRDefault="00EE4C4A" w:rsidP="00634ABE">
      <w:pPr>
        <w:pStyle w:val="5"/>
        <w:numPr>
          <w:ilvl w:val="3"/>
          <w:numId w:val="19"/>
        </w:numPr>
      </w:pPr>
      <w:r>
        <w:t>предмет постквалификации (п. </w:t>
      </w:r>
      <w:r w:rsidR="004623F8" w:rsidRPr="00061921">
        <w:fldChar w:fldCharType="begin"/>
      </w:r>
      <w:r w:rsidR="004623F8" w:rsidRPr="00575698">
        <w:instrText xml:space="preserve"> REF _Ref48921229 \w \h </w:instrText>
      </w:r>
      <w:r w:rsidR="002A1CE0" w:rsidRPr="00575698">
        <w:instrText xml:space="preserve"> \* MERGEFORMAT </w:instrText>
      </w:r>
      <w:r w:rsidR="004623F8" w:rsidRPr="00061921">
        <w:fldChar w:fldCharType="separate"/>
      </w:r>
      <w:r w:rsidR="00233FEB">
        <w:t>8.6.1</w:t>
      </w:r>
      <w:r w:rsidR="004623F8" w:rsidRPr="00061921">
        <w:fldChar w:fldCharType="end"/>
      </w:r>
      <w:r w:rsidR="004623F8"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004623F8" w:rsidRPr="00575698">
        <w:t>должн</w:t>
      </w:r>
      <w:r w:rsidR="00061921">
        <w:t>ы</w:t>
      </w:r>
      <w:r w:rsidR="004623F8" w:rsidRPr="00575698">
        <w:t xml:space="preserve"> быть идентичным</w:t>
      </w:r>
      <w:r w:rsidR="00061921">
        <w:t>и</w:t>
      </w:r>
      <w:r w:rsidR="004623F8" w:rsidRPr="00575698">
        <w:t xml:space="preserve"> в отношении любого из участников закупки, указанных в п.</w:t>
      </w:r>
      <w:r>
        <w:rPr>
          <w:lang w:val="en-US"/>
        </w:rPr>
        <w:t> </w:t>
      </w:r>
      <w:r w:rsidR="004623F8" w:rsidRPr="00061921">
        <w:fldChar w:fldCharType="begin"/>
      </w:r>
      <w:r w:rsidR="004623F8" w:rsidRPr="00575698">
        <w:instrText xml:space="preserve"> REF _Ref412475899 \w \h </w:instrText>
      </w:r>
      <w:r w:rsidR="002A1CE0" w:rsidRPr="00575698">
        <w:instrText xml:space="preserve"> \* MERGEFORMAT </w:instrText>
      </w:r>
      <w:r w:rsidR="004623F8" w:rsidRPr="00061921">
        <w:fldChar w:fldCharType="separate"/>
      </w:r>
      <w:r w:rsidR="00233FEB">
        <w:t>8.6.3</w:t>
      </w:r>
      <w:r w:rsidR="004623F8" w:rsidRPr="00061921">
        <w:fldChar w:fldCharType="end"/>
      </w:r>
      <w:r w:rsidR="004623F8" w:rsidRPr="00575698">
        <w:t xml:space="preserve"> Положения;</w:t>
      </w:r>
    </w:p>
    <w:p w14:paraId="743DA8BC" w14:textId="77777777" w:rsidR="004623F8" w:rsidRPr="00575698" w:rsidRDefault="004623F8" w:rsidP="00634ABE">
      <w:pPr>
        <w:pStyle w:val="5"/>
        <w:numPr>
          <w:ilvl w:val="3"/>
          <w:numId w:val="19"/>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C7F298E" w14:textId="77777777" w:rsidR="00EA284A" w:rsidRPr="00575698" w:rsidRDefault="00940B57" w:rsidP="00634ABE">
      <w:pPr>
        <w:pStyle w:val="3"/>
        <w:numPr>
          <w:ilvl w:val="1"/>
          <w:numId w:val="19"/>
        </w:numPr>
        <w:ind w:left="1134"/>
      </w:pPr>
      <w:bookmarkStart w:id="2998" w:name="_Hlt310263771"/>
      <w:bookmarkStart w:id="2999" w:name="_Hlt299367893"/>
      <w:bookmarkStart w:id="3000" w:name="_Toc266995620"/>
      <w:bookmarkStart w:id="3001" w:name="_Toc266998908"/>
      <w:bookmarkStart w:id="3002" w:name="_Toc267034565"/>
      <w:bookmarkStart w:id="3003" w:name="_Toc268075474"/>
      <w:bookmarkStart w:id="3004" w:name="_Toc268245121"/>
      <w:bookmarkStart w:id="3005" w:name="_Toc268245398"/>
      <w:bookmarkStart w:id="3006" w:name="_Toc266995621"/>
      <w:bookmarkStart w:id="3007" w:name="_Toc266998909"/>
      <w:bookmarkStart w:id="3008" w:name="_Toc267034566"/>
      <w:bookmarkStart w:id="3009" w:name="_Toc268075475"/>
      <w:bookmarkStart w:id="3010" w:name="_Toc268245122"/>
      <w:bookmarkStart w:id="3011" w:name="_Toc268245399"/>
      <w:bookmarkStart w:id="3012" w:name="_Toc268245402"/>
      <w:bookmarkStart w:id="3013" w:name="_Toc268245403"/>
      <w:bookmarkStart w:id="3014" w:name="_Toc268245404"/>
      <w:bookmarkStart w:id="3015" w:name="_Toc268245405"/>
      <w:bookmarkStart w:id="3016" w:name="_Toc268245407"/>
      <w:bookmarkStart w:id="3017" w:name="_Toc268245408"/>
      <w:bookmarkStart w:id="3018" w:name="_Toc268245409"/>
      <w:bookmarkStart w:id="3019" w:name="_Toc268245410"/>
      <w:bookmarkStart w:id="3020" w:name="_Toc268245411"/>
      <w:bookmarkStart w:id="3021" w:name="_Toc268245412"/>
      <w:bookmarkStart w:id="3022" w:name="_Toc268245413"/>
      <w:bookmarkStart w:id="3023" w:name="_Toc268245414"/>
      <w:bookmarkStart w:id="3024" w:name="_Toc268245416"/>
      <w:bookmarkStart w:id="3025" w:name="_Toc268245417"/>
      <w:bookmarkStart w:id="3026" w:name="_Toc268245419"/>
      <w:bookmarkStart w:id="3027" w:name="_Toc266998918"/>
      <w:bookmarkStart w:id="3028" w:name="_Toc267034575"/>
      <w:bookmarkStart w:id="3029" w:name="_Toc268075484"/>
      <w:bookmarkStart w:id="3030" w:name="_Toc268245130"/>
      <w:bookmarkStart w:id="3031" w:name="_Toc268245420"/>
      <w:bookmarkStart w:id="3032" w:name="_Toc268245423"/>
      <w:bookmarkStart w:id="3033" w:name="_Toc268245424"/>
      <w:bookmarkStart w:id="3034" w:name="_Toc268245426"/>
      <w:bookmarkStart w:id="3035" w:name="_Toc268245427"/>
      <w:bookmarkStart w:id="3036" w:name="_Toc268245429"/>
      <w:bookmarkStart w:id="3037" w:name="_Toc268245430"/>
      <w:bookmarkStart w:id="3038" w:name="_Toc268245431"/>
      <w:bookmarkStart w:id="3039" w:name="_Toc268245432"/>
      <w:bookmarkStart w:id="3040" w:name="_Toc268245433"/>
      <w:bookmarkStart w:id="3041" w:name="_Toc268245435"/>
      <w:bookmarkStart w:id="3042" w:name="_Toc268245436"/>
      <w:bookmarkStart w:id="3043" w:name="_Toc268245437"/>
      <w:bookmarkStart w:id="3044" w:name="_Toc268245438"/>
      <w:bookmarkStart w:id="3045" w:name="_Toc268245439"/>
      <w:bookmarkStart w:id="3046" w:name="_Toc268245440"/>
      <w:bookmarkStart w:id="3047" w:name="_Toc268245441"/>
      <w:bookmarkStart w:id="3048" w:name="_Toc268245442"/>
      <w:bookmarkStart w:id="3049" w:name="_Toc268245443"/>
      <w:bookmarkStart w:id="3050" w:name="_Toc268245445"/>
      <w:bookmarkStart w:id="3051" w:name="_Toc268245446"/>
      <w:bookmarkStart w:id="3052" w:name="_Toc268245447"/>
      <w:bookmarkStart w:id="3053" w:name="_Toc266998921"/>
      <w:bookmarkStart w:id="3054" w:name="_Toc267034578"/>
      <w:bookmarkStart w:id="3055" w:name="_Toc268075487"/>
      <w:bookmarkStart w:id="3056" w:name="_Toc268245133"/>
      <w:bookmarkStart w:id="3057" w:name="_Toc268245448"/>
      <w:bookmarkStart w:id="3058" w:name="_Toc268245449"/>
      <w:bookmarkStart w:id="3059" w:name="_Toc268245450"/>
      <w:bookmarkStart w:id="3060" w:name="_Toc268245451"/>
      <w:bookmarkStart w:id="3061" w:name="_Toc268245452"/>
      <w:bookmarkStart w:id="3062" w:name="_Toc268245454"/>
      <w:bookmarkStart w:id="3063" w:name="_Toc268245458"/>
      <w:bookmarkStart w:id="3064" w:name="_Toc268245459"/>
      <w:bookmarkStart w:id="3065" w:name="_Toc268245461"/>
      <w:bookmarkStart w:id="3066" w:name="_Toc268245462"/>
      <w:bookmarkStart w:id="3067" w:name="_Toc268245463"/>
      <w:bookmarkStart w:id="3068" w:name="_Toc268245464"/>
      <w:bookmarkStart w:id="3069" w:name="_Toc268245465"/>
      <w:bookmarkStart w:id="3070" w:name="_Toc268245469"/>
      <w:bookmarkStart w:id="3071" w:name="_Toc268245471"/>
      <w:bookmarkStart w:id="3072" w:name="_Toc268245138"/>
      <w:bookmarkStart w:id="3073" w:name="_Toc268245475"/>
      <w:bookmarkStart w:id="3074" w:name="_Toc268245139"/>
      <w:bookmarkStart w:id="3075" w:name="_Toc268245476"/>
      <w:bookmarkStart w:id="3076" w:name="_Toc268245140"/>
      <w:bookmarkStart w:id="3077" w:name="_Toc268245477"/>
      <w:bookmarkStart w:id="3078" w:name="_Toc268245141"/>
      <w:bookmarkStart w:id="3079" w:name="_Toc268245478"/>
      <w:bookmarkStart w:id="3080" w:name="_Toc268245142"/>
      <w:bookmarkStart w:id="3081" w:name="_Toc268245479"/>
      <w:bookmarkStart w:id="3082" w:name="_Toc268245144"/>
      <w:bookmarkStart w:id="3083" w:name="_Toc268245481"/>
      <w:bookmarkStart w:id="3084" w:name="_Toc268245145"/>
      <w:bookmarkStart w:id="3085" w:name="_Toc268245482"/>
      <w:bookmarkStart w:id="3086" w:name="_Toc268245146"/>
      <w:bookmarkStart w:id="3087" w:name="_Toc268245483"/>
      <w:bookmarkStart w:id="3088" w:name="_Hlt266999296"/>
      <w:bookmarkStart w:id="3089" w:name="_Hlt266997423"/>
      <w:bookmarkStart w:id="3090" w:name="_Hlt266999305"/>
      <w:bookmarkStart w:id="3091" w:name="_Toc408775944"/>
      <w:bookmarkStart w:id="3092" w:name="_Toc408779135"/>
      <w:bookmarkStart w:id="3093" w:name="_Toc408780736"/>
      <w:bookmarkStart w:id="3094" w:name="_Toc408840795"/>
      <w:bookmarkStart w:id="3095" w:name="_Toc408842220"/>
      <w:bookmarkStart w:id="3096" w:name="_Ref341093450"/>
      <w:bookmarkStart w:id="3097" w:name="_Ref341093726"/>
      <w:bookmarkStart w:id="3098" w:name="_Toc368984293"/>
      <w:bookmarkStart w:id="3099" w:name="_Toc407284695"/>
      <w:bookmarkStart w:id="3100" w:name="_Toc407291423"/>
      <w:bookmarkStart w:id="3101" w:name="_Toc407300223"/>
      <w:bookmarkStart w:id="3102" w:name="_Toc407296773"/>
      <w:bookmarkStart w:id="3103" w:name="_Toc407714546"/>
      <w:bookmarkStart w:id="3104" w:name="_Toc407716711"/>
      <w:bookmarkStart w:id="3105" w:name="_Toc407722963"/>
      <w:bookmarkStart w:id="3106" w:name="_Toc407720393"/>
      <w:bookmarkStart w:id="3107" w:name="_Toc408003533"/>
      <w:bookmarkStart w:id="3108" w:name="_Toc408004289"/>
      <w:bookmarkStart w:id="3109" w:name="_Toc408161530"/>
      <w:bookmarkStart w:id="3110" w:name="_Toc408439752"/>
      <w:bookmarkStart w:id="3111" w:name="_Toc408446858"/>
      <w:bookmarkStart w:id="3112" w:name="_Toc408447122"/>
      <w:bookmarkStart w:id="3113" w:name="_Toc407992622"/>
      <w:bookmarkStart w:id="3114" w:name="_Toc407999050"/>
      <w:bookmarkStart w:id="3115" w:name="_Toc282982222"/>
      <w:bookmarkStart w:id="3116" w:name="_Toc409088659"/>
      <w:bookmarkStart w:id="3117" w:name="_Toc409088852"/>
      <w:bookmarkStart w:id="3118" w:name="_Toc409089545"/>
      <w:bookmarkStart w:id="3119" w:name="_Toc409089749"/>
      <w:bookmarkStart w:id="3120" w:name="_Toc409090433"/>
      <w:bookmarkStart w:id="3121" w:name="_Toc409113226"/>
      <w:bookmarkStart w:id="3122" w:name="_Toc409174008"/>
      <w:bookmarkStart w:id="3123" w:name="_Toc409174702"/>
      <w:bookmarkStart w:id="3124" w:name="_Toc409189102"/>
      <w:bookmarkStart w:id="3125" w:name="_Toc283058536"/>
      <w:bookmarkStart w:id="3126" w:name="_Toc409204326"/>
      <w:bookmarkStart w:id="3127" w:name="_Toc409474730"/>
      <w:bookmarkStart w:id="3128" w:name="_Toc409528439"/>
      <w:bookmarkStart w:id="3129" w:name="_Toc409630142"/>
      <w:bookmarkStart w:id="3130" w:name="_Toc409703588"/>
      <w:bookmarkStart w:id="3131" w:name="_Toc409711752"/>
      <w:bookmarkStart w:id="3132" w:name="_Toc409715472"/>
      <w:bookmarkStart w:id="3133" w:name="_Toc409721489"/>
      <w:bookmarkStart w:id="3134" w:name="_Toc409720620"/>
      <w:bookmarkStart w:id="3135" w:name="_Toc409721707"/>
      <w:bookmarkStart w:id="3136" w:name="_Toc409807425"/>
      <w:bookmarkStart w:id="3137" w:name="_Toc409812144"/>
      <w:bookmarkStart w:id="3138" w:name="_Toc283764372"/>
      <w:bookmarkStart w:id="3139" w:name="_Toc409908705"/>
      <w:bookmarkStart w:id="3140" w:name="_Toc410902878"/>
      <w:bookmarkStart w:id="3141" w:name="_Toc410907888"/>
      <w:bookmarkStart w:id="3142" w:name="_Toc410908077"/>
      <w:bookmarkStart w:id="3143" w:name="_Toc410910870"/>
      <w:bookmarkStart w:id="3144" w:name="_Toc410911143"/>
      <w:bookmarkStart w:id="3145" w:name="_Toc410920242"/>
      <w:bookmarkStart w:id="3146" w:name="_Toc411279882"/>
      <w:bookmarkStart w:id="3147" w:name="_Toc411626608"/>
      <w:bookmarkStart w:id="3148" w:name="_Toc411632151"/>
      <w:bookmarkStart w:id="3149" w:name="_Toc411882059"/>
      <w:bookmarkStart w:id="3150" w:name="_Toc411941069"/>
      <w:bookmarkStart w:id="3151" w:name="_Toc285801518"/>
      <w:bookmarkStart w:id="3152" w:name="_Toc411949544"/>
      <w:bookmarkStart w:id="3153" w:name="_Toc412111185"/>
      <w:bookmarkStart w:id="3154" w:name="_Toc285977789"/>
      <w:bookmarkStart w:id="3155" w:name="_Toc412127952"/>
      <w:bookmarkStart w:id="3156" w:name="_Toc285999918"/>
      <w:bookmarkStart w:id="3157" w:name="_Toc412218401"/>
      <w:bookmarkStart w:id="3158" w:name="_Toc412543686"/>
      <w:bookmarkStart w:id="3159" w:name="_Toc412551431"/>
      <w:bookmarkStart w:id="3160" w:name="_Toc412760302"/>
      <w:bookmarkStart w:id="3161" w:name="_Toc453143239"/>
      <w:bookmarkStart w:id="3162" w:name="_Toc5978351"/>
      <w:bookmarkStart w:id="3163" w:name="_Toc113011773"/>
      <w:bookmarkStart w:id="3164" w:name="_Toc408003290"/>
      <w:bookmarkStart w:id="3165" w:name="_Ref270282081"/>
      <w:bookmarkStart w:id="3166" w:name="_Toc368984166"/>
      <w:bookmarkEnd w:id="2622"/>
      <w:bookmarkEnd w:id="2623"/>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r w:rsidRPr="00575698">
        <w:t>Выбор нескольких победителей</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356A3721" w14:textId="77777777" w:rsidR="00FB0626" w:rsidRPr="00575698" w:rsidRDefault="005516E1" w:rsidP="00634ABE">
      <w:pPr>
        <w:pStyle w:val="4"/>
        <w:numPr>
          <w:ilvl w:val="2"/>
          <w:numId w:val="19"/>
        </w:numPr>
      </w:pPr>
      <w:bookmarkStart w:id="3167" w:name="_Ref341093921"/>
      <w:bookmarkEnd w:id="3164"/>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46D1C148" w14:textId="77777777" w:rsidR="00257A6D" w:rsidRPr="00575698" w:rsidRDefault="00257A6D" w:rsidP="00634ABE">
      <w:pPr>
        <w:pStyle w:val="5"/>
        <w:numPr>
          <w:ilvl w:val="3"/>
          <w:numId w:val="19"/>
        </w:numPr>
      </w:pPr>
      <w:bookmarkStart w:id="3168"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68"/>
    </w:p>
    <w:p w14:paraId="77F0CE41" w14:textId="77777777" w:rsidR="00257A6D" w:rsidRPr="00575698" w:rsidRDefault="00257A6D" w:rsidP="00634ABE">
      <w:pPr>
        <w:pStyle w:val="5"/>
        <w:numPr>
          <w:ilvl w:val="3"/>
          <w:numId w:val="19"/>
        </w:numPr>
      </w:pPr>
      <w:bookmarkStart w:id="3169"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69"/>
    </w:p>
    <w:p w14:paraId="6C25916A" w14:textId="77777777" w:rsidR="00F5727D" w:rsidRPr="00575698" w:rsidRDefault="00FB0626" w:rsidP="00634ABE">
      <w:pPr>
        <w:pStyle w:val="4"/>
        <w:keepNext/>
        <w:numPr>
          <w:ilvl w:val="2"/>
          <w:numId w:val="19"/>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78488ECF" w14:textId="77777777" w:rsidR="00F5727D" w:rsidRPr="00575698" w:rsidRDefault="00FB0626" w:rsidP="00634ABE">
      <w:pPr>
        <w:pStyle w:val="5"/>
        <w:numPr>
          <w:ilvl w:val="3"/>
          <w:numId w:val="19"/>
        </w:numPr>
      </w:pPr>
      <w:r w:rsidRPr="00575698">
        <w:t xml:space="preserve">порядок </w:t>
      </w:r>
      <w:r w:rsidR="00A33DE7" w:rsidRPr="00575698">
        <w:t>определения победителей</w:t>
      </w:r>
      <w:r w:rsidR="00F5727D" w:rsidRPr="00575698">
        <w:t>;</w:t>
      </w:r>
    </w:p>
    <w:p w14:paraId="129B8C6B" w14:textId="77777777" w:rsidR="00FB0626" w:rsidRPr="00575698" w:rsidRDefault="00A33DE7" w:rsidP="00634ABE">
      <w:pPr>
        <w:pStyle w:val="5"/>
        <w:numPr>
          <w:ilvl w:val="3"/>
          <w:numId w:val="19"/>
        </w:numPr>
      </w:pPr>
      <w:r w:rsidRPr="00575698">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7466AA07" w14:textId="77777777" w:rsidR="00D06235" w:rsidRPr="00575698" w:rsidRDefault="00D06235" w:rsidP="00634ABE">
      <w:pPr>
        <w:pStyle w:val="4"/>
        <w:keepNext/>
        <w:numPr>
          <w:ilvl w:val="2"/>
          <w:numId w:val="19"/>
        </w:numPr>
      </w:pPr>
      <w:bookmarkStart w:id="3170" w:name="_Ref410945632"/>
      <w:bookmarkStart w:id="3171"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70"/>
    </w:p>
    <w:p w14:paraId="2195C17C" w14:textId="77777777" w:rsidR="00F5727D" w:rsidRPr="00575698" w:rsidRDefault="00F5727D" w:rsidP="00634ABE">
      <w:pPr>
        <w:pStyle w:val="5"/>
        <w:numPr>
          <w:ilvl w:val="3"/>
          <w:numId w:val="19"/>
        </w:numPr>
      </w:pPr>
      <w:r w:rsidRPr="00575698">
        <w:t>порядок определения победителей;</w:t>
      </w:r>
    </w:p>
    <w:p w14:paraId="092C7E1A" w14:textId="77777777" w:rsidR="00D06235" w:rsidRPr="00575698" w:rsidRDefault="00D06235" w:rsidP="00634ABE">
      <w:pPr>
        <w:pStyle w:val="5"/>
        <w:numPr>
          <w:ilvl w:val="3"/>
          <w:numId w:val="19"/>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EE4C4A">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233FEB">
        <w:t>8.7.6</w:t>
      </w:r>
      <w:r w:rsidR="00D008B8" w:rsidRPr="00061921">
        <w:fldChar w:fldCharType="end"/>
      </w:r>
      <w:r w:rsidR="00D008B8" w:rsidRPr="00575698">
        <w:t xml:space="preserve"> Положения</w:t>
      </w:r>
      <w:r w:rsidR="00444F09" w:rsidRPr="00575698">
        <w:t>;</w:t>
      </w:r>
    </w:p>
    <w:p w14:paraId="0AEE6CF0" w14:textId="77777777" w:rsidR="00D06235" w:rsidRPr="00575698" w:rsidRDefault="00D06235" w:rsidP="00634ABE">
      <w:pPr>
        <w:pStyle w:val="5"/>
        <w:numPr>
          <w:ilvl w:val="3"/>
          <w:numId w:val="19"/>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77D5DD38" w14:textId="77777777" w:rsidR="00D06235" w:rsidRPr="00575698" w:rsidRDefault="00D06235" w:rsidP="00634ABE">
      <w:pPr>
        <w:pStyle w:val="5"/>
        <w:numPr>
          <w:ilvl w:val="3"/>
          <w:numId w:val="19"/>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294A9B9" w14:textId="77777777" w:rsidR="004B76BC" w:rsidRPr="00575698" w:rsidRDefault="00C34108" w:rsidP="00634ABE">
      <w:pPr>
        <w:pStyle w:val="4"/>
        <w:numPr>
          <w:ilvl w:val="2"/>
          <w:numId w:val="19"/>
        </w:numPr>
      </w:pPr>
      <w:bookmarkStart w:id="3172"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71"/>
      <w:bookmarkEnd w:id="3172"/>
    </w:p>
    <w:p w14:paraId="7C400C20" w14:textId="77777777" w:rsidR="00FB0626" w:rsidRPr="00575698" w:rsidRDefault="00AD68EC" w:rsidP="00634ABE">
      <w:pPr>
        <w:pStyle w:val="4"/>
        <w:keepNext/>
        <w:numPr>
          <w:ilvl w:val="2"/>
          <w:numId w:val="19"/>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67"/>
    <w:p w14:paraId="401E135F" w14:textId="77777777" w:rsidR="00DE10AA" w:rsidRPr="00575698" w:rsidRDefault="00917D81" w:rsidP="00634ABE">
      <w:pPr>
        <w:pStyle w:val="5"/>
        <w:numPr>
          <w:ilvl w:val="3"/>
          <w:numId w:val="19"/>
        </w:numPr>
      </w:pPr>
      <w:r w:rsidRPr="00575698">
        <w:t>Н</w:t>
      </w:r>
      <w:r w:rsidR="00AA1DAB" w:rsidRPr="00575698">
        <w:t>И</w:t>
      </w:r>
      <w:r w:rsidRPr="00575698">
        <w:t>Р</w:t>
      </w:r>
      <w:r w:rsidR="00DE10AA" w:rsidRPr="00575698">
        <w:t>;</w:t>
      </w:r>
    </w:p>
    <w:p w14:paraId="5CDA0524" w14:textId="77777777" w:rsidR="00940B57" w:rsidRPr="00575698" w:rsidRDefault="00DE10AA" w:rsidP="00634ABE">
      <w:pPr>
        <w:pStyle w:val="5"/>
        <w:numPr>
          <w:ilvl w:val="3"/>
          <w:numId w:val="19"/>
        </w:numPr>
      </w:pPr>
      <w:r w:rsidRPr="00575698">
        <w:t>консультационные услуги</w:t>
      </w:r>
      <w:r w:rsidR="00940B57" w:rsidRPr="00575698">
        <w:t>;</w:t>
      </w:r>
    </w:p>
    <w:p w14:paraId="330429EB" w14:textId="77777777" w:rsidR="00940B57" w:rsidRPr="00575698" w:rsidRDefault="00940B57" w:rsidP="00634ABE">
      <w:pPr>
        <w:pStyle w:val="5"/>
        <w:numPr>
          <w:ilvl w:val="3"/>
          <w:numId w:val="19"/>
        </w:numPr>
      </w:pPr>
      <w:r w:rsidRPr="00575698">
        <w:t>поставка продуктов питания;</w:t>
      </w:r>
    </w:p>
    <w:p w14:paraId="41C8EF2B" w14:textId="77777777" w:rsidR="00DE10AA" w:rsidRPr="00575698" w:rsidRDefault="0097481B" w:rsidP="00634ABE">
      <w:pPr>
        <w:pStyle w:val="5"/>
        <w:numPr>
          <w:ilvl w:val="3"/>
          <w:numId w:val="19"/>
        </w:numPr>
      </w:pPr>
      <w:r w:rsidRPr="00575698">
        <w:t>услуги по санаторно-курортному лечению</w:t>
      </w:r>
      <w:r w:rsidR="00DE10AA" w:rsidRPr="00575698">
        <w:t>;</w:t>
      </w:r>
    </w:p>
    <w:p w14:paraId="548C1372" w14:textId="77777777" w:rsidR="00F70577" w:rsidRPr="00575698" w:rsidRDefault="00DE10AA" w:rsidP="00634ABE">
      <w:pPr>
        <w:pStyle w:val="5"/>
        <w:numPr>
          <w:ilvl w:val="3"/>
          <w:numId w:val="19"/>
        </w:numPr>
      </w:pPr>
      <w:r w:rsidRPr="00575698">
        <w:t>продукция, единичные расценки по которой устанавливаются заранее по перечню (прейскуранту)</w:t>
      </w:r>
      <w:r w:rsidR="00F70577" w:rsidRPr="00575698">
        <w:t>;</w:t>
      </w:r>
    </w:p>
    <w:p w14:paraId="1CD2D98D" w14:textId="77777777" w:rsidR="00841333" w:rsidRPr="00575698" w:rsidRDefault="0097481B" w:rsidP="00634ABE">
      <w:pPr>
        <w:pStyle w:val="5"/>
        <w:numPr>
          <w:ilvl w:val="3"/>
          <w:numId w:val="19"/>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5FF0C798" w14:textId="77777777" w:rsidR="00C02C5B" w:rsidRPr="00575698" w:rsidRDefault="00665E8B" w:rsidP="00634ABE">
      <w:pPr>
        <w:pStyle w:val="5"/>
        <w:numPr>
          <w:ilvl w:val="3"/>
          <w:numId w:val="19"/>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3325F619" w14:textId="77777777" w:rsidR="008F6C18" w:rsidRPr="00575698" w:rsidRDefault="008F6C18" w:rsidP="00634ABE">
      <w:pPr>
        <w:pStyle w:val="4"/>
        <w:numPr>
          <w:ilvl w:val="2"/>
          <w:numId w:val="19"/>
        </w:numPr>
      </w:pPr>
      <w:bookmarkStart w:id="3173"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233FEB">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73"/>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525EFBCA" w14:textId="77777777" w:rsidR="008E09C3" w:rsidRPr="00575698" w:rsidRDefault="008E09C3" w:rsidP="003227B5">
      <w:pPr>
        <w:pStyle w:val="12"/>
        <w:numPr>
          <w:ilvl w:val="0"/>
          <w:numId w:val="2"/>
        </w:numPr>
        <w:ind w:left="1418" w:hanging="1418"/>
      </w:pPr>
      <w:bookmarkStart w:id="3174" w:name="_Toc451270860"/>
      <w:bookmarkStart w:id="3175" w:name="_Toc451271066"/>
      <w:bookmarkStart w:id="3176" w:name="_Toc451771759"/>
      <w:bookmarkStart w:id="3177" w:name="_Toc451782803"/>
      <w:bookmarkStart w:id="3178" w:name="_Toc452930953"/>
      <w:bookmarkStart w:id="3179" w:name="_Toc452931309"/>
      <w:bookmarkStart w:id="3180" w:name="_Toc452979266"/>
      <w:bookmarkStart w:id="3181" w:name="_Toc452979621"/>
      <w:bookmarkStart w:id="3182" w:name="_Toc451180098"/>
      <w:bookmarkStart w:id="3183" w:name="_Toc451180302"/>
      <w:bookmarkStart w:id="3184" w:name="_Toc451208241"/>
      <w:bookmarkStart w:id="3185" w:name="_Toc451270861"/>
      <w:bookmarkStart w:id="3186" w:name="_Toc451271067"/>
      <w:bookmarkStart w:id="3187" w:name="_Toc451771760"/>
      <w:bookmarkStart w:id="3188" w:name="_Toc451782804"/>
      <w:bookmarkStart w:id="3189" w:name="_Toc452930954"/>
      <w:bookmarkStart w:id="3190" w:name="_Toc452931310"/>
      <w:bookmarkStart w:id="3191" w:name="_Toc452979267"/>
      <w:bookmarkStart w:id="3192" w:name="_Toc452979622"/>
      <w:bookmarkStart w:id="3193" w:name="_Toc412539758"/>
      <w:bookmarkStart w:id="3194" w:name="_Toc412540752"/>
      <w:bookmarkStart w:id="3195" w:name="_Toc412541057"/>
      <w:bookmarkStart w:id="3196" w:name="_Toc412542435"/>
      <w:bookmarkStart w:id="3197" w:name="_Toc412542641"/>
      <w:bookmarkStart w:id="3198" w:name="_Toc412542904"/>
      <w:bookmarkStart w:id="3199" w:name="_Toc412543687"/>
      <w:bookmarkStart w:id="3200" w:name="_Toc412543893"/>
      <w:bookmarkStart w:id="3201" w:name="_Toc412545025"/>
      <w:bookmarkStart w:id="3202" w:name="_Toc412545579"/>
      <w:bookmarkStart w:id="3203" w:name="_Toc412545785"/>
      <w:bookmarkStart w:id="3204" w:name="_Toc412546545"/>
      <w:bookmarkStart w:id="3205" w:name="_Toc412547620"/>
      <w:bookmarkStart w:id="3206" w:name="_Toc412547278"/>
      <w:bookmarkStart w:id="3207" w:name="_Toc412547826"/>
      <w:bookmarkStart w:id="3208" w:name="_Toc412548032"/>
      <w:bookmarkStart w:id="3209" w:name="_Toc412548369"/>
      <w:bookmarkStart w:id="3210" w:name="_Toc412550348"/>
      <w:bookmarkStart w:id="3211" w:name="_Toc412550554"/>
      <w:bookmarkStart w:id="3212" w:name="_Toc412551020"/>
      <w:bookmarkStart w:id="3213" w:name="_Toc412551226"/>
      <w:bookmarkStart w:id="3214" w:name="_Toc412551432"/>
      <w:bookmarkStart w:id="3215" w:name="_Toc412557004"/>
      <w:bookmarkStart w:id="3216" w:name="_Toc407284704"/>
      <w:bookmarkStart w:id="3217" w:name="_Toc407291432"/>
      <w:bookmarkStart w:id="3218" w:name="_Toc407300232"/>
      <w:bookmarkStart w:id="3219" w:name="_Toc407296782"/>
      <w:bookmarkStart w:id="3220" w:name="_Toc407714547"/>
      <w:bookmarkStart w:id="3221" w:name="_Toc407716712"/>
      <w:bookmarkStart w:id="3222" w:name="_Toc407722964"/>
      <w:bookmarkStart w:id="3223" w:name="_Toc407720394"/>
      <w:bookmarkStart w:id="3224" w:name="_Toc407992623"/>
      <w:bookmarkStart w:id="3225" w:name="_Toc407999051"/>
      <w:bookmarkStart w:id="3226" w:name="_Toc408003291"/>
      <w:bookmarkStart w:id="3227" w:name="_Toc408003534"/>
      <w:bookmarkStart w:id="3228" w:name="_Toc408004290"/>
      <w:bookmarkStart w:id="3229" w:name="_Toc408161531"/>
      <w:bookmarkStart w:id="3230" w:name="_Toc408439753"/>
      <w:bookmarkStart w:id="3231" w:name="_Toc408446859"/>
      <w:bookmarkStart w:id="3232" w:name="_Toc408447123"/>
      <w:bookmarkStart w:id="3233" w:name="_Toc408775945"/>
      <w:bookmarkStart w:id="3234" w:name="_Toc408779136"/>
      <w:bookmarkStart w:id="3235" w:name="_Toc408780737"/>
      <w:bookmarkStart w:id="3236" w:name="_Toc408840796"/>
      <w:bookmarkStart w:id="3237" w:name="_Toc408842221"/>
      <w:bookmarkStart w:id="3238" w:name="_Toc282982223"/>
      <w:bookmarkStart w:id="3239" w:name="_Toc409088660"/>
      <w:bookmarkStart w:id="3240" w:name="_Toc409088853"/>
      <w:bookmarkStart w:id="3241" w:name="_Toc409089546"/>
      <w:bookmarkStart w:id="3242" w:name="_Toc409089750"/>
      <w:bookmarkStart w:id="3243" w:name="_Toc409090434"/>
      <w:bookmarkStart w:id="3244" w:name="_Toc409113227"/>
      <w:bookmarkStart w:id="3245" w:name="_Toc409174009"/>
      <w:bookmarkStart w:id="3246" w:name="_Toc409174703"/>
      <w:bookmarkStart w:id="3247" w:name="_Toc409189103"/>
      <w:bookmarkStart w:id="3248" w:name="_Toc409198839"/>
      <w:bookmarkStart w:id="3249" w:name="_Toc283058537"/>
      <w:bookmarkStart w:id="3250" w:name="_Toc409204327"/>
      <w:bookmarkStart w:id="3251" w:name="_Toc409474731"/>
      <w:bookmarkStart w:id="3252" w:name="_Toc409528440"/>
      <w:bookmarkStart w:id="3253" w:name="_Toc409630143"/>
      <w:bookmarkStart w:id="3254" w:name="_Toc409703589"/>
      <w:bookmarkStart w:id="3255" w:name="_Toc409711753"/>
      <w:bookmarkStart w:id="3256" w:name="_Toc409715473"/>
      <w:bookmarkStart w:id="3257" w:name="_Toc409721490"/>
      <w:bookmarkStart w:id="3258" w:name="_Toc409720621"/>
      <w:bookmarkStart w:id="3259" w:name="_Toc409721708"/>
      <w:bookmarkStart w:id="3260" w:name="_Toc409807426"/>
      <w:bookmarkStart w:id="3261" w:name="_Toc409812145"/>
      <w:bookmarkStart w:id="3262" w:name="_Toc283764373"/>
      <w:bookmarkStart w:id="3263" w:name="_Toc409908706"/>
      <w:bookmarkStart w:id="3264" w:name="_Toc410902879"/>
      <w:bookmarkStart w:id="3265" w:name="_Toc410907889"/>
      <w:bookmarkStart w:id="3266" w:name="_Toc410908078"/>
      <w:bookmarkStart w:id="3267" w:name="_Toc410910871"/>
      <w:bookmarkStart w:id="3268" w:name="_Toc410911144"/>
      <w:bookmarkStart w:id="3269" w:name="_Toc410920243"/>
      <w:bookmarkStart w:id="3270" w:name="_Toc411279883"/>
      <w:bookmarkStart w:id="3271" w:name="_Toc411626609"/>
      <w:bookmarkStart w:id="3272" w:name="_Toc411632152"/>
      <w:bookmarkStart w:id="3273" w:name="_Toc411882060"/>
      <w:bookmarkStart w:id="3274" w:name="_Toc411941070"/>
      <w:bookmarkStart w:id="3275" w:name="_Toc285801519"/>
      <w:bookmarkStart w:id="3276" w:name="_Toc411949545"/>
      <w:bookmarkStart w:id="3277" w:name="_Toc412111186"/>
      <w:bookmarkStart w:id="3278" w:name="_Toc285977790"/>
      <w:bookmarkStart w:id="3279" w:name="_Toc412127953"/>
      <w:bookmarkStart w:id="3280" w:name="_Toc285999919"/>
      <w:bookmarkStart w:id="3281" w:name="_Toc412218402"/>
      <w:bookmarkStart w:id="3282" w:name="_Toc412543688"/>
      <w:bookmarkStart w:id="3283" w:name="_Toc412551433"/>
      <w:bookmarkStart w:id="3284" w:name="_Toc412760303"/>
      <w:bookmarkStart w:id="3285" w:name="_Toc453143240"/>
      <w:bookmarkStart w:id="3286" w:name="_Toc5978352"/>
      <w:bookmarkStart w:id="3287" w:name="_Toc113011774"/>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r w:rsidRPr="00575698">
        <w:t>Планирование закупок</w:t>
      </w:r>
      <w:bookmarkEnd w:id="3165"/>
      <w:bookmarkEnd w:id="3166"/>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20EE6501" w14:textId="77777777" w:rsidR="00C933F8" w:rsidRPr="00575698" w:rsidRDefault="00C933F8" w:rsidP="00634ABE">
      <w:pPr>
        <w:pStyle w:val="2"/>
        <w:numPr>
          <w:ilvl w:val="0"/>
          <w:numId w:val="19"/>
        </w:numPr>
      </w:pPr>
      <w:bookmarkStart w:id="3288" w:name="_Toc282982224"/>
      <w:bookmarkStart w:id="3289" w:name="_Toc409088661"/>
      <w:bookmarkStart w:id="3290" w:name="_Toc409088854"/>
      <w:bookmarkStart w:id="3291" w:name="_Toc409089547"/>
      <w:bookmarkStart w:id="3292" w:name="_Toc409089751"/>
      <w:bookmarkStart w:id="3293" w:name="_Toc409090435"/>
      <w:bookmarkStart w:id="3294" w:name="_Toc409113228"/>
      <w:bookmarkStart w:id="3295" w:name="_Toc409174010"/>
      <w:bookmarkStart w:id="3296" w:name="_Toc409174704"/>
      <w:bookmarkStart w:id="3297" w:name="_Toc409189104"/>
      <w:bookmarkStart w:id="3298" w:name="_Toc409198840"/>
      <w:bookmarkStart w:id="3299" w:name="_Toc283058538"/>
      <w:bookmarkStart w:id="3300" w:name="_Toc409204328"/>
      <w:bookmarkStart w:id="3301" w:name="_Toc409474732"/>
      <w:bookmarkStart w:id="3302" w:name="_Toc409528441"/>
      <w:bookmarkStart w:id="3303" w:name="_Toc409630144"/>
      <w:bookmarkStart w:id="3304" w:name="_Toc409703590"/>
      <w:bookmarkStart w:id="3305" w:name="_Toc409711754"/>
      <w:bookmarkStart w:id="3306" w:name="_Toc409715474"/>
      <w:bookmarkStart w:id="3307" w:name="_Toc409721491"/>
      <w:bookmarkStart w:id="3308" w:name="_Toc409720622"/>
      <w:bookmarkStart w:id="3309" w:name="_Toc409721709"/>
      <w:bookmarkStart w:id="3310" w:name="_Toc409807427"/>
      <w:bookmarkStart w:id="3311" w:name="_Toc409812146"/>
      <w:bookmarkStart w:id="3312" w:name="_Toc283764374"/>
      <w:bookmarkStart w:id="3313" w:name="_Toc409908707"/>
      <w:bookmarkStart w:id="3314" w:name="_Toc410902880"/>
      <w:bookmarkStart w:id="3315" w:name="_Toc410907890"/>
      <w:bookmarkStart w:id="3316" w:name="_Toc410908079"/>
      <w:bookmarkStart w:id="3317" w:name="_Toc410910872"/>
      <w:bookmarkStart w:id="3318" w:name="_Toc410911145"/>
      <w:bookmarkStart w:id="3319" w:name="_Toc410920244"/>
      <w:bookmarkStart w:id="3320" w:name="_Toc411279884"/>
      <w:bookmarkStart w:id="3321" w:name="_Toc411626610"/>
      <w:bookmarkStart w:id="3322" w:name="_Toc411632153"/>
      <w:bookmarkStart w:id="3323" w:name="_Toc411882061"/>
      <w:bookmarkStart w:id="3324" w:name="_Toc411941071"/>
      <w:bookmarkStart w:id="3325" w:name="_Toc285801520"/>
      <w:bookmarkStart w:id="3326" w:name="_Toc411949546"/>
      <w:bookmarkStart w:id="3327" w:name="_Toc412111187"/>
      <w:bookmarkStart w:id="3328" w:name="_Toc285977791"/>
      <w:bookmarkStart w:id="3329" w:name="_Toc412127954"/>
      <w:bookmarkStart w:id="3330" w:name="_Toc285999920"/>
      <w:bookmarkStart w:id="3331" w:name="_Toc412218403"/>
      <w:bookmarkStart w:id="3332" w:name="_Toc412543689"/>
      <w:bookmarkStart w:id="3333" w:name="_Toc412551434"/>
      <w:bookmarkStart w:id="3334" w:name="_Toc412760304"/>
      <w:bookmarkStart w:id="3335" w:name="_Toc453143241"/>
      <w:bookmarkStart w:id="3336" w:name="_Toc5978353"/>
      <w:bookmarkStart w:id="3337" w:name="_Toc113011775"/>
      <w:r w:rsidRPr="00575698">
        <w:t>Планирование закупок</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74A58B10" w14:textId="77777777" w:rsidR="00EA284A" w:rsidRPr="00575698" w:rsidRDefault="00DB14B8" w:rsidP="00634ABE">
      <w:pPr>
        <w:pStyle w:val="3"/>
        <w:numPr>
          <w:ilvl w:val="1"/>
          <w:numId w:val="19"/>
        </w:numPr>
        <w:ind w:left="1134"/>
        <w:rPr>
          <w:lang w:eastAsia="en-US"/>
        </w:rPr>
      </w:pPr>
      <w:bookmarkStart w:id="3338" w:name="_Hlt309121781"/>
      <w:bookmarkStart w:id="3339" w:name="_Toc407714550"/>
      <w:bookmarkStart w:id="3340" w:name="_Toc407716715"/>
      <w:bookmarkStart w:id="3341" w:name="_Toc407722967"/>
      <w:bookmarkStart w:id="3342" w:name="_Toc407720397"/>
      <w:bookmarkStart w:id="3343" w:name="_Toc407992626"/>
      <w:bookmarkStart w:id="3344" w:name="_Toc407999054"/>
      <w:bookmarkStart w:id="3345" w:name="_Toc408003294"/>
      <w:bookmarkStart w:id="3346" w:name="_Toc408003537"/>
      <w:bookmarkStart w:id="3347" w:name="_Toc408004293"/>
      <w:bookmarkStart w:id="3348" w:name="_Toc408161534"/>
      <w:bookmarkStart w:id="3349" w:name="_Toc408439756"/>
      <w:bookmarkStart w:id="3350" w:name="_Toc408446862"/>
      <w:bookmarkStart w:id="3351" w:name="_Toc408447126"/>
      <w:bookmarkStart w:id="3352" w:name="_Toc408775948"/>
      <w:bookmarkStart w:id="3353" w:name="_Toc408779139"/>
      <w:bookmarkStart w:id="3354" w:name="_Toc408780740"/>
      <w:bookmarkStart w:id="3355" w:name="_Toc408840799"/>
      <w:bookmarkStart w:id="3356" w:name="_Toc408842224"/>
      <w:bookmarkStart w:id="3357" w:name="_Toc282982225"/>
      <w:bookmarkStart w:id="3358" w:name="_Toc409088662"/>
      <w:bookmarkStart w:id="3359" w:name="_Toc409088855"/>
      <w:bookmarkStart w:id="3360" w:name="_Toc409089548"/>
      <w:bookmarkStart w:id="3361" w:name="_Toc409089752"/>
      <w:bookmarkStart w:id="3362" w:name="_Toc409090436"/>
      <w:bookmarkStart w:id="3363" w:name="_Toc409113229"/>
      <w:bookmarkStart w:id="3364" w:name="_Toc409174011"/>
      <w:bookmarkStart w:id="3365" w:name="_Toc409174705"/>
      <w:bookmarkStart w:id="3366" w:name="_Toc409189105"/>
      <w:bookmarkStart w:id="3367" w:name="_Toc409198841"/>
      <w:bookmarkStart w:id="3368" w:name="_Toc283058539"/>
      <w:bookmarkStart w:id="3369" w:name="_Toc409204329"/>
      <w:bookmarkStart w:id="3370" w:name="_Toc409474733"/>
      <w:bookmarkStart w:id="3371" w:name="_Toc409528442"/>
      <w:bookmarkStart w:id="3372" w:name="_Toc409630145"/>
      <w:bookmarkStart w:id="3373" w:name="_Toc409703591"/>
      <w:bookmarkStart w:id="3374" w:name="_Toc409711755"/>
      <w:bookmarkStart w:id="3375" w:name="_Toc409715475"/>
      <w:bookmarkStart w:id="3376" w:name="_Toc409721492"/>
      <w:bookmarkStart w:id="3377" w:name="_Toc409720623"/>
      <w:bookmarkStart w:id="3378" w:name="_Toc409721710"/>
      <w:bookmarkStart w:id="3379" w:name="_Toc409807428"/>
      <w:bookmarkStart w:id="3380" w:name="_Toc409812147"/>
      <w:bookmarkStart w:id="3381" w:name="_Toc283764375"/>
      <w:bookmarkStart w:id="3382" w:name="_Toc409908708"/>
      <w:bookmarkStart w:id="3383" w:name="_Toc410902881"/>
      <w:bookmarkStart w:id="3384" w:name="_Toc410907891"/>
      <w:bookmarkStart w:id="3385" w:name="_Toc410908080"/>
      <w:bookmarkStart w:id="3386" w:name="_Toc410910873"/>
      <w:bookmarkStart w:id="3387" w:name="_Toc410911146"/>
      <w:bookmarkStart w:id="3388" w:name="_Toc410920245"/>
      <w:bookmarkStart w:id="3389" w:name="_Toc411279885"/>
      <w:bookmarkStart w:id="3390" w:name="_Toc411626611"/>
      <w:bookmarkStart w:id="3391" w:name="_Toc411632154"/>
      <w:bookmarkStart w:id="3392" w:name="_Toc411882062"/>
      <w:bookmarkStart w:id="3393" w:name="_Toc411941072"/>
      <w:bookmarkStart w:id="3394" w:name="_Toc285801521"/>
      <w:bookmarkStart w:id="3395" w:name="_Toc411949547"/>
      <w:bookmarkStart w:id="3396" w:name="_Toc412111188"/>
      <w:bookmarkStart w:id="3397" w:name="_Toc285977792"/>
      <w:bookmarkStart w:id="3398" w:name="_Toc412127955"/>
      <w:bookmarkStart w:id="3399" w:name="_Toc285999921"/>
      <w:bookmarkStart w:id="3400" w:name="_Toc412218404"/>
      <w:bookmarkStart w:id="3401" w:name="_Toc412543690"/>
      <w:bookmarkStart w:id="3402" w:name="_Toc412551435"/>
      <w:bookmarkStart w:id="3403" w:name="_Toc412760305"/>
      <w:bookmarkStart w:id="3404" w:name="_Toc453143242"/>
      <w:bookmarkStart w:id="3405" w:name="_Ref530671762"/>
      <w:bookmarkStart w:id="3406" w:name="_Ref531075122"/>
      <w:bookmarkStart w:id="3407" w:name="_Toc5978354"/>
      <w:bookmarkStart w:id="3408" w:name="_Toc113011776"/>
      <w:bookmarkEnd w:id="3338"/>
      <w:r w:rsidRPr="00575698">
        <w:t>Общие положения</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DD4CB65" w14:textId="77777777" w:rsidR="000E151F" w:rsidRPr="00575698" w:rsidRDefault="000E151F" w:rsidP="00634ABE">
      <w:pPr>
        <w:pStyle w:val="4"/>
        <w:numPr>
          <w:ilvl w:val="2"/>
          <w:numId w:val="19"/>
        </w:numPr>
      </w:pPr>
      <w:bookmarkStart w:id="3409" w:name="_Ref530671541"/>
      <w:bookmarkStart w:id="3410"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409"/>
    </w:p>
    <w:p w14:paraId="378B886E" w14:textId="77777777" w:rsidR="00A90463" w:rsidRPr="00575698" w:rsidRDefault="000E151F" w:rsidP="00634ABE">
      <w:pPr>
        <w:pStyle w:val="4"/>
        <w:numPr>
          <w:ilvl w:val="2"/>
          <w:numId w:val="19"/>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233FEB">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7EFDBA46" w14:textId="77777777" w:rsidR="00A90463" w:rsidRPr="00575698" w:rsidRDefault="000E151F" w:rsidP="00634ABE">
      <w:pPr>
        <w:pStyle w:val="4"/>
        <w:numPr>
          <w:ilvl w:val="2"/>
          <w:numId w:val="19"/>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66E01939" w14:textId="77777777" w:rsidR="00DB14B8" w:rsidRPr="00575698" w:rsidRDefault="000E151F" w:rsidP="00634ABE">
      <w:pPr>
        <w:pStyle w:val="4"/>
        <w:numPr>
          <w:ilvl w:val="2"/>
          <w:numId w:val="19"/>
        </w:numPr>
      </w:pPr>
      <w:bookmarkStart w:id="3411"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411"/>
    </w:p>
    <w:p w14:paraId="3E347B0C" w14:textId="77777777" w:rsidR="00DB14B8" w:rsidRPr="00575698" w:rsidRDefault="00DB14B8" w:rsidP="00634ABE">
      <w:pPr>
        <w:pStyle w:val="4"/>
        <w:keepNext/>
        <w:numPr>
          <w:ilvl w:val="2"/>
          <w:numId w:val="19"/>
        </w:numPr>
      </w:pPr>
      <w:r w:rsidRPr="00575698">
        <w:t xml:space="preserve">В рамках планирования закупок </w:t>
      </w:r>
      <w:r w:rsidR="00BA0645" w:rsidRPr="00575698">
        <w:t xml:space="preserve">заказчик </w:t>
      </w:r>
      <w:r w:rsidRPr="00575698">
        <w:t>формирует:</w:t>
      </w:r>
    </w:p>
    <w:p w14:paraId="7E613EF1" w14:textId="77777777" w:rsidR="00DB14B8" w:rsidRPr="00575698" w:rsidRDefault="00044927" w:rsidP="00634ABE">
      <w:pPr>
        <w:pStyle w:val="5"/>
        <w:numPr>
          <w:ilvl w:val="3"/>
          <w:numId w:val="19"/>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73B89D9B" w14:textId="77777777" w:rsidR="00DB14B8" w:rsidRPr="00575698" w:rsidRDefault="00044927" w:rsidP="00634ABE">
      <w:pPr>
        <w:pStyle w:val="5"/>
        <w:numPr>
          <w:ilvl w:val="3"/>
          <w:numId w:val="19"/>
        </w:numPr>
      </w:pPr>
      <w:r w:rsidRPr="00575698">
        <w:t>ПЗ</w:t>
      </w:r>
      <w:r w:rsidR="00DB14B8" w:rsidRPr="00575698">
        <w:t xml:space="preserve"> (не менее чем на один год);</w:t>
      </w:r>
    </w:p>
    <w:p w14:paraId="0C833F78" w14:textId="77777777" w:rsidR="00DB14B8" w:rsidRPr="00575698" w:rsidRDefault="000C0221" w:rsidP="00634ABE">
      <w:pPr>
        <w:pStyle w:val="5"/>
        <w:numPr>
          <w:ilvl w:val="3"/>
          <w:numId w:val="19"/>
        </w:numPr>
      </w:pPr>
      <w:bookmarkStart w:id="3412" w:name="_Ref409187686"/>
      <w:r w:rsidRPr="00575698">
        <w:t>ПЗИП</w:t>
      </w:r>
      <w:r w:rsidR="00DB14B8" w:rsidRPr="00575698">
        <w:t xml:space="preserve"> (на срок от пяти до семи лет).</w:t>
      </w:r>
      <w:bookmarkEnd w:id="3412"/>
    </w:p>
    <w:p w14:paraId="22269153" w14:textId="77777777" w:rsidR="00DB14B8" w:rsidRPr="00575698" w:rsidRDefault="00DB14B8" w:rsidP="00634ABE">
      <w:pPr>
        <w:pStyle w:val="4"/>
        <w:numPr>
          <w:ilvl w:val="2"/>
          <w:numId w:val="19"/>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3CA1CF81" w14:textId="77777777" w:rsidR="00DB14B8" w:rsidRPr="00575698" w:rsidRDefault="00BA0645" w:rsidP="00634ABE">
      <w:pPr>
        <w:pStyle w:val="4"/>
        <w:numPr>
          <w:ilvl w:val="2"/>
          <w:numId w:val="19"/>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26A2641A" w14:textId="77777777" w:rsidR="00DB14B8" w:rsidRPr="00575698" w:rsidRDefault="00BA0645" w:rsidP="00634ABE">
      <w:pPr>
        <w:pStyle w:val="4"/>
        <w:numPr>
          <w:ilvl w:val="2"/>
          <w:numId w:val="19"/>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3EE703ED" w14:textId="275A3ECF" w:rsidR="00F27D38" w:rsidRPr="00575698" w:rsidRDefault="000E151F" w:rsidP="00634ABE">
      <w:pPr>
        <w:pStyle w:val="4"/>
        <w:numPr>
          <w:ilvl w:val="2"/>
          <w:numId w:val="19"/>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642BC">
        <w:t xml:space="preserve">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69595F">
        <w:t xml:space="preserve"> </w:t>
      </w:r>
      <w:r w:rsidR="00DB14B8" w:rsidRPr="00575698">
        <w:t>не может быть проведен</w:t>
      </w:r>
      <w:r w:rsidR="00F27D38" w:rsidRPr="00575698">
        <w:t>а</w:t>
      </w:r>
      <w:r w:rsidR="00DB14B8" w:rsidRPr="00575698">
        <w:t xml:space="preserve"> до момента</w:t>
      </w:r>
      <w:r w:rsidR="00F27D38" w:rsidRPr="00575698">
        <w:t>:</w:t>
      </w:r>
    </w:p>
    <w:p w14:paraId="3F8E63B4" w14:textId="16D37B1E" w:rsidR="00893E34" w:rsidRPr="00B52C1A" w:rsidRDefault="0069595F" w:rsidP="00634ABE">
      <w:pPr>
        <w:pStyle w:val="5"/>
        <w:numPr>
          <w:ilvl w:val="3"/>
          <w:numId w:val="19"/>
        </w:numPr>
      </w:pPr>
      <w:r>
        <w:t>в</w:t>
      </w:r>
      <w:r w:rsidR="00F27D38" w:rsidRPr="00575698">
        <w:t>ключения</w:t>
      </w:r>
      <w:r>
        <w:t xml:space="preserve"> заказчиком </w:t>
      </w:r>
      <w:r>
        <w:rPr>
          <w:lang w:val="en-US"/>
        </w:rPr>
        <w:t>I</w:t>
      </w:r>
      <w:r>
        <w:t xml:space="preserve"> группы</w:t>
      </w:r>
      <w:r w:rsidR="00F27D38" w:rsidRPr="00575698">
        <w:t xml:space="preserve"> информации о закупке в ПЗ и его официального размещения</w:t>
      </w:r>
      <w:r w:rsidR="00D64A56" w:rsidRPr="00575698">
        <w:t xml:space="preserve"> </w:t>
      </w:r>
      <w:r w:rsidR="00E644F6">
        <w:t>в случае проведения закупки, информация о которой подлежит включению в ПЗ</w:t>
      </w:r>
      <w:r w:rsidR="00F27D38" w:rsidRPr="00B52C1A">
        <w:t>;</w:t>
      </w:r>
    </w:p>
    <w:p w14:paraId="67272E2F" w14:textId="54C5A1D3" w:rsidR="0069595F" w:rsidRDefault="00F27D38" w:rsidP="0069595F">
      <w:pPr>
        <w:numPr>
          <w:ilvl w:val="3"/>
          <w:numId w:val="19"/>
        </w:numPr>
        <w:rPr>
          <w:szCs w:val="28"/>
        </w:rPr>
      </w:pPr>
      <w:r w:rsidRPr="00575698">
        <w:t xml:space="preserve">включения </w:t>
      </w:r>
      <w:r w:rsidR="0069595F">
        <w:t xml:space="preserve">заказчиком </w:t>
      </w:r>
      <w:r w:rsidR="0069595F">
        <w:rPr>
          <w:lang w:val="en-US"/>
        </w:rPr>
        <w:t>I</w:t>
      </w:r>
      <w:r w:rsidR="0069595F">
        <w:t xml:space="preserve"> группы</w:t>
      </w:r>
      <w:r w:rsidR="0069595F" w:rsidRPr="00575698">
        <w:t xml:space="preserve"> </w:t>
      </w:r>
      <w:r w:rsidRPr="00575698">
        <w:t xml:space="preserve">информации о закупке в РПЗ </w:t>
      </w:r>
      <w:r w:rsidR="0069595F">
        <w:t xml:space="preserve">в случаях, предусмотренных </w:t>
      </w:r>
      <w:r w:rsidR="0069595F" w:rsidRPr="0069595F">
        <w:rPr>
          <w:szCs w:val="28"/>
        </w:rPr>
        <w:t xml:space="preserve">п. </w:t>
      </w:r>
      <w:r w:rsidR="0069595F">
        <w:rPr>
          <w:szCs w:val="28"/>
        </w:rPr>
        <w:fldChar w:fldCharType="begin"/>
      </w:r>
      <w:r w:rsidR="0069595F">
        <w:rPr>
          <w:szCs w:val="28"/>
        </w:rPr>
        <w:instrText xml:space="preserve"> REF _Ref24552777 \r \h </w:instrText>
      </w:r>
      <w:r w:rsidR="0069595F">
        <w:rPr>
          <w:szCs w:val="28"/>
        </w:rPr>
      </w:r>
      <w:r w:rsidR="0069595F">
        <w:rPr>
          <w:szCs w:val="28"/>
        </w:rPr>
        <w:fldChar w:fldCharType="separate"/>
      </w:r>
      <w:r w:rsidR="00233FEB">
        <w:rPr>
          <w:szCs w:val="28"/>
        </w:rPr>
        <w:t>3.3.2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 xml:space="preserve">п. </w:t>
      </w:r>
      <w:r w:rsidR="0069595F">
        <w:rPr>
          <w:szCs w:val="28"/>
        </w:rPr>
        <w:fldChar w:fldCharType="begin"/>
      </w:r>
      <w:r w:rsidR="0069595F">
        <w:rPr>
          <w:szCs w:val="28"/>
        </w:rPr>
        <w:instrText xml:space="preserve"> REF _Ref56616506 \r \h </w:instrText>
      </w:r>
      <w:r w:rsidR="0069595F">
        <w:rPr>
          <w:szCs w:val="28"/>
        </w:rPr>
      </w:r>
      <w:r w:rsidR="0069595F">
        <w:rPr>
          <w:szCs w:val="28"/>
        </w:rPr>
        <w:fldChar w:fldCharType="separate"/>
      </w:r>
      <w:r w:rsidR="00233FEB">
        <w:rPr>
          <w:szCs w:val="28"/>
        </w:rPr>
        <w:t>3.3.5(2)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 xml:space="preserve">п. </w:t>
      </w:r>
      <w:r w:rsidR="0069595F">
        <w:rPr>
          <w:szCs w:val="28"/>
        </w:rPr>
        <w:fldChar w:fldCharType="begin"/>
      </w:r>
      <w:r w:rsidR="0069595F">
        <w:rPr>
          <w:szCs w:val="28"/>
        </w:rPr>
        <w:instrText xml:space="preserve"> REF _Ref56616507 \r \h </w:instrText>
      </w:r>
      <w:r w:rsidR="0069595F">
        <w:rPr>
          <w:szCs w:val="28"/>
        </w:rPr>
      </w:r>
      <w:r w:rsidR="0069595F">
        <w:rPr>
          <w:szCs w:val="28"/>
        </w:rPr>
        <w:fldChar w:fldCharType="separate"/>
      </w:r>
      <w:r w:rsidR="00233FEB">
        <w:rPr>
          <w:szCs w:val="28"/>
        </w:rPr>
        <w:t>3.3.5(3)</w:t>
      </w:r>
      <w:r w:rsidR="0069595F">
        <w:rPr>
          <w:szCs w:val="28"/>
        </w:rPr>
        <w:fldChar w:fldCharType="end"/>
      </w:r>
      <w:r w:rsidR="0069595F" w:rsidRPr="0069595F">
        <w:rPr>
          <w:szCs w:val="28"/>
        </w:rPr>
        <w:t xml:space="preserve"> Положения, а также в случае закупок малого объема у единственного поставщика по подп. </w:t>
      </w:r>
      <w:r w:rsidR="0069595F">
        <w:rPr>
          <w:szCs w:val="28"/>
        </w:rPr>
        <w:fldChar w:fldCharType="begin"/>
      </w:r>
      <w:r w:rsidR="0069595F">
        <w:rPr>
          <w:szCs w:val="28"/>
        </w:rPr>
        <w:instrText xml:space="preserve"> REF _Ref409903702 \r \h </w:instrText>
      </w:r>
      <w:r w:rsidR="0069595F">
        <w:rPr>
          <w:szCs w:val="28"/>
        </w:rPr>
      </w:r>
      <w:r w:rsidR="0069595F">
        <w:rPr>
          <w:szCs w:val="28"/>
        </w:rPr>
        <w:fldChar w:fldCharType="separate"/>
      </w:r>
      <w:r w:rsidR="00233FEB">
        <w:rPr>
          <w:szCs w:val="28"/>
        </w:rPr>
        <w:t>6.6.2(39)</w:t>
      </w:r>
      <w:r w:rsidR="0069595F">
        <w:rPr>
          <w:szCs w:val="28"/>
        </w:rPr>
        <w:fldChar w:fldCharType="end"/>
      </w:r>
      <w:r w:rsidR="0069595F" w:rsidRPr="0069595F">
        <w:rPr>
          <w:szCs w:val="28"/>
        </w:rPr>
        <w:t xml:space="preserve"> Положения с НМЦ, </w:t>
      </w:r>
      <w:r w:rsidR="0069595F">
        <w:rPr>
          <w:szCs w:val="28"/>
        </w:rPr>
        <w:t>превышающей</w:t>
      </w:r>
      <w:r w:rsidR="0069595F" w:rsidRPr="0069595F">
        <w:rPr>
          <w:szCs w:val="28"/>
        </w:rPr>
        <w:t xml:space="preserve"> 100 000 рублей с НДС (500 000 рублей с НДС - если годовая выручка заказчика за отчетный финансовый год составляет более чем 5 000 000 000 рублей);</w:t>
      </w:r>
    </w:p>
    <w:p w14:paraId="0A027C81" w14:textId="3CDE02E7" w:rsidR="0069595F" w:rsidRPr="0069595F" w:rsidRDefault="0069595F" w:rsidP="0069595F">
      <w:pPr>
        <w:numPr>
          <w:ilvl w:val="3"/>
          <w:numId w:val="19"/>
        </w:numPr>
        <w:rPr>
          <w:szCs w:val="28"/>
        </w:rPr>
      </w:pPr>
      <w:r w:rsidRPr="0069595F">
        <w:rPr>
          <w:szCs w:val="28"/>
        </w:rPr>
        <w:t xml:space="preserve">включения информации о </w:t>
      </w:r>
      <w:r>
        <w:rPr>
          <w:szCs w:val="28"/>
        </w:rPr>
        <w:t xml:space="preserve">закупке в РПЗ (для заказчиков </w:t>
      </w:r>
      <w:r>
        <w:rPr>
          <w:szCs w:val="28"/>
          <w:lang w:val="en-US"/>
        </w:rPr>
        <w:t>II</w:t>
      </w:r>
      <w:r w:rsidRPr="0069595F">
        <w:rPr>
          <w:szCs w:val="28"/>
        </w:rPr>
        <w:t xml:space="preserve"> группы), за исключением случаев, предусмотренных </w:t>
      </w:r>
      <w:r>
        <w:rPr>
          <w:szCs w:val="28"/>
        </w:rPr>
        <w:t xml:space="preserve">в п. </w:t>
      </w:r>
      <w:r>
        <w:rPr>
          <w:szCs w:val="28"/>
        </w:rPr>
        <w:fldChar w:fldCharType="begin"/>
      </w:r>
      <w:r>
        <w:rPr>
          <w:szCs w:val="28"/>
        </w:rPr>
        <w:instrText xml:space="preserve"> REF _Ref24552774 \r \h </w:instrText>
      </w:r>
      <w:r>
        <w:rPr>
          <w:szCs w:val="28"/>
        </w:rPr>
      </w:r>
      <w:r>
        <w:rPr>
          <w:szCs w:val="28"/>
        </w:rPr>
        <w:fldChar w:fldCharType="separate"/>
      </w:r>
      <w:r w:rsidR="00233FEB">
        <w:rPr>
          <w:szCs w:val="28"/>
        </w:rPr>
        <w:t>3.3.1</w:t>
      </w:r>
      <w:r>
        <w:rPr>
          <w:szCs w:val="28"/>
        </w:rPr>
        <w:fldChar w:fldCharType="end"/>
      </w:r>
      <w:r>
        <w:rPr>
          <w:szCs w:val="28"/>
        </w:rPr>
        <w:t xml:space="preserve">, </w:t>
      </w:r>
      <w:r w:rsidR="00830C44">
        <w:rPr>
          <w:szCs w:val="28"/>
        </w:rPr>
        <w:t xml:space="preserve">п. </w:t>
      </w:r>
      <w:r>
        <w:rPr>
          <w:szCs w:val="28"/>
        </w:rPr>
        <w:fldChar w:fldCharType="begin"/>
      </w:r>
      <w:r>
        <w:rPr>
          <w:szCs w:val="28"/>
        </w:rPr>
        <w:instrText xml:space="preserve"> REF _Ref99634713 \r \h </w:instrText>
      </w:r>
      <w:r>
        <w:rPr>
          <w:szCs w:val="28"/>
        </w:rPr>
      </w:r>
      <w:r>
        <w:rPr>
          <w:szCs w:val="28"/>
        </w:rPr>
        <w:fldChar w:fldCharType="separate"/>
      </w:r>
      <w:r w:rsidR="00233FEB">
        <w:rPr>
          <w:szCs w:val="28"/>
        </w:rPr>
        <w:t>3.3.6</w:t>
      </w:r>
      <w:r>
        <w:rPr>
          <w:szCs w:val="28"/>
        </w:rPr>
        <w:fldChar w:fldCharType="end"/>
      </w:r>
      <w:r>
        <w:rPr>
          <w:szCs w:val="28"/>
        </w:rPr>
        <w:t xml:space="preserve"> Положения.  </w:t>
      </w:r>
    </w:p>
    <w:p w14:paraId="44D06A75" w14:textId="77777777" w:rsidR="00893E34" w:rsidRPr="00575698" w:rsidRDefault="006F10A7" w:rsidP="00634ABE">
      <w:pPr>
        <w:pStyle w:val="4"/>
        <w:numPr>
          <w:ilvl w:val="2"/>
          <w:numId w:val="19"/>
        </w:numPr>
      </w:pPr>
      <w:bookmarkStart w:id="3413" w:name="_Ref24724798"/>
      <w:r w:rsidRPr="00575698">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413"/>
    </w:p>
    <w:p w14:paraId="0A90F5A8" w14:textId="77777777" w:rsidR="00EA284A" w:rsidRPr="00575698" w:rsidRDefault="00DB14B8" w:rsidP="00634ABE">
      <w:pPr>
        <w:pStyle w:val="3"/>
        <w:numPr>
          <w:ilvl w:val="1"/>
          <w:numId w:val="19"/>
        </w:numPr>
        <w:ind w:left="1134"/>
        <w:rPr>
          <w:lang w:eastAsia="en-US"/>
        </w:rPr>
      </w:pPr>
      <w:bookmarkStart w:id="3414" w:name="_Toc23695710"/>
      <w:bookmarkStart w:id="3415" w:name="_Toc25340431"/>
      <w:bookmarkStart w:id="3416" w:name="_Toc25342192"/>
      <w:bookmarkStart w:id="3417" w:name="_Toc23695711"/>
      <w:bookmarkStart w:id="3418" w:name="_Toc25340432"/>
      <w:bookmarkStart w:id="3419" w:name="_Toc25342193"/>
      <w:bookmarkStart w:id="3420" w:name="_Toc23695712"/>
      <w:bookmarkStart w:id="3421" w:name="_Toc25340433"/>
      <w:bookmarkStart w:id="3422" w:name="_Toc25342194"/>
      <w:bookmarkStart w:id="3423" w:name="_Toc23695713"/>
      <w:bookmarkStart w:id="3424" w:name="_Toc25340434"/>
      <w:bookmarkStart w:id="3425" w:name="_Toc25342195"/>
      <w:bookmarkStart w:id="3426" w:name="_Toc23695714"/>
      <w:bookmarkStart w:id="3427" w:name="_Toc25340435"/>
      <w:bookmarkStart w:id="3428" w:name="_Toc25342196"/>
      <w:bookmarkStart w:id="3429" w:name="_Toc23695715"/>
      <w:bookmarkStart w:id="3430" w:name="_Toc25340436"/>
      <w:bookmarkStart w:id="3431" w:name="_Toc25342197"/>
      <w:bookmarkStart w:id="3432" w:name="_Toc23695716"/>
      <w:bookmarkStart w:id="3433" w:name="_Toc25340437"/>
      <w:bookmarkStart w:id="3434" w:name="_Toc25342198"/>
      <w:bookmarkStart w:id="3435" w:name="_Toc23695717"/>
      <w:bookmarkStart w:id="3436" w:name="_Toc25340438"/>
      <w:bookmarkStart w:id="3437" w:name="_Toc25342199"/>
      <w:bookmarkStart w:id="3438" w:name="_Toc407714552"/>
      <w:bookmarkStart w:id="3439" w:name="_Toc407716717"/>
      <w:bookmarkStart w:id="3440" w:name="_Toc407722969"/>
      <w:bookmarkStart w:id="3441" w:name="_Toc407720399"/>
      <w:bookmarkStart w:id="3442" w:name="_Toc408446865"/>
      <w:bookmarkStart w:id="3443" w:name="_Toc408447129"/>
      <w:bookmarkStart w:id="3444" w:name="_Toc408775951"/>
      <w:bookmarkStart w:id="3445" w:name="_Toc408780743"/>
      <w:bookmarkStart w:id="3446" w:name="_Toc282982227"/>
      <w:bookmarkStart w:id="3447" w:name="_Toc409088664"/>
      <w:bookmarkStart w:id="3448" w:name="_Toc409088857"/>
      <w:bookmarkStart w:id="3449" w:name="_Toc409089754"/>
      <w:bookmarkStart w:id="3450" w:name="_Toc409113231"/>
      <w:bookmarkStart w:id="3451" w:name="_Toc409174013"/>
      <w:bookmarkStart w:id="3452" w:name="_Toc409174707"/>
      <w:bookmarkStart w:id="3453" w:name="_Toc409198843"/>
      <w:bookmarkStart w:id="3454" w:name="_Toc283058541"/>
      <w:bookmarkStart w:id="3455" w:name="_Toc409204331"/>
      <w:bookmarkStart w:id="3456" w:name="_Toc409474735"/>
      <w:bookmarkStart w:id="3457" w:name="_Toc409715477"/>
      <w:bookmarkStart w:id="3458" w:name="_Toc409720625"/>
      <w:bookmarkStart w:id="3459" w:name="_Toc409721712"/>
      <w:bookmarkStart w:id="3460" w:name="_Toc407992628"/>
      <w:bookmarkStart w:id="3461" w:name="_Toc407999056"/>
      <w:bookmarkStart w:id="3462" w:name="_Toc408003296"/>
      <w:bookmarkStart w:id="3463" w:name="_Toc408003539"/>
      <w:bookmarkStart w:id="3464" w:name="_Toc408004295"/>
      <w:bookmarkStart w:id="3465" w:name="_Toc408161536"/>
      <w:bookmarkStart w:id="3466" w:name="_Toc408439759"/>
      <w:bookmarkStart w:id="3467" w:name="_Toc408779142"/>
      <w:bookmarkStart w:id="3468" w:name="_Toc408840802"/>
      <w:bookmarkStart w:id="3469" w:name="_Toc408842227"/>
      <w:bookmarkStart w:id="3470" w:name="_Toc409089550"/>
      <w:bookmarkStart w:id="3471" w:name="_Toc409090438"/>
      <w:bookmarkStart w:id="3472" w:name="_Toc409189107"/>
      <w:bookmarkStart w:id="3473" w:name="_Toc409528444"/>
      <w:bookmarkStart w:id="3474" w:name="_Toc409630147"/>
      <w:bookmarkStart w:id="3475" w:name="_Toc409703593"/>
      <w:bookmarkStart w:id="3476" w:name="_Toc409711757"/>
      <w:bookmarkStart w:id="3477" w:name="_Toc409721494"/>
      <w:bookmarkStart w:id="3478" w:name="_Toc409807430"/>
      <w:bookmarkStart w:id="3479" w:name="_Toc409812149"/>
      <w:bookmarkStart w:id="3480" w:name="_Toc283764377"/>
      <w:bookmarkStart w:id="3481" w:name="_Toc409908710"/>
      <w:bookmarkStart w:id="3482" w:name="_Toc410902883"/>
      <w:bookmarkStart w:id="3483" w:name="_Toc410907893"/>
      <w:bookmarkStart w:id="3484" w:name="_Toc410908082"/>
      <w:bookmarkStart w:id="3485" w:name="_Toc410910875"/>
      <w:bookmarkStart w:id="3486" w:name="_Toc410911148"/>
      <w:bookmarkStart w:id="3487" w:name="_Toc410920247"/>
      <w:bookmarkStart w:id="3488" w:name="_Toc411279887"/>
      <w:bookmarkStart w:id="3489" w:name="_Toc411626613"/>
      <w:bookmarkStart w:id="3490" w:name="_Toc411632156"/>
      <w:bookmarkStart w:id="3491" w:name="_Toc411882064"/>
      <w:bookmarkStart w:id="3492" w:name="_Toc411941074"/>
      <w:bookmarkStart w:id="3493" w:name="_Toc285801523"/>
      <w:bookmarkStart w:id="3494" w:name="_Toc411949549"/>
      <w:bookmarkStart w:id="3495" w:name="_Toc412111190"/>
      <w:bookmarkStart w:id="3496" w:name="_Toc285977794"/>
      <w:bookmarkStart w:id="3497" w:name="_Toc412127957"/>
      <w:bookmarkStart w:id="3498" w:name="_Toc285999923"/>
      <w:bookmarkStart w:id="3499" w:name="_Toc412218406"/>
      <w:bookmarkStart w:id="3500" w:name="_Toc412543692"/>
      <w:bookmarkStart w:id="3501" w:name="_Toc412551437"/>
      <w:bookmarkStart w:id="3502" w:name="_Toc412760307"/>
      <w:bookmarkStart w:id="3503" w:name="_Toc453143244"/>
      <w:bookmarkStart w:id="3504" w:name="_Toc5978356"/>
      <w:bookmarkStart w:id="3505" w:name="_Toc113011777"/>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r w:rsidRPr="00575698">
        <w:t>Формирование</w:t>
      </w:r>
      <w:r w:rsidR="004435CA" w:rsidRPr="00575698">
        <w:t xml:space="preserve"> и</w:t>
      </w:r>
      <w:r w:rsidRPr="00575698">
        <w:t xml:space="preserve"> согласование потребности в </w:t>
      </w:r>
      <w:bookmarkEnd w:id="3438"/>
      <w:bookmarkEnd w:id="3439"/>
      <w:bookmarkEnd w:id="3440"/>
      <w:bookmarkEnd w:id="3441"/>
      <w:r w:rsidRPr="00575698">
        <w:t>продукци</w:t>
      </w:r>
      <w:r w:rsidR="00657297" w:rsidRPr="00575698">
        <w:rPr>
          <w:lang w:eastAsia="en-US"/>
        </w:rPr>
        <w:t>и</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762CD7C3" w14:textId="77777777" w:rsidR="00DB14B8" w:rsidRPr="00575698" w:rsidRDefault="00DB14B8" w:rsidP="00634ABE">
      <w:pPr>
        <w:pStyle w:val="4"/>
        <w:keepNext/>
        <w:numPr>
          <w:ilvl w:val="2"/>
          <w:numId w:val="19"/>
        </w:numPr>
      </w:pPr>
      <w:r w:rsidRPr="00575698">
        <w:t>Заказчик осуществляет формирование потребности в продукции на основании:</w:t>
      </w:r>
    </w:p>
    <w:p w14:paraId="315E5AB6" w14:textId="77777777" w:rsidR="00DB14B8" w:rsidRPr="00575698" w:rsidRDefault="00DB14B8" w:rsidP="00634ABE">
      <w:pPr>
        <w:pStyle w:val="5"/>
        <w:numPr>
          <w:ilvl w:val="3"/>
          <w:numId w:val="19"/>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0BCAD029" w14:textId="77777777" w:rsidR="00DB14B8" w:rsidRPr="00575698" w:rsidRDefault="00DB14B8" w:rsidP="00634ABE">
      <w:pPr>
        <w:pStyle w:val="5"/>
        <w:numPr>
          <w:ilvl w:val="3"/>
          <w:numId w:val="19"/>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7EA078C7" w14:textId="77777777" w:rsidR="00DB14B8" w:rsidRPr="00575698" w:rsidRDefault="00DB14B8" w:rsidP="00634ABE">
      <w:pPr>
        <w:pStyle w:val="5"/>
        <w:numPr>
          <w:ilvl w:val="3"/>
          <w:numId w:val="19"/>
        </w:numPr>
      </w:pPr>
      <w:r w:rsidRPr="00575698">
        <w:t>утвержденного плана ремонта, технического обслуживания;</w:t>
      </w:r>
    </w:p>
    <w:p w14:paraId="6D4659DC" w14:textId="77777777" w:rsidR="00DB14B8" w:rsidRPr="00575698" w:rsidRDefault="00216E78" w:rsidP="00634ABE">
      <w:pPr>
        <w:pStyle w:val="5"/>
        <w:numPr>
          <w:ilvl w:val="3"/>
          <w:numId w:val="19"/>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3EF23898" w14:textId="77777777" w:rsidR="00DB14B8" w:rsidRPr="00575698" w:rsidRDefault="00DB14B8" w:rsidP="00634ABE">
      <w:pPr>
        <w:pStyle w:val="5"/>
        <w:numPr>
          <w:ilvl w:val="3"/>
          <w:numId w:val="19"/>
        </w:numPr>
      </w:pPr>
      <w:r w:rsidRPr="00575698">
        <w:t>иных программ и планов, реализация которых подразумевает проведение закупок.</w:t>
      </w:r>
    </w:p>
    <w:p w14:paraId="6D71F9CE" w14:textId="77777777" w:rsidR="00DB14B8" w:rsidRPr="00575698" w:rsidRDefault="00DB14B8" w:rsidP="00634ABE">
      <w:pPr>
        <w:pStyle w:val="4"/>
        <w:numPr>
          <w:ilvl w:val="2"/>
          <w:numId w:val="19"/>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488944D4" w14:textId="77777777" w:rsidR="00F064E4" w:rsidRPr="00575698" w:rsidRDefault="00DB14B8" w:rsidP="00634ABE">
      <w:pPr>
        <w:pStyle w:val="4"/>
        <w:numPr>
          <w:ilvl w:val="2"/>
          <w:numId w:val="19"/>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506" w:name="_Toc442770518"/>
      <w:bookmarkStart w:id="3507" w:name="_Toc442770737"/>
      <w:bookmarkStart w:id="3508" w:name="_Toc442773317"/>
      <w:bookmarkStart w:id="3509" w:name="_Toc442773573"/>
      <w:bookmarkStart w:id="3510" w:name="_Toc442773828"/>
      <w:bookmarkStart w:id="3511" w:name="_Toc442782083"/>
      <w:bookmarkStart w:id="3512" w:name="_Toc442782349"/>
      <w:bookmarkStart w:id="3513" w:name="_Toc442782605"/>
      <w:bookmarkStart w:id="3514" w:name="_Toc442770519"/>
      <w:bookmarkStart w:id="3515" w:name="_Toc442770738"/>
      <w:bookmarkStart w:id="3516" w:name="_Toc442773318"/>
      <w:bookmarkStart w:id="3517" w:name="_Toc442773574"/>
      <w:bookmarkStart w:id="3518" w:name="_Toc442773829"/>
      <w:bookmarkStart w:id="3519" w:name="_Toc442782084"/>
      <w:bookmarkStart w:id="3520" w:name="_Toc442782350"/>
      <w:bookmarkStart w:id="3521" w:name="_Toc442782606"/>
      <w:bookmarkStart w:id="3522" w:name="_Toc442770520"/>
      <w:bookmarkStart w:id="3523" w:name="_Toc442770739"/>
      <w:bookmarkStart w:id="3524" w:name="_Toc442773319"/>
      <w:bookmarkStart w:id="3525" w:name="_Toc442773575"/>
      <w:bookmarkStart w:id="3526" w:name="_Toc442773830"/>
      <w:bookmarkStart w:id="3527" w:name="_Toc442782085"/>
      <w:bookmarkStart w:id="3528" w:name="_Toc442782351"/>
      <w:bookmarkStart w:id="3529" w:name="_Toc442782607"/>
      <w:bookmarkStart w:id="3530" w:name="_Toc442866807"/>
      <w:bookmarkStart w:id="3531" w:name="_Toc442873301"/>
      <w:bookmarkStart w:id="3532" w:name="_Toc442866808"/>
      <w:bookmarkStart w:id="3533" w:name="_Toc442873302"/>
      <w:bookmarkStart w:id="3534" w:name="_Toc442866809"/>
      <w:bookmarkStart w:id="3535" w:name="_Toc442873303"/>
      <w:bookmarkStart w:id="3536" w:name="_Toc405225113"/>
      <w:bookmarkStart w:id="3537" w:name="_Toc407714558"/>
      <w:bookmarkStart w:id="3538" w:name="_Toc407716723"/>
      <w:bookmarkStart w:id="3539" w:name="_Toc407722975"/>
      <w:bookmarkStart w:id="3540" w:name="_Toc407720405"/>
      <w:bookmarkStart w:id="3541" w:name="_Ref110165746"/>
      <w:bookmarkEnd w:id="3410"/>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55224F8F" w14:textId="77777777" w:rsidR="00EA284A" w:rsidRPr="00575698" w:rsidRDefault="00DB14B8" w:rsidP="00634ABE">
      <w:pPr>
        <w:pStyle w:val="3"/>
        <w:numPr>
          <w:ilvl w:val="1"/>
          <w:numId w:val="19"/>
        </w:numPr>
        <w:ind w:left="1134"/>
        <w:rPr>
          <w:lang w:eastAsia="en-US"/>
        </w:rPr>
      </w:pPr>
      <w:bookmarkStart w:id="3542" w:name="_Toc407992634"/>
      <w:bookmarkStart w:id="3543" w:name="_Toc407999062"/>
      <w:bookmarkStart w:id="3544" w:name="_Toc408003302"/>
      <w:bookmarkStart w:id="3545" w:name="_Toc408003545"/>
      <w:bookmarkStart w:id="3546" w:name="_Toc408004301"/>
      <w:bookmarkStart w:id="3547" w:name="_Toc408161542"/>
      <w:bookmarkStart w:id="3548" w:name="_Toc408439766"/>
      <w:bookmarkStart w:id="3549" w:name="_Toc408446872"/>
      <w:bookmarkStart w:id="3550" w:name="_Toc408447136"/>
      <w:bookmarkStart w:id="3551" w:name="_Toc408775958"/>
      <w:bookmarkStart w:id="3552" w:name="_Toc408779149"/>
      <w:bookmarkStart w:id="3553" w:name="_Toc408780750"/>
      <w:bookmarkStart w:id="3554" w:name="_Toc408840809"/>
      <w:bookmarkStart w:id="3555" w:name="_Toc408842234"/>
      <w:bookmarkStart w:id="3556" w:name="_Toc282982234"/>
      <w:bookmarkStart w:id="3557" w:name="_Toc409088671"/>
      <w:bookmarkStart w:id="3558" w:name="_Toc409088864"/>
      <w:bookmarkStart w:id="3559" w:name="_Toc409089557"/>
      <w:bookmarkStart w:id="3560" w:name="_Toc409089761"/>
      <w:bookmarkStart w:id="3561" w:name="_Toc409090445"/>
      <w:bookmarkStart w:id="3562" w:name="_Toc409113238"/>
      <w:bookmarkStart w:id="3563" w:name="_Toc409174020"/>
      <w:bookmarkStart w:id="3564" w:name="_Toc409174714"/>
      <w:bookmarkStart w:id="3565" w:name="_Toc409189114"/>
      <w:bookmarkStart w:id="3566" w:name="_Toc409198850"/>
      <w:bookmarkStart w:id="3567" w:name="_Toc283058548"/>
      <w:bookmarkStart w:id="3568" w:name="_Toc409204338"/>
      <w:bookmarkStart w:id="3569" w:name="_Toc409474742"/>
      <w:bookmarkStart w:id="3570" w:name="_Toc409528451"/>
      <w:bookmarkStart w:id="3571" w:name="_Toc409630154"/>
      <w:bookmarkStart w:id="3572" w:name="_Toc409703600"/>
      <w:bookmarkStart w:id="3573" w:name="_Toc409711764"/>
      <w:bookmarkStart w:id="3574" w:name="_Toc409715484"/>
      <w:bookmarkStart w:id="3575" w:name="_Toc409721501"/>
      <w:bookmarkStart w:id="3576" w:name="_Toc409720632"/>
      <w:bookmarkStart w:id="3577" w:name="_Toc409721719"/>
      <w:bookmarkStart w:id="3578" w:name="_Toc409807437"/>
      <w:bookmarkStart w:id="3579" w:name="_Toc409812156"/>
      <w:bookmarkStart w:id="3580" w:name="_Toc283764384"/>
      <w:bookmarkStart w:id="3581" w:name="_Toc409908717"/>
      <w:bookmarkStart w:id="3582" w:name="_Toc410902890"/>
      <w:bookmarkStart w:id="3583" w:name="_Toc410907900"/>
      <w:bookmarkStart w:id="3584" w:name="_Toc410908089"/>
      <w:bookmarkStart w:id="3585" w:name="_Toc410910882"/>
      <w:bookmarkStart w:id="3586" w:name="_Toc410911155"/>
      <w:bookmarkStart w:id="3587" w:name="_Toc410920254"/>
      <w:bookmarkStart w:id="3588" w:name="_Toc411279894"/>
      <w:bookmarkStart w:id="3589" w:name="_Toc411626620"/>
      <w:bookmarkStart w:id="3590" w:name="_Toc411632163"/>
      <w:bookmarkStart w:id="3591" w:name="_Toc411882071"/>
      <w:bookmarkStart w:id="3592" w:name="_Toc411941081"/>
      <w:bookmarkStart w:id="3593" w:name="_Toc285801530"/>
      <w:bookmarkStart w:id="3594" w:name="_Toc411949556"/>
      <w:bookmarkStart w:id="3595" w:name="_Toc412111197"/>
      <w:bookmarkStart w:id="3596" w:name="_Toc285977801"/>
      <w:bookmarkStart w:id="3597" w:name="_Toc412127964"/>
      <w:bookmarkStart w:id="3598" w:name="_Toc285999930"/>
      <w:bookmarkStart w:id="3599" w:name="_Toc412218413"/>
      <w:bookmarkStart w:id="3600" w:name="_Toc412543699"/>
      <w:bookmarkStart w:id="3601" w:name="_Toc412551444"/>
      <w:bookmarkStart w:id="3602" w:name="_Toc412760314"/>
      <w:bookmarkStart w:id="3603" w:name="_Toc453143251"/>
      <w:bookmarkStart w:id="3604" w:name="_Toc5978363"/>
      <w:bookmarkStart w:id="3605" w:name="_Toc113011778"/>
      <w:r w:rsidRPr="00575698">
        <w:t>Запрет на необоснованное дробление закупок</w:t>
      </w:r>
      <w:bookmarkEnd w:id="3536"/>
      <w:bookmarkEnd w:id="3537"/>
      <w:bookmarkEnd w:id="3538"/>
      <w:bookmarkEnd w:id="3539"/>
      <w:bookmarkEnd w:id="3540"/>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052F2EC" w14:textId="77777777" w:rsidR="009A5ACD" w:rsidRPr="00575698" w:rsidRDefault="007D1848" w:rsidP="00634ABE">
      <w:pPr>
        <w:pStyle w:val="4"/>
        <w:numPr>
          <w:ilvl w:val="2"/>
          <w:numId w:val="19"/>
        </w:numPr>
      </w:pPr>
      <w:r w:rsidRPr="00575698">
        <w:t>Необоснованное дробление закупок запрещается.</w:t>
      </w:r>
    </w:p>
    <w:p w14:paraId="293E16A3" w14:textId="77777777" w:rsidR="00BE033D" w:rsidRPr="00575698" w:rsidRDefault="009A5ACD" w:rsidP="00634ABE">
      <w:pPr>
        <w:pStyle w:val="4"/>
        <w:numPr>
          <w:ilvl w:val="2"/>
          <w:numId w:val="19"/>
        </w:numPr>
      </w:pPr>
      <w:r w:rsidRPr="00575698">
        <w:t>Запрещается дробить объем закупок на части с целью</w:t>
      </w:r>
      <w:r w:rsidR="00BE033D" w:rsidRPr="00575698">
        <w:t>:</w:t>
      </w:r>
    </w:p>
    <w:p w14:paraId="4DF728F5" w14:textId="72FC677D" w:rsidR="00893E34" w:rsidRPr="00575698" w:rsidRDefault="009A5ACD" w:rsidP="00634ABE">
      <w:pPr>
        <w:pStyle w:val="5"/>
        <w:numPr>
          <w:ilvl w:val="3"/>
          <w:numId w:val="19"/>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CF7EAA">
        <w:t>, ценовой запрос на ЭТП</w:t>
      </w:r>
      <w:r w:rsidR="00BE033D" w:rsidRPr="00575698">
        <w:t>;</w:t>
      </w:r>
    </w:p>
    <w:p w14:paraId="1DEB0C42" w14:textId="74D7F3D0" w:rsidR="00893E34" w:rsidRPr="00575698" w:rsidRDefault="00BE033D" w:rsidP="00634ABE">
      <w:pPr>
        <w:pStyle w:val="5"/>
        <w:numPr>
          <w:ilvl w:val="3"/>
          <w:numId w:val="19"/>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233FEB">
        <w:t>6.6.2(39)</w:t>
      </w:r>
      <w:r w:rsidR="00006861" w:rsidRPr="00061921">
        <w:fldChar w:fldCharType="end"/>
      </w:r>
      <w:r w:rsidR="009A5ACD" w:rsidRPr="00575698">
        <w:t xml:space="preserve"> Положения</w:t>
      </w:r>
      <w:r w:rsidR="003747BE">
        <w:t>.</w:t>
      </w:r>
    </w:p>
    <w:p w14:paraId="47B508D6" w14:textId="77777777" w:rsidR="00DB14B8" w:rsidRPr="00575698" w:rsidRDefault="00DB14B8" w:rsidP="00634ABE">
      <w:pPr>
        <w:pStyle w:val="4"/>
        <w:numPr>
          <w:ilvl w:val="2"/>
          <w:numId w:val="19"/>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720D5C2" w14:textId="77777777" w:rsidR="00DB6738" w:rsidRPr="00575698" w:rsidRDefault="00DB6738" w:rsidP="00634ABE">
      <w:pPr>
        <w:pStyle w:val="4"/>
        <w:numPr>
          <w:ilvl w:val="2"/>
          <w:numId w:val="19"/>
        </w:numPr>
      </w:pPr>
      <w:bookmarkStart w:id="3606" w:name="_Ref500184838"/>
      <w:r w:rsidRPr="00575698">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29"/>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233FEB">
        <w:t>6.6.2(39)</w:t>
      </w:r>
      <w:r w:rsidR="00006861" w:rsidRPr="00061921">
        <w:fldChar w:fldCharType="end"/>
      </w:r>
      <w:r w:rsidRPr="00575698">
        <w:t xml:space="preserve"> Положения могут являться:</w:t>
      </w:r>
      <w:bookmarkEnd w:id="3606"/>
    </w:p>
    <w:p w14:paraId="11B5290E" w14:textId="0A100040" w:rsidR="00DB6738" w:rsidRPr="00575698" w:rsidRDefault="00DB6738" w:rsidP="00634ABE">
      <w:pPr>
        <w:pStyle w:val="5"/>
        <w:numPr>
          <w:ilvl w:val="3"/>
          <w:numId w:val="19"/>
        </w:numPr>
      </w:pPr>
      <w:bookmarkStart w:id="3607" w:name="_Ref99643916"/>
      <w:r w:rsidRPr="00575698">
        <w:t>заключение в течение квартала договор</w:t>
      </w:r>
      <w:r w:rsidR="00317FE5" w:rsidRPr="00575698">
        <w:t>ов</w:t>
      </w:r>
      <w:r w:rsidR="00EC2D81" w:rsidRPr="00575698">
        <w:rPr>
          <w:rStyle w:val="ad"/>
        </w:rPr>
        <w:footnoteReference w:id="30"/>
      </w:r>
      <w:r w:rsidRPr="00575698">
        <w:t xml:space="preserve"> с одним и тем же лицом и/или с лицом (лицами), аффилированными с таким лицом</w:t>
      </w:r>
      <w:r w:rsidRPr="00575698">
        <w:rPr>
          <w:rStyle w:val="ad"/>
        </w:rPr>
        <w:footnoteReference w:id="31"/>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bookmarkEnd w:id="3607"/>
    </w:p>
    <w:p w14:paraId="6DF4ACB0" w14:textId="772C9A7B" w:rsidR="00DB6738" w:rsidRPr="00575698" w:rsidRDefault="00DB6738" w:rsidP="00634ABE">
      <w:pPr>
        <w:pStyle w:val="5"/>
        <w:numPr>
          <w:ilvl w:val="3"/>
          <w:numId w:val="19"/>
        </w:numPr>
      </w:pPr>
      <w:bookmarkStart w:id="3608" w:name="_Ref99644934"/>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bookmarkEnd w:id="3608"/>
    </w:p>
    <w:p w14:paraId="5E91DB64" w14:textId="05AA75F5" w:rsidR="003B07E8" w:rsidRPr="00D9785E" w:rsidRDefault="003B07E8" w:rsidP="00634ABE">
      <w:pPr>
        <w:pStyle w:val="5"/>
        <w:numPr>
          <w:ilvl w:val="3"/>
          <w:numId w:val="19"/>
        </w:numPr>
      </w:pPr>
      <w:bookmarkStart w:id="3609" w:name="_Ref99645064"/>
      <w:r w:rsidRPr="00D9785E">
        <w:t xml:space="preserve">заключение в течение </w:t>
      </w:r>
      <w:r w:rsidR="00246527" w:rsidRPr="00D9785E">
        <w:t xml:space="preserve">года, предшествующего дате заключения договора, </w:t>
      </w:r>
      <w:r w:rsidR="00047F49" w:rsidRPr="00D9785E">
        <w:t>договоров с одним и тем же лицом и/или с лицом (лицами)</w:t>
      </w:r>
      <w:r w:rsidR="006255FF" w:rsidRPr="00D9785E">
        <w:t xml:space="preserve">, аффилированными с таким лицом, </w:t>
      </w:r>
      <w:r w:rsidR="00047F49" w:rsidRPr="00D9785E">
        <w:t>на сумму более 400</w:t>
      </w:r>
      <w:r w:rsidR="00A34AB5" w:rsidRPr="00D9785E">
        <w:t> </w:t>
      </w:r>
      <w:r w:rsidR="00E32670" w:rsidRPr="00D9785E">
        <w:t>0</w:t>
      </w:r>
      <w:r w:rsidR="00047F49" w:rsidRPr="00D9785E">
        <w:t>00</w:t>
      </w:r>
      <w:r w:rsidR="00A34AB5" w:rsidRPr="00D9785E">
        <w:t xml:space="preserve"> рублей </w:t>
      </w:r>
      <w:r w:rsidR="007D0D8A" w:rsidRPr="00D9785E">
        <w:t>с НДС</w:t>
      </w:r>
      <w:r w:rsidR="000C48DF" w:rsidRPr="00D9785E">
        <w:t>, а в случае, если годовая выручка заказчика за отчетный финансовый год составляет более чем 5</w:t>
      </w:r>
      <w:r w:rsidR="00706BC7" w:rsidRPr="00D9785E">
        <w:t> </w:t>
      </w:r>
      <w:r w:rsidR="000C48DF" w:rsidRPr="00D9785E">
        <w:t>000</w:t>
      </w:r>
      <w:r w:rsidR="00706BC7" w:rsidRPr="00D9785E">
        <w:t> </w:t>
      </w:r>
      <w:r w:rsidR="000C48DF" w:rsidRPr="00D9785E">
        <w:t>000</w:t>
      </w:r>
      <w:r w:rsidR="00706BC7" w:rsidRPr="00D9785E">
        <w:t> </w:t>
      </w:r>
      <w:r w:rsidR="000C48DF" w:rsidRPr="00D9785E">
        <w:t xml:space="preserve">000 </w:t>
      </w:r>
      <w:r w:rsidR="00A34AB5" w:rsidRPr="00D9785E">
        <w:t xml:space="preserve">рублей </w:t>
      </w:r>
      <w:r w:rsidR="000C48DF" w:rsidRPr="00D9785E">
        <w:t>– 2</w:t>
      </w:r>
      <w:r w:rsidR="00706BC7" w:rsidRPr="00D9785E">
        <w:t> </w:t>
      </w:r>
      <w:r w:rsidR="000C48DF" w:rsidRPr="00D9785E">
        <w:t>000</w:t>
      </w:r>
      <w:r w:rsidR="00706BC7" w:rsidRPr="00D9785E">
        <w:t> </w:t>
      </w:r>
      <w:r w:rsidR="000C48DF" w:rsidRPr="00D9785E">
        <w:t>000 рублей с НДС</w:t>
      </w:r>
      <w:r w:rsidR="00246527" w:rsidRPr="00D9785E">
        <w:t>;</w:t>
      </w:r>
      <w:bookmarkEnd w:id="3609"/>
    </w:p>
    <w:p w14:paraId="1C9A641F" w14:textId="77777777" w:rsidR="00DB6738" w:rsidRPr="00575698" w:rsidRDefault="003B07E8" w:rsidP="00634ABE">
      <w:pPr>
        <w:pStyle w:val="5"/>
        <w:numPr>
          <w:ilvl w:val="3"/>
          <w:numId w:val="19"/>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69FFB61A" w14:textId="77777777" w:rsidR="00FA3D16" w:rsidRPr="00575698" w:rsidRDefault="00FA3D16" w:rsidP="00634ABE">
      <w:pPr>
        <w:pStyle w:val="5"/>
        <w:numPr>
          <w:ilvl w:val="3"/>
          <w:numId w:val="19"/>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11F9F02B" w14:textId="77777777" w:rsidR="00731C3E" w:rsidRPr="00575698" w:rsidRDefault="00A91239" w:rsidP="00634ABE">
      <w:pPr>
        <w:pStyle w:val="4"/>
        <w:numPr>
          <w:ilvl w:val="2"/>
          <w:numId w:val="19"/>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233FEB">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233FEB">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233FEB">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3C7F6A9A" w14:textId="77777777" w:rsidR="00A91239" w:rsidRPr="00575698" w:rsidRDefault="00A91239" w:rsidP="00634ABE">
      <w:pPr>
        <w:pStyle w:val="4"/>
        <w:numPr>
          <w:ilvl w:val="2"/>
          <w:numId w:val="19"/>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у единственного поставщика на 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233FEB">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7F296CA2" w14:textId="77777777" w:rsidR="00B43102" w:rsidRDefault="00E32670" w:rsidP="00634ABE">
      <w:pPr>
        <w:pStyle w:val="4"/>
        <w:numPr>
          <w:ilvl w:val="2"/>
          <w:numId w:val="19"/>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233FEB">
        <w:t>9.3.4</w:t>
      </w:r>
      <w:r w:rsidR="00006861" w:rsidRPr="00061921">
        <w:fldChar w:fldCharType="end"/>
      </w:r>
      <w:r w:rsidR="000C48DF" w:rsidRPr="00575698">
        <w:t xml:space="preserve"> Положения, не применяются</w:t>
      </w:r>
      <w:r w:rsidR="00B43102">
        <w:t>:</w:t>
      </w:r>
    </w:p>
    <w:p w14:paraId="7339891F" w14:textId="63CCF4CC" w:rsidR="00B43102" w:rsidRDefault="000C48DF" w:rsidP="00FD0EE4">
      <w:pPr>
        <w:pStyle w:val="5"/>
        <w:numPr>
          <w:ilvl w:val="3"/>
          <w:numId w:val="19"/>
        </w:numPr>
      </w:pPr>
      <w:r w:rsidRPr="00575698">
        <w:t xml:space="preserve">к закупкам, осуществляемым </w:t>
      </w:r>
      <w:r w:rsidR="00DB0A60" w:rsidRPr="00575698">
        <w:t>с использованием ЕАТ</w:t>
      </w:r>
      <w:r w:rsidR="00B43102">
        <w:t xml:space="preserve"> на основании подп. </w:t>
      </w:r>
      <w:r w:rsidR="00B43102">
        <w:fldChar w:fldCharType="begin"/>
      </w:r>
      <w:r w:rsidR="00B43102">
        <w:instrText xml:space="preserve"> REF _Ref21686558 \r \h </w:instrText>
      </w:r>
      <w:r w:rsidR="00B43102">
        <w:fldChar w:fldCharType="separate"/>
      </w:r>
      <w:r w:rsidR="00233FEB">
        <w:t>6.6.2(39)</w:t>
      </w:r>
      <w:r w:rsidR="00B43102">
        <w:fldChar w:fldCharType="end"/>
      </w:r>
      <w:r w:rsidR="00B43102">
        <w:t xml:space="preserve"> Положения;</w:t>
      </w:r>
    </w:p>
    <w:p w14:paraId="014E5749" w14:textId="77777777" w:rsidR="00B43102" w:rsidRDefault="00B43102" w:rsidP="00FD0EE4">
      <w:pPr>
        <w:pStyle w:val="5"/>
        <w:numPr>
          <w:ilvl w:val="3"/>
          <w:numId w:val="19"/>
        </w:numPr>
      </w:pPr>
      <w:r>
        <w:t>к закупкам,</w:t>
      </w:r>
      <w:r w:rsidRPr="00B43102">
        <w:t xml:space="preserve"> осуществляемым для обеспечения текущих нужд </w:t>
      </w:r>
      <w:r w:rsidR="00105D79">
        <w:t>организации Корпорации</w:t>
      </w:r>
      <w:r w:rsidRPr="00B43102">
        <w:t>, оказывающе</w:t>
      </w:r>
      <w:r w:rsidR="00105D79">
        <w:t>й</w:t>
      </w:r>
      <w:r w:rsidRPr="00B43102">
        <w:t xml:space="preserve"> с</w:t>
      </w:r>
      <w:r w:rsidR="00105D79">
        <w:t>а</w:t>
      </w:r>
      <w:r w:rsidRPr="00B43102">
        <w:t>наторно-курортные услуги</w:t>
      </w:r>
      <w:r>
        <w:t>;</w:t>
      </w:r>
    </w:p>
    <w:p w14:paraId="35774A16" w14:textId="48D8224E" w:rsidR="00E32670" w:rsidRPr="00575698" w:rsidRDefault="00DB0A60" w:rsidP="00FD0EE4">
      <w:pPr>
        <w:pStyle w:val="5"/>
        <w:numPr>
          <w:ilvl w:val="3"/>
          <w:numId w:val="19"/>
        </w:numPr>
      </w:pPr>
      <w:r w:rsidRPr="00575698">
        <w:t xml:space="preserve">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3C61FB2C" w14:textId="77777777" w:rsidR="00EA284A" w:rsidRPr="00575698" w:rsidRDefault="00552D66" w:rsidP="00634ABE">
      <w:pPr>
        <w:pStyle w:val="3"/>
        <w:numPr>
          <w:ilvl w:val="1"/>
          <w:numId w:val="19"/>
        </w:numPr>
        <w:ind w:left="1134"/>
        <w:rPr>
          <w:lang w:eastAsia="en-US"/>
        </w:rPr>
      </w:pPr>
      <w:bookmarkStart w:id="3610" w:name="_Toc113011779"/>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610"/>
    </w:p>
    <w:p w14:paraId="15ED8960" w14:textId="77777777" w:rsidR="00E82FE2" w:rsidRPr="00575698" w:rsidRDefault="00997BBB" w:rsidP="00634ABE">
      <w:pPr>
        <w:pStyle w:val="4"/>
        <w:numPr>
          <w:ilvl w:val="2"/>
          <w:numId w:val="19"/>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611" w:name="_Ref24466077"/>
    </w:p>
    <w:bookmarkEnd w:id="3611"/>
    <w:p w14:paraId="54BBD8CD" w14:textId="77777777" w:rsidR="0008738E" w:rsidRPr="00575698" w:rsidRDefault="00E82FE2" w:rsidP="00634ABE">
      <w:pPr>
        <w:pStyle w:val="4"/>
        <w:numPr>
          <w:ilvl w:val="2"/>
          <w:numId w:val="19"/>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457921C4" w14:textId="77777777" w:rsidR="00997BBB" w:rsidRPr="00575698" w:rsidRDefault="00E82FE2" w:rsidP="00634ABE">
      <w:pPr>
        <w:pStyle w:val="4"/>
        <w:numPr>
          <w:ilvl w:val="2"/>
          <w:numId w:val="19"/>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53112841" w14:textId="77777777" w:rsidR="00086BF3" w:rsidRPr="00575698" w:rsidRDefault="00086BF3" w:rsidP="00634ABE">
      <w:pPr>
        <w:pStyle w:val="4"/>
        <w:numPr>
          <w:ilvl w:val="2"/>
          <w:numId w:val="19"/>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54422D77" w14:textId="2B31659E" w:rsidR="000240CE" w:rsidRPr="00575698" w:rsidRDefault="00D77370" w:rsidP="00634ABE">
      <w:pPr>
        <w:pStyle w:val="5"/>
        <w:numPr>
          <w:ilvl w:val="3"/>
          <w:numId w:val="19"/>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233FEB" w:rsidRPr="005C4C07">
        <w:rPr>
          <w:rFonts w:cs="Calibri"/>
        </w:rPr>
        <w:t>Приложение </w:t>
      </w:r>
      <w:r w:rsidR="00233FEB" w:rsidRPr="002C0FFD">
        <w:rPr>
          <w:rFonts w:cs="Calibri"/>
        </w:rPr>
        <w:t>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233FEB" w:rsidRPr="005C4C07">
        <w:rPr>
          <w:rFonts w:cs="Calibri"/>
        </w:rPr>
        <w:t>Приложение </w:t>
      </w:r>
      <w:r w:rsidR="00233FEB" w:rsidRPr="002C0FFD">
        <w:rPr>
          <w:rFonts w:cs="Calibri"/>
        </w:rPr>
        <w:t>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233FEB" w:rsidRPr="005C4C07">
        <w:rPr>
          <w:rFonts w:cs="Calibri"/>
        </w:rPr>
        <w:t>Приложение </w:t>
      </w:r>
      <w:r w:rsidR="00233FEB" w:rsidRPr="002C0FFD">
        <w:rPr>
          <w:rFonts w:cs="Calibri"/>
        </w:rPr>
        <w:t>4</w:t>
      </w:r>
      <w:r w:rsidR="000240CE" w:rsidRPr="00061921">
        <w:fldChar w:fldCharType="end"/>
      </w:r>
      <w:r w:rsidR="000240CE" w:rsidRPr="00575698">
        <w:t>)</w:t>
      </w:r>
      <w:r w:rsidR="002C0FFD">
        <w:t>;</w:t>
      </w:r>
    </w:p>
    <w:p w14:paraId="09D6FEA2" w14:textId="77777777" w:rsidR="000240CE" w:rsidRPr="00575698" w:rsidRDefault="000240CE" w:rsidP="00634ABE">
      <w:pPr>
        <w:pStyle w:val="5"/>
        <w:numPr>
          <w:ilvl w:val="3"/>
          <w:numId w:val="19"/>
        </w:numPr>
      </w:pPr>
      <w:r w:rsidRPr="00575698">
        <w:t>централизации закупок на уровне ГО ХК (ИС) / ИДО;</w:t>
      </w:r>
    </w:p>
    <w:p w14:paraId="17F33C82" w14:textId="77777777" w:rsidR="00333A81" w:rsidRPr="00575698" w:rsidRDefault="00D77370" w:rsidP="00634ABE">
      <w:pPr>
        <w:pStyle w:val="5"/>
        <w:numPr>
          <w:ilvl w:val="3"/>
          <w:numId w:val="19"/>
        </w:numPr>
      </w:pPr>
      <w:r w:rsidRPr="00575698">
        <w:t>использованию</w:t>
      </w:r>
      <w:r w:rsidR="00333A81" w:rsidRPr="00575698">
        <w:t xml:space="preserve"> договорных условий;</w:t>
      </w:r>
    </w:p>
    <w:p w14:paraId="69650EC8" w14:textId="77777777" w:rsidR="00086BF3" w:rsidRPr="00575698" w:rsidRDefault="00D77370" w:rsidP="00634ABE">
      <w:pPr>
        <w:pStyle w:val="5"/>
        <w:numPr>
          <w:ilvl w:val="3"/>
          <w:numId w:val="19"/>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233FEB">
        <w:t>10.3</w:t>
      </w:r>
      <w:r w:rsidR="00006861" w:rsidRPr="00061921">
        <w:fldChar w:fldCharType="end"/>
      </w:r>
      <w:r w:rsidR="00086BF3" w:rsidRPr="00575698">
        <w:t xml:space="preserve"> Положения);</w:t>
      </w:r>
    </w:p>
    <w:p w14:paraId="64F4FA67" w14:textId="77777777" w:rsidR="00086BF3" w:rsidRPr="00575698" w:rsidRDefault="00D77370" w:rsidP="00634ABE">
      <w:pPr>
        <w:pStyle w:val="5"/>
        <w:numPr>
          <w:ilvl w:val="3"/>
          <w:numId w:val="19"/>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233FEB">
        <w:t>10.4</w:t>
      </w:r>
      <w:r w:rsidR="001C0515" w:rsidRPr="00061921">
        <w:fldChar w:fldCharType="end"/>
      </w:r>
      <w:r w:rsidR="001C0515" w:rsidRPr="00575698">
        <w:t xml:space="preserve"> Положения);</w:t>
      </w:r>
    </w:p>
    <w:p w14:paraId="253722E7" w14:textId="77777777" w:rsidR="00086BF3" w:rsidRPr="00575698" w:rsidRDefault="00086BF3" w:rsidP="00634ABE">
      <w:pPr>
        <w:pStyle w:val="5"/>
        <w:numPr>
          <w:ilvl w:val="3"/>
          <w:numId w:val="19"/>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233FEB">
        <w:t>10.13</w:t>
      </w:r>
      <w:r w:rsidR="00006861" w:rsidRPr="00061921">
        <w:fldChar w:fldCharType="end"/>
      </w:r>
      <w:r w:rsidRPr="00575698">
        <w:t xml:space="preserve"> Положения);</w:t>
      </w:r>
    </w:p>
    <w:p w14:paraId="4F42B775" w14:textId="77777777" w:rsidR="00086BF3" w:rsidRPr="00575698" w:rsidRDefault="001C0515" w:rsidP="00634ABE">
      <w:pPr>
        <w:pStyle w:val="5"/>
        <w:numPr>
          <w:ilvl w:val="3"/>
          <w:numId w:val="19"/>
        </w:numPr>
      </w:pPr>
      <w:r w:rsidRPr="00575698">
        <w:t>определени</w:t>
      </w:r>
      <w:r w:rsidR="00D77370" w:rsidRPr="00575698">
        <w:t>ю</w:t>
      </w:r>
      <w:r w:rsidRPr="00575698">
        <w:t xml:space="preserve"> иных условий проведения процедуры закупки.</w:t>
      </w:r>
    </w:p>
    <w:p w14:paraId="4D84DE8B" w14:textId="77777777" w:rsidR="00086BF3" w:rsidRPr="00575698" w:rsidRDefault="00086BF3" w:rsidP="00634ABE">
      <w:pPr>
        <w:pStyle w:val="4"/>
        <w:numPr>
          <w:ilvl w:val="2"/>
          <w:numId w:val="19"/>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233FEB">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7D5A4891" w14:textId="77777777" w:rsidR="00A5654B" w:rsidRPr="00575698" w:rsidRDefault="00A5654B" w:rsidP="003227B5">
      <w:pPr>
        <w:pStyle w:val="12"/>
        <w:numPr>
          <w:ilvl w:val="0"/>
          <w:numId w:val="2"/>
        </w:numPr>
        <w:ind w:left="1418" w:hanging="1418"/>
      </w:pPr>
      <w:bookmarkStart w:id="3612" w:name="_Toc298491835"/>
      <w:bookmarkStart w:id="3613" w:name="_Toc298491836"/>
      <w:bookmarkStart w:id="3614" w:name="_Toc274777448"/>
      <w:bookmarkStart w:id="3615" w:name="_Toc271021248"/>
      <w:bookmarkStart w:id="3616" w:name="_Toc271225873"/>
      <w:bookmarkStart w:id="3617" w:name="_Toc271228032"/>
      <w:bookmarkStart w:id="3618" w:name="_Toc271228227"/>
      <w:bookmarkStart w:id="3619" w:name="_Toc271228422"/>
      <w:bookmarkStart w:id="3620" w:name="_Toc266995657"/>
      <w:bookmarkStart w:id="3621" w:name="_Toc266998947"/>
      <w:bookmarkStart w:id="3622" w:name="_Toc267034604"/>
      <w:bookmarkStart w:id="3623" w:name="_Toc268075513"/>
      <w:bookmarkStart w:id="3624" w:name="_Toc268245171"/>
      <w:bookmarkStart w:id="3625" w:name="_Toc268245508"/>
      <w:bookmarkStart w:id="3626" w:name="_Toc268259816"/>
      <w:bookmarkStart w:id="3627" w:name="_Toc268608813"/>
      <w:bookmarkStart w:id="3628" w:name="_Toc270006728"/>
      <w:bookmarkStart w:id="3629" w:name="_Toc270010939"/>
      <w:bookmarkStart w:id="3630" w:name="_Toc270089191"/>
      <w:bookmarkStart w:id="3631" w:name="_Toc266995658"/>
      <w:bookmarkStart w:id="3632" w:name="_Toc266998948"/>
      <w:bookmarkStart w:id="3633" w:name="_Toc267034605"/>
      <w:bookmarkStart w:id="3634" w:name="_Toc268075514"/>
      <w:bookmarkStart w:id="3635" w:name="_Toc268245172"/>
      <w:bookmarkStart w:id="3636" w:name="_Toc268245509"/>
      <w:bookmarkStart w:id="3637" w:name="_Toc268259817"/>
      <w:bookmarkStart w:id="3638" w:name="_Toc268608814"/>
      <w:bookmarkStart w:id="3639" w:name="_Toc270006729"/>
      <w:bookmarkStart w:id="3640" w:name="_Toc270010940"/>
      <w:bookmarkStart w:id="3641" w:name="_Toc270089192"/>
      <w:bookmarkStart w:id="3642" w:name="_Toc408840720"/>
      <w:bookmarkStart w:id="3643" w:name="_Toc408842145"/>
      <w:bookmarkStart w:id="3644" w:name="_Toc282982236"/>
      <w:bookmarkStart w:id="3645" w:name="_Toc409088673"/>
      <w:bookmarkStart w:id="3646" w:name="_Toc409088866"/>
      <w:bookmarkStart w:id="3647" w:name="_Toc409089559"/>
      <w:bookmarkStart w:id="3648" w:name="_Toc409089764"/>
      <w:bookmarkStart w:id="3649" w:name="_Toc409090447"/>
      <w:bookmarkStart w:id="3650" w:name="_Toc409113240"/>
      <w:bookmarkStart w:id="3651" w:name="_Toc409174022"/>
      <w:bookmarkStart w:id="3652" w:name="_Toc409174716"/>
      <w:bookmarkStart w:id="3653" w:name="_Toc409189116"/>
      <w:bookmarkStart w:id="3654" w:name="_Toc409198852"/>
      <w:bookmarkStart w:id="3655" w:name="_Toc283058550"/>
      <w:bookmarkStart w:id="3656" w:name="_Toc409204340"/>
      <w:bookmarkStart w:id="3657" w:name="_Toc409474744"/>
      <w:bookmarkStart w:id="3658" w:name="_Toc409528453"/>
      <w:bookmarkStart w:id="3659" w:name="_Toc409630156"/>
      <w:bookmarkStart w:id="3660" w:name="_Toc409703602"/>
      <w:bookmarkStart w:id="3661" w:name="_Toc409711766"/>
      <w:bookmarkStart w:id="3662" w:name="_Toc409715486"/>
      <w:bookmarkStart w:id="3663" w:name="_Toc409721503"/>
      <w:bookmarkStart w:id="3664" w:name="_Toc409720634"/>
      <w:bookmarkStart w:id="3665" w:name="_Toc409721721"/>
      <w:bookmarkStart w:id="3666" w:name="_Toc409807439"/>
      <w:bookmarkStart w:id="3667" w:name="_Toc409812158"/>
      <w:bookmarkStart w:id="3668" w:name="_Toc283764386"/>
      <w:bookmarkStart w:id="3669" w:name="_Toc409908719"/>
      <w:bookmarkStart w:id="3670" w:name="_Toc410902892"/>
      <w:bookmarkStart w:id="3671" w:name="_Toc410907902"/>
      <w:bookmarkStart w:id="3672" w:name="_Toc410908091"/>
      <w:bookmarkStart w:id="3673" w:name="_Toc410910884"/>
      <w:bookmarkStart w:id="3674" w:name="_Toc410911157"/>
      <w:bookmarkStart w:id="3675" w:name="_Toc410920256"/>
      <w:bookmarkStart w:id="3676" w:name="_Toc411279896"/>
      <w:bookmarkStart w:id="3677" w:name="_Toc411626622"/>
      <w:bookmarkStart w:id="3678" w:name="_Toc411632165"/>
      <w:bookmarkStart w:id="3679" w:name="_Toc411882073"/>
      <w:bookmarkStart w:id="3680" w:name="_Toc411941083"/>
      <w:bookmarkStart w:id="3681" w:name="_Toc285801532"/>
      <w:bookmarkStart w:id="3682" w:name="_Toc411949558"/>
      <w:bookmarkStart w:id="3683" w:name="_Toc412111199"/>
      <w:bookmarkStart w:id="3684" w:name="_Toc285977803"/>
      <w:bookmarkStart w:id="3685" w:name="_Toc412127966"/>
      <w:bookmarkStart w:id="3686" w:name="_Toc285999932"/>
      <w:bookmarkStart w:id="3687" w:name="_Toc412218415"/>
      <w:bookmarkStart w:id="3688" w:name="_Toc412543701"/>
      <w:bookmarkStart w:id="3689" w:name="_Toc412551446"/>
      <w:bookmarkStart w:id="3690" w:name="_Toc412760316"/>
      <w:bookmarkStart w:id="3691" w:name="_Toc453143253"/>
      <w:bookmarkStart w:id="3692" w:name="_Toc5978365"/>
      <w:bookmarkStart w:id="3693" w:name="_Toc113011780"/>
      <w:bookmarkEnd w:id="354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r w:rsidRPr="00575698">
        <w:t>Подготовка закупок</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B9EED39" w14:textId="77777777" w:rsidR="000C13FF" w:rsidRPr="00575698" w:rsidRDefault="000C13FF" w:rsidP="00634ABE">
      <w:pPr>
        <w:pStyle w:val="2"/>
        <w:numPr>
          <w:ilvl w:val="0"/>
          <w:numId w:val="19"/>
        </w:numPr>
      </w:pPr>
      <w:bookmarkStart w:id="3694" w:name="_Toc408775961"/>
      <w:bookmarkStart w:id="3695" w:name="_Toc408779152"/>
      <w:bookmarkStart w:id="3696" w:name="_Toc408780753"/>
      <w:bookmarkStart w:id="3697" w:name="_Toc408840812"/>
      <w:bookmarkStart w:id="3698" w:name="_Toc408842237"/>
      <w:bookmarkStart w:id="3699" w:name="_Ref409043013"/>
      <w:bookmarkStart w:id="3700" w:name="_Toc282982237"/>
      <w:bookmarkStart w:id="3701" w:name="_Toc409088674"/>
      <w:bookmarkStart w:id="3702" w:name="_Toc409088867"/>
      <w:bookmarkStart w:id="3703" w:name="_Toc409089560"/>
      <w:bookmarkStart w:id="3704" w:name="_Toc409089765"/>
      <w:bookmarkStart w:id="3705" w:name="_Toc409090448"/>
      <w:bookmarkStart w:id="3706" w:name="_Toc409113241"/>
      <w:bookmarkStart w:id="3707" w:name="_Toc409174023"/>
      <w:bookmarkStart w:id="3708" w:name="_Toc409174717"/>
      <w:bookmarkStart w:id="3709" w:name="_Toc409189117"/>
      <w:bookmarkStart w:id="3710" w:name="_Toc409198853"/>
      <w:bookmarkStart w:id="3711" w:name="_Toc283058551"/>
      <w:bookmarkStart w:id="3712" w:name="_Toc409204341"/>
      <w:bookmarkStart w:id="3713" w:name="_Toc409474745"/>
      <w:bookmarkStart w:id="3714" w:name="_Toc409528454"/>
      <w:bookmarkStart w:id="3715" w:name="_Toc409630157"/>
      <w:bookmarkStart w:id="3716" w:name="_Toc409703603"/>
      <w:bookmarkStart w:id="3717" w:name="_Toc409711767"/>
      <w:bookmarkStart w:id="3718" w:name="_Toc409715487"/>
      <w:bookmarkStart w:id="3719" w:name="_Toc409721504"/>
      <w:bookmarkStart w:id="3720" w:name="_Toc409720635"/>
      <w:bookmarkStart w:id="3721" w:name="_Toc409721722"/>
      <w:bookmarkStart w:id="3722" w:name="_Toc409807440"/>
      <w:bookmarkStart w:id="3723" w:name="_Toc409812159"/>
      <w:bookmarkStart w:id="3724" w:name="_Toc283764387"/>
      <w:bookmarkStart w:id="3725" w:name="_Toc409908720"/>
      <w:bookmarkStart w:id="3726" w:name="_Toc410902893"/>
      <w:bookmarkStart w:id="3727" w:name="_Toc410907903"/>
      <w:bookmarkStart w:id="3728" w:name="_Toc410908092"/>
      <w:bookmarkStart w:id="3729" w:name="_Toc410910885"/>
      <w:bookmarkStart w:id="3730" w:name="_Toc410911158"/>
      <w:bookmarkStart w:id="3731" w:name="_Toc410920257"/>
      <w:bookmarkStart w:id="3732" w:name="_Toc410916788"/>
      <w:bookmarkStart w:id="3733" w:name="_Toc411279897"/>
      <w:bookmarkStart w:id="3734" w:name="_Toc411626623"/>
      <w:bookmarkStart w:id="3735" w:name="_Toc411632166"/>
      <w:bookmarkStart w:id="3736" w:name="_Toc411882074"/>
      <w:bookmarkStart w:id="3737" w:name="_Toc411941084"/>
      <w:bookmarkStart w:id="3738" w:name="_Toc285801533"/>
      <w:bookmarkStart w:id="3739" w:name="_Toc411949559"/>
      <w:bookmarkStart w:id="3740" w:name="_Toc412111200"/>
      <w:bookmarkStart w:id="3741" w:name="_Toc285977804"/>
      <w:bookmarkStart w:id="3742" w:name="_Toc412127967"/>
      <w:bookmarkStart w:id="3743" w:name="_Toc285999933"/>
      <w:bookmarkStart w:id="3744" w:name="_Toc412218416"/>
      <w:bookmarkStart w:id="3745" w:name="_Toc412543702"/>
      <w:bookmarkStart w:id="3746" w:name="_Toc412551447"/>
      <w:bookmarkStart w:id="3747" w:name="_Toc412760317"/>
      <w:bookmarkStart w:id="3748" w:name="_Toc453143254"/>
      <w:bookmarkStart w:id="3749" w:name="_Toc5978366"/>
      <w:bookmarkStart w:id="3750" w:name="_Toc113011781"/>
      <w:r w:rsidRPr="00575698">
        <w:t>Подготовка к проведению закупки</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6AFF51A3" w14:textId="77777777" w:rsidR="00EA284A" w:rsidRPr="00575698" w:rsidRDefault="003D1B0D" w:rsidP="00634ABE">
      <w:pPr>
        <w:pStyle w:val="3"/>
        <w:numPr>
          <w:ilvl w:val="1"/>
          <w:numId w:val="19"/>
        </w:numPr>
        <w:ind w:left="1134"/>
        <w:rPr>
          <w:lang w:eastAsia="en-US"/>
        </w:rPr>
      </w:pPr>
      <w:bookmarkStart w:id="3751" w:name="_Toc408439769"/>
      <w:bookmarkStart w:id="3752" w:name="_Toc408446875"/>
      <w:bookmarkStart w:id="3753" w:name="_Toc408447139"/>
      <w:bookmarkStart w:id="3754" w:name="_Toc408775962"/>
      <w:bookmarkStart w:id="3755" w:name="_Toc408779153"/>
      <w:bookmarkStart w:id="3756" w:name="_Toc408780754"/>
      <w:bookmarkStart w:id="3757" w:name="_Toc408840813"/>
      <w:bookmarkStart w:id="3758" w:name="_Toc408842238"/>
      <w:bookmarkStart w:id="3759" w:name="_Toc282982238"/>
      <w:bookmarkStart w:id="3760" w:name="_Toc409088675"/>
      <w:bookmarkStart w:id="3761" w:name="_Toc409088868"/>
      <w:bookmarkStart w:id="3762" w:name="_Toc409089561"/>
      <w:bookmarkStart w:id="3763" w:name="_Toc409089766"/>
      <w:bookmarkStart w:id="3764" w:name="_Toc409090449"/>
      <w:bookmarkStart w:id="3765" w:name="_Toc409113242"/>
      <w:bookmarkStart w:id="3766" w:name="_Toc409174024"/>
      <w:bookmarkStart w:id="3767" w:name="_Toc409174718"/>
      <w:bookmarkStart w:id="3768" w:name="_Toc409189118"/>
      <w:bookmarkStart w:id="3769" w:name="_Toc409198854"/>
      <w:bookmarkStart w:id="3770" w:name="_Toc283058552"/>
      <w:bookmarkStart w:id="3771" w:name="_Toc409204342"/>
      <w:bookmarkStart w:id="3772" w:name="_Toc409474746"/>
      <w:bookmarkStart w:id="3773" w:name="_Toc409528455"/>
      <w:bookmarkStart w:id="3774" w:name="_Toc409630158"/>
      <w:bookmarkStart w:id="3775" w:name="_Toc409703604"/>
      <w:bookmarkStart w:id="3776" w:name="_Toc409711768"/>
      <w:bookmarkStart w:id="3777" w:name="_Toc409715488"/>
      <w:bookmarkStart w:id="3778" w:name="_Toc409721505"/>
      <w:bookmarkStart w:id="3779" w:name="_Toc409720636"/>
      <w:bookmarkStart w:id="3780" w:name="_Toc409721723"/>
      <w:bookmarkStart w:id="3781" w:name="_Toc409807441"/>
      <w:bookmarkStart w:id="3782" w:name="_Toc409812160"/>
      <w:bookmarkStart w:id="3783" w:name="_Toc283764388"/>
      <w:bookmarkStart w:id="3784" w:name="_Toc409908721"/>
      <w:bookmarkStart w:id="3785" w:name="_Toc410902894"/>
      <w:bookmarkStart w:id="3786" w:name="_Toc410907904"/>
      <w:bookmarkStart w:id="3787" w:name="_Toc410908093"/>
      <w:bookmarkStart w:id="3788" w:name="_Toc410910886"/>
      <w:bookmarkStart w:id="3789" w:name="_Toc410911159"/>
      <w:bookmarkStart w:id="3790" w:name="_Toc410920258"/>
      <w:bookmarkStart w:id="3791" w:name="_Toc410916789"/>
      <w:bookmarkStart w:id="3792" w:name="_Toc411279898"/>
      <w:bookmarkStart w:id="3793" w:name="_Toc411626624"/>
      <w:bookmarkStart w:id="3794" w:name="_Toc411632167"/>
      <w:bookmarkStart w:id="3795" w:name="_Toc411882075"/>
      <w:bookmarkStart w:id="3796" w:name="_Toc411941085"/>
      <w:bookmarkStart w:id="3797" w:name="_Toc285801534"/>
      <w:bookmarkStart w:id="3798" w:name="_Toc411949560"/>
      <w:bookmarkStart w:id="3799" w:name="_Toc412111201"/>
      <w:bookmarkStart w:id="3800" w:name="_Toc285977805"/>
      <w:bookmarkStart w:id="3801" w:name="_Toc412127968"/>
      <w:bookmarkStart w:id="3802" w:name="_Toc285999934"/>
      <w:bookmarkStart w:id="3803" w:name="_Toc412218417"/>
      <w:bookmarkStart w:id="3804" w:name="_Toc412543703"/>
      <w:bookmarkStart w:id="3805" w:name="_Toc412551448"/>
      <w:bookmarkStart w:id="3806" w:name="_Toc412760318"/>
      <w:bookmarkStart w:id="3807" w:name="_Toc453143255"/>
      <w:bookmarkStart w:id="3808" w:name="_Toc5978367"/>
      <w:bookmarkStart w:id="3809" w:name="_Toc113011782"/>
      <w:bookmarkStart w:id="3810" w:name="_Toc407992637"/>
      <w:bookmarkStart w:id="3811" w:name="_Toc407999065"/>
      <w:bookmarkStart w:id="3812" w:name="_Toc408003305"/>
      <w:bookmarkStart w:id="3813" w:name="_Toc408003548"/>
      <w:bookmarkStart w:id="3814" w:name="_Toc408004304"/>
      <w:bookmarkStart w:id="3815" w:name="_Toc408161545"/>
      <w:r w:rsidRPr="00575698">
        <w:t>Процесс подготовки к проведению закупки</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5FEBC151" w14:textId="77777777" w:rsidR="00A308A0" w:rsidRPr="00575698" w:rsidRDefault="00A308A0" w:rsidP="00634ABE">
      <w:pPr>
        <w:pStyle w:val="4"/>
        <w:keepNext/>
        <w:numPr>
          <w:ilvl w:val="2"/>
          <w:numId w:val="19"/>
        </w:numPr>
      </w:pPr>
      <w:r w:rsidRPr="00575698">
        <w:t>Подготовка к проведению закупки осуществляется в следующей последовательности:</w:t>
      </w:r>
    </w:p>
    <w:p w14:paraId="726417DD" w14:textId="77777777" w:rsidR="00A308A0" w:rsidRPr="00575698" w:rsidRDefault="00A308A0" w:rsidP="00634ABE">
      <w:pPr>
        <w:pStyle w:val="5"/>
        <w:numPr>
          <w:ilvl w:val="3"/>
          <w:numId w:val="19"/>
        </w:numPr>
      </w:pPr>
      <w:r w:rsidRPr="00575698">
        <w:t xml:space="preserve">выявление потребности в продукции в соответствии с показателями </w:t>
      </w:r>
      <w:r w:rsidR="00540640" w:rsidRPr="00575698">
        <w:t>Р</w:t>
      </w:r>
      <w:r w:rsidRPr="00575698">
        <w:t>ПЗ;</w:t>
      </w:r>
    </w:p>
    <w:p w14:paraId="04F47884" w14:textId="77777777" w:rsidR="00A308A0" w:rsidRPr="00575698" w:rsidRDefault="00A308A0" w:rsidP="00634ABE">
      <w:pPr>
        <w:pStyle w:val="5"/>
        <w:numPr>
          <w:ilvl w:val="3"/>
          <w:numId w:val="19"/>
        </w:numPr>
      </w:pPr>
      <w:bookmarkStart w:id="3816"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816"/>
    </w:p>
    <w:p w14:paraId="31C023EA" w14:textId="77777777" w:rsidR="00A308A0" w:rsidRPr="00575698" w:rsidRDefault="00A308A0" w:rsidP="00634ABE">
      <w:pPr>
        <w:pStyle w:val="5"/>
        <w:numPr>
          <w:ilvl w:val="3"/>
          <w:numId w:val="19"/>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332E982F" w14:textId="77777777" w:rsidR="003D1B0D" w:rsidRPr="00575698" w:rsidRDefault="00A308A0" w:rsidP="00634ABE">
      <w:pPr>
        <w:pStyle w:val="5"/>
        <w:numPr>
          <w:ilvl w:val="3"/>
          <w:numId w:val="19"/>
        </w:numPr>
      </w:pPr>
      <w:r w:rsidRPr="00575698">
        <w:t>утверждение извещения</w:t>
      </w:r>
      <w:r w:rsidR="00005963" w:rsidRPr="00575698">
        <w:t>,</w:t>
      </w:r>
      <w:r w:rsidRPr="00575698">
        <w:t xml:space="preserve"> документации о закупке.</w:t>
      </w:r>
    </w:p>
    <w:p w14:paraId="1D910430" w14:textId="77777777" w:rsidR="00381D97" w:rsidRPr="00575698" w:rsidRDefault="00A308A0" w:rsidP="00634ABE">
      <w:pPr>
        <w:pStyle w:val="4"/>
        <w:numPr>
          <w:ilvl w:val="2"/>
          <w:numId w:val="19"/>
        </w:numPr>
      </w:pPr>
      <w:bookmarkStart w:id="3817" w:name="_Toc266995663"/>
      <w:bookmarkStart w:id="3818" w:name="_Toc266998953"/>
      <w:bookmarkStart w:id="3819" w:name="_Toc267034610"/>
      <w:bookmarkStart w:id="3820" w:name="_Toc268075519"/>
      <w:bookmarkStart w:id="3821" w:name="_Toc268245177"/>
      <w:bookmarkStart w:id="3822" w:name="_Toc268245514"/>
      <w:bookmarkStart w:id="3823" w:name="_Toc266995665"/>
      <w:bookmarkStart w:id="3824" w:name="_Toc266998955"/>
      <w:bookmarkStart w:id="3825" w:name="_Toc267034612"/>
      <w:bookmarkStart w:id="3826" w:name="_Toc268075521"/>
      <w:bookmarkStart w:id="3827" w:name="_Toc268245179"/>
      <w:bookmarkStart w:id="3828" w:name="_Toc268245516"/>
      <w:bookmarkStart w:id="3829" w:name="_Toc266995667"/>
      <w:bookmarkStart w:id="3830" w:name="_Toc266998957"/>
      <w:bookmarkStart w:id="3831" w:name="_Toc267034614"/>
      <w:bookmarkStart w:id="3832" w:name="_Toc268075523"/>
      <w:bookmarkStart w:id="3833" w:name="_Toc268245181"/>
      <w:bookmarkStart w:id="3834" w:name="_Toc268245518"/>
      <w:bookmarkStart w:id="3835" w:name="_Toc266995669"/>
      <w:bookmarkStart w:id="3836" w:name="_Toc266998959"/>
      <w:bookmarkStart w:id="3837" w:name="_Toc267034616"/>
      <w:bookmarkStart w:id="3838" w:name="_Toc268075525"/>
      <w:bookmarkStart w:id="3839" w:name="_Toc268245183"/>
      <w:bookmarkStart w:id="3840" w:name="_Toc268245520"/>
      <w:bookmarkStart w:id="3841" w:name="_Toc266995670"/>
      <w:bookmarkStart w:id="3842" w:name="_Toc266998960"/>
      <w:bookmarkStart w:id="3843" w:name="_Toc267034617"/>
      <w:bookmarkStart w:id="3844" w:name="_Toc268075526"/>
      <w:bookmarkStart w:id="3845" w:name="_Toc268245184"/>
      <w:bookmarkStart w:id="3846" w:name="_Toc268245521"/>
      <w:bookmarkStart w:id="3847" w:name="_Toc266995672"/>
      <w:bookmarkStart w:id="3848" w:name="_Toc266998962"/>
      <w:bookmarkStart w:id="3849" w:name="_Toc267034619"/>
      <w:bookmarkStart w:id="3850" w:name="_Toc268075528"/>
      <w:bookmarkStart w:id="3851" w:name="_Toc268245186"/>
      <w:bookmarkStart w:id="3852" w:name="_Toc268245523"/>
      <w:bookmarkStart w:id="3853" w:name="_Toc407992638"/>
      <w:bookmarkStart w:id="3854" w:name="_Toc407999066"/>
      <w:bookmarkStart w:id="3855" w:name="_Toc408003306"/>
      <w:bookmarkStart w:id="3856" w:name="_Toc408003549"/>
      <w:bookmarkStart w:id="3857" w:name="_Toc408004305"/>
      <w:bookmarkStart w:id="3858" w:name="_Toc408161546"/>
      <w:bookmarkStart w:id="3859" w:name="_Toc408439770"/>
      <w:bookmarkStart w:id="3860" w:name="_Toc408446876"/>
      <w:bookmarkStart w:id="3861" w:name="_Toc408447140"/>
      <w:bookmarkStart w:id="3862" w:name="_Ref263895168"/>
      <w:bookmarkStart w:id="3863" w:name="_Toc368984174"/>
      <w:bookmarkStart w:id="3864" w:name="_Toc407284713"/>
      <w:bookmarkStart w:id="3865" w:name="_Toc407291441"/>
      <w:bookmarkStart w:id="3866" w:name="_Toc407300241"/>
      <w:bookmarkStart w:id="3867" w:name="_Toc407296791"/>
      <w:bookmarkStart w:id="3868" w:name="_Toc407714561"/>
      <w:bookmarkStart w:id="3869" w:name="_Toc407716726"/>
      <w:bookmarkStart w:id="3870" w:name="_Toc407722978"/>
      <w:bookmarkStart w:id="3871" w:name="_Toc407720408"/>
      <w:bookmarkStart w:id="3872" w:name="_Toc408775963"/>
      <w:bookmarkStart w:id="3873" w:name="_Toc408779154"/>
      <w:bookmarkStart w:id="3874" w:name="_Toc408780755"/>
      <w:bookmarkStart w:id="3875" w:name="_Toc408840814"/>
      <w:bookmarkStart w:id="3876" w:name="_Toc408842239"/>
      <w:bookmarkStart w:id="3877" w:name="_Toc282982239"/>
      <w:bookmarkStart w:id="3878" w:name="_Toc409088676"/>
      <w:bookmarkStart w:id="3879" w:name="_Toc409088869"/>
      <w:bookmarkStart w:id="3880" w:name="_Toc409089562"/>
      <w:bookmarkStart w:id="3881" w:name="_Toc409089767"/>
      <w:bookmarkStart w:id="3882" w:name="_Toc409090450"/>
      <w:bookmarkStart w:id="3883" w:name="_Toc409113243"/>
      <w:bookmarkStart w:id="3884" w:name="_Toc409174025"/>
      <w:bookmarkStart w:id="3885" w:name="_Toc409174719"/>
      <w:bookmarkStart w:id="3886" w:name="_Toc409189119"/>
      <w:bookmarkStart w:id="3887" w:name="_Toc409198855"/>
      <w:bookmarkStart w:id="3888" w:name="_Toc283058553"/>
      <w:bookmarkStart w:id="3889" w:name="_Toc409204343"/>
      <w:bookmarkStart w:id="3890" w:name="_Ref409207520"/>
      <w:bookmarkStart w:id="3891" w:name="_Toc409474747"/>
      <w:bookmarkStart w:id="3892" w:name="_Toc409528456"/>
      <w:bookmarkStart w:id="3893" w:name="_Toc409630159"/>
      <w:bookmarkStart w:id="3894" w:name="_Toc409703605"/>
      <w:bookmarkStart w:id="3895" w:name="_Toc409711769"/>
      <w:bookmarkStart w:id="3896" w:name="_Toc409715489"/>
      <w:bookmarkStart w:id="3897" w:name="_Toc409721506"/>
      <w:bookmarkStart w:id="3898" w:name="_Toc409720637"/>
      <w:bookmarkStart w:id="3899" w:name="_Toc409721724"/>
      <w:bookmarkStart w:id="3900" w:name="_Toc409807442"/>
      <w:bookmarkStart w:id="3901" w:name="_Toc409812161"/>
      <w:bookmarkStart w:id="3902" w:name="_Toc283764389"/>
      <w:bookmarkStart w:id="3903" w:name="_Toc409908722"/>
      <w:bookmarkEnd w:id="3810"/>
      <w:bookmarkEnd w:id="3811"/>
      <w:bookmarkEnd w:id="3812"/>
      <w:bookmarkEnd w:id="3813"/>
      <w:bookmarkEnd w:id="3814"/>
      <w:bookmarkEnd w:id="3815"/>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5F5A795B" w14:textId="77777777" w:rsidR="00EA284A" w:rsidRPr="00575698" w:rsidRDefault="008E09C3" w:rsidP="00634ABE">
      <w:pPr>
        <w:pStyle w:val="3"/>
        <w:numPr>
          <w:ilvl w:val="1"/>
          <w:numId w:val="19"/>
        </w:numPr>
        <w:ind w:left="1134"/>
        <w:rPr>
          <w:lang w:eastAsia="en-US"/>
        </w:rPr>
      </w:pPr>
      <w:bookmarkStart w:id="3904" w:name="_Toc410902895"/>
      <w:bookmarkStart w:id="3905" w:name="_Toc410907905"/>
      <w:bookmarkStart w:id="3906" w:name="_Toc410908094"/>
      <w:bookmarkStart w:id="3907" w:name="_Toc410910887"/>
      <w:bookmarkStart w:id="3908" w:name="_Toc410911160"/>
      <w:bookmarkStart w:id="3909" w:name="_Toc410920259"/>
      <w:bookmarkStart w:id="3910" w:name="_Toc410916790"/>
      <w:bookmarkStart w:id="3911" w:name="_Toc411279899"/>
      <w:bookmarkStart w:id="3912" w:name="_Toc411626625"/>
      <w:bookmarkStart w:id="3913" w:name="_Toc411632168"/>
      <w:bookmarkStart w:id="3914" w:name="_Toc411882076"/>
      <w:bookmarkStart w:id="3915" w:name="_Toc411941086"/>
      <w:bookmarkStart w:id="3916" w:name="_Toc285801535"/>
      <w:bookmarkStart w:id="3917" w:name="_Toc411949561"/>
      <w:bookmarkStart w:id="3918" w:name="_Toc412111202"/>
      <w:bookmarkStart w:id="3919" w:name="_Toc285977806"/>
      <w:bookmarkStart w:id="3920" w:name="_Toc412127969"/>
      <w:bookmarkStart w:id="3921" w:name="_Toc285999935"/>
      <w:bookmarkStart w:id="3922" w:name="_Toc412218418"/>
      <w:bookmarkStart w:id="3923" w:name="_Toc412543704"/>
      <w:bookmarkStart w:id="3924" w:name="_Toc412551449"/>
      <w:bookmarkStart w:id="3925" w:name="_Toc412760319"/>
      <w:bookmarkStart w:id="3926" w:name="_Toc453143256"/>
      <w:bookmarkStart w:id="3927" w:name="_Toc5978368"/>
      <w:bookmarkStart w:id="3928" w:name="_Toc113011783"/>
      <w:r w:rsidRPr="00575698">
        <w:t xml:space="preserve">Общие </w:t>
      </w:r>
      <w:bookmarkEnd w:id="3853"/>
      <w:bookmarkEnd w:id="3854"/>
      <w:bookmarkEnd w:id="3855"/>
      <w:bookmarkEnd w:id="3856"/>
      <w:bookmarkEnd w:id="3857"/>
      <w:bookmarkEnd w:id="3858"/>
      <w:r w:rsidR="00D365D1" w:rsidRPr="00575698">
        <w:rPr>
          <w:lang w:eastAsia="en-US"/>
        </w:rPr>
        <w:t>положения</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2CEE82AF" w14:textId="77777777" w:rsidR="00381D97" w:rsidRPr="00575698" w:rsidRDefault="00A308A0" w:rsidP="00634ABE">
      <w:pPr>
        <w:pStyle w:val="4"/>
        <w:numPr>
          <w:ilvl w:val="2"/>
          <w:numId w:val="19"/>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55183942" w14:textId="77777777" w:rsidR="00381D97" w:rsidRPr="00575698" w:rsidRDefault="00A308A0" w:rsidP="00634ABE">
      <w:pPr>
        <w:pStyle w:val="4"/>
        <w:numPr>
          <w:ilvl w:val="2"/>
          <w:numId w:val="19"/>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1D596FF9" w14:textId="77777777" w:rsidR="00381D97" w:rsidRPr="00575698" w:rsidRDefault="00A308A0" w:rsidP="00634ABE">
      <w:pPr>
        <w:pStyle w:val="4"/>
        <w:keepNext/>
        <w:numPr>
          <w:ilvl w:val="2"/>
          <w:numId w:val="19"/>
        </w:numPr>
        <w:rPr>
          <w:lang w:eastAsia="en-US"/>
        </w:rPr>
      </w:pPr>
      <w:bookmarkStart w:id="3929"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29"/>
    </w:p>
    <w:p w14:paraId="0B295284" w14:textId="77777777" w:rsidR="00A308A0" w:rsidRPr="00575698" w:rsidRDefault="00A308A0" w:rsidP="00634ABE">
      <w:pPr>
        <w:pStyle w:val="5"/>
        <w:numPr>
          <w:ilvl w:val="3"/>
          <w:numId w:val="19"/>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233FEB">
        <w:t>10.3</w:t>
      </w:r>
      <w:r w:rsidR="00006861" w:rsidRPr="00061921">
        <w:fldChar w:fldCharType="end"/>
      </w:r>
      <w:r w:rsidRPr="00575698">
        <w:t xml:space="preserve"> Положения);</w:t>
      </w:r>
    </w:p>
    <w:p w14:paraId="4B4F4820" w14:textId="77777777" w:rsidR="00A308A0" w:rsidRPr="00575698" w:rsidRDefault="00A308A0" w:rsidP="00634ABE">
      <w:pPr>
        <w:pStyle w:val="5"/>
        <w:numPr>
          <w:ilvl w:val="3"/>
          <w:numId w:val="19"/>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233FEB">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233FEB">
        <w:t>10.5</w:t>
      </w:r>
      <w:r w:rsidR="00006861" w:rsidRPr="00061921">
        <w:fldChar w:fldCharType="end"/>
      </w:r>
      <w:r w:rsidRPr="00575698">
        <w:t xml:space="preserve"> Положения);</w:t>
      </w:r>
    </w:p>
    <w:p w14:paraId="3B8ED9FA" w14:textId="77777777" w:rsidR="00A308A0" w:rsidRPr="00575698" w:rsidRDefault="00A308A0" w:rsidP="00634ABE">
      <w:pPr>
        <w:pStyle w:val="5"/>
        <w:numPr>
          <w:ilvl w:val="3"/>
          <w:numId w:val="19"/>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233FEB">
        <w:t>10.6</w:t>
      </w:r>
      <w:r w:rsidR="00006861" w:rsidRPr="00061921">
        <w:fldChar w:fldCharType="end"/>
      </w:r>
      <w:r w:rsidRPr="00575698">
        <w:t xml:space="preserve"> Положения);</w:t>
      </w:r>
    </w:p>
    <w:p w14:paraId="724D2A4D" w14:textId="77777777" w:rsidR="00A308A0" w:rsidRPr="00575698" w:rsidRDefault="00A308A0" w:rsidP="00634ABE">
      <w:pPr>
        <w:pStyle w:val="5"/>
        <w:numPr>
          <w:ilvl w:val="3"/>
          <w:numId w:val="19"/>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233FEB">
        <w:t>10.7</w:t>
      </w:r>
      <w:r w:rsidR="00006861" w:rsidRPr="00061921">
        <w:fldChar w:fldCharType="end"/>
      </w:r>
      <w:r w:rsidRPr="00575698">
        <w:t xml:space="preserve"> Положения);</w:t>
      </w:r>
    </w:p>
    <w:p w14:paraId="155CCE0D" w14:textId="77777777" w:rsidR="00A308A0" w:rsidRPr="00575698" w:rsidRDefault="00A308A0" w:rsidP="00634ABE">
      <w:pPr>
        <w:pStyle w:val="5"/>
        <w:numPr>
          <w:ilvl w:val="3"/>
          <w:numId w:val="19"/>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233FEB">
        <w:t>10.8</w:t>
      </w:r>
      <w:r w:rsidR="00006861" w:rsidRPr="00061921">
        <w:fldChar w:fldCharType="end"/>
      </w:r>
      <w:r w:rsidRPr="00575698">
        <w:t xml:space="preserve"> Положения);</w:t>
      </w:r>
    </w:p>
    <w:p w14:paraId="245988CA" w14:textId="77777777" w:rsidR="00A308A0" w:rsidRPr="00575698" w:rsidRDefault="00A308A0" w:rsidP="00634ABE">
      <w:pPr>
        <w:pStyle w:val="5"/>
        <w:numPr>
          <w:ilvl w:val="3"/>
          <w:numId w:val="19"/>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233FEB">
        <w:t>10.9</w:t>
      </w:r>
      <w:r w:rsidR="00006861" w:rsidRPr="00061921">
        <w:fldChar w:fldCharType="end"/>
      </w:r>
      <w:r w:rsidRPr="00575698">
        <w:t xml:space="preserve"> Положения);</w:t>
      </w:r>
    </w:p>
    <w:p w14:paraId="19E16C7A"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233FEB">
        <w:t>10.10</w:t>
      </w:r>
      <w:r w:rsidR="00006861" w:rsidRPr="00061921">
        <w:fldChar w:fldCharType="end"/>
      </w:r>
      <w:r w:rsidRPr="00575698">
        <w:t xml:space="preserve"> Положения);</w:t>
      </w:r>
    </w:p>
    <w:p w14:paraId="780B358C"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233FEB">
        <w:t>10.11</w:t>
      </w:r>
      <w:r w:rsidR="00006861" w:rsidRPr="00061921">
        <w:fldChar w:fldCharType="end"/>
      </w:r>
      <w:r w:rsidRPr="00575698">
        <w:t xml:space="preserve"> Положения);</w:t>
      </w:r>
    </w:p>
    <w:p w14:paraId="611222A9" w14:textId="77777777" w:rsidR="00A308A0" w:rsidRPr="00575698" w:rsidRDefault="00A308A0" w:rsidP="00634ABE">
      <w:pPr>
        <w:pStyle w:val="5"/>
        <w:numPr>
          <w:ilvl w:val="3"/>
          <w:numId w:val="19"/>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233FEB">
        <w:t>10.12</w:t>
      </w:r>
      <w:r w:rsidR="00006861" w:rsidRPr="00061921">
        <w:fldChar w:fldCharType="end"/>
      </w:r>
      <w:r w:rsidRPr="00575698">
        <w:t xml:space="preserve"> Положения);</w:t>
      </w:r>
    </w:p>
    <w:p w14:paraId="0FC88F54" w14:textId="77777777" w:rsidR="00381D97" w:rsidRPr="00575698" w:rsidRDefault="00A308A0" w:rsidP="00634ABE">
      <w:pPr>
        <w:pStyle w:val="5"/>
        <w:numPr>
          <w:ilvl w:val="3"/>
          <w:numId w:val="19"/>
        </w:numPr>
        <w:rPr>
          <w:lang w:eastAsia="en-US"/>
        </w:rPr>
      </w:pPr>
      <w:r w:rsidRPr="00575698">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233FEB">
        <w:t>10.13</w:t>
      </w:r>
      <w:r w:rsidR="00006861" w:rsidRPr="00061921">
        <w:fldChar w:fldCharType="end"/>
      </w:r>
      <w:r w:rsidRPr="00575698">
        <w:t xml:space="preserve"> Положения).</w:t>
      </w:r>
    </w:p>
    <w:p w14:paraId="1C2F4C81" w14:textId="77777777" w:rsidR="00EA284A" w:rsidRPr="00575698" w:rsidRDefault="00381D97" w:rsidP="00634ABE">
      <w:pPr>
        <w:pStyle w:val="3"/>
        <w:numPr>
          <w:ilvl w:val="1"/>
          <w:numId w:val="19"/>
        </w:numPr>
        <w:ind w:left="1134"/>
      </w:pPr>
      <w:bookmarkStart w:id="3930" w:name="_Toc410902896"/>
      <w:bookmarkStart w:id="3931" w:name="_Toc410907906"/>
      <w:bookmarkStart w:id="3932" w:name="_Toc410908095"/>
      <w:bookmarkStart w:id="3933" w:name="_Toc410910888"/>
      <w:bookmarkStart w:id="3934" w:name="_Toc410911161"/>
      <w:bookmarkStart w:id="3935" w:name="_Toc410920260"/>
      <w:bookmarkStart w:id="3936" w:name="_Toc410916791"/>
      <w:bookmarkStart w:id="3937" w:name="_Toc411279900"/>
      <w:bookmarkStart w:id="3938" w:name="_Toc411626626"/>
      <w:bookmarkStart w:id="3939" w:name="_Toc411632169"/>
      <w:bookmarkStart w:id="3940" w:name="_Toc411882077"/>
      <w:bookmarkStart w:id="3941" w:name="_Toc411941087"/>
      <w:bookmarkStart w:id="3942" w:name="_Toc285801536"/>
      <w:bookmarkStart w:id="3943" w:name="_Toc411949562"/>
      <w:bookmarkStart w:id="3944" w:name="_Toc412111203"/>
      <w:bookmarkStart w:id="3945" w:name="_Toc285977807"/>
      <w:bookmarkStart w:id="3946" w:name="_Toc412127970"/>
      <w:bookmarkStart w:id="3947" w:name="_Toc285999936"/>
      <w:bookmarkStart w:id="3948" w:name="_Toc412218419"/>
      <w:bookmarkStart w:id="3949" w:name="_Toc412543705"/>
      <w:bookmarkStart w:id="3950" w:name="_Toc412551450"/>
      <w:bookmarkStart w:id="3951" w:name="_Toc412760320"/>
      <w:bookmarkStart w:id="3952" w:name="_Toc453143257"/>
      <w:bookmarkStart w:id="3953" w:name="_Ref491348649"/>
      <w:bookmarkStart w:id="3954" w:name="_Ref491348657"/>
      <w:bookmarkStart w:id="3955" w:name="_Ref491348769"/>
      <w:bookmarkStart w:id="3956" w:name="_Ref491348927"/>
      <w:bookmarkStart w:id="3957" w:name="_Ref491349764"/>
      <w:bookmarkStart w:id="3958" w:name="_Ref491350451"/>
      <w:bookmarkStart w:id="3959" w:name="_Ref491350529"/>
      <w:bookmarkStart w:id="3960" w:name="_Toc5978369"/>
      <w:bookmarkStart w:id="3961" w:name="_Ref24120587"/>
      <w:bookmarkStart w:id="3962" w:name="_Ref106627038"/>
      <w:bookmarkStart w:id="3963" w:name="_Toc113011784"/>
      <w:r w:rsidRPr="00575698">
        <w:t>Требования к продукции</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r w:rsidR="00A80B0D" w:rsidRPr="00575698">
        <w:t xml:space="preserve"> (предмету </w:t>
      </w:r>
      <w:r w:rsidR="00C21671" w:rsidRPr="00575698">
        <w:t>закупки</w:t>
      </w:r>
      <w:r w:rsidR="00A80B0D" w:rsidRPr="00575698">
        <w:t>)</w:t>
      </w:r>
      <w:bookmarkEnd w:id="3960"/>
      <w:bookmarkEnd w:id="3961"/>
      <w:bookmarkEnd w:id="3962"/>
      <w:bookmarkEnd w:id="3963"/>
    </w:p>
    <w:p w14:paraId="5D96B32C" w14:textId="77777777" w:rsidR="00527845" w:rsidRPr="00575698" w:rsidRDefault="00A308A0" w:rsidP="00634ABE">
      <w:pPr>
        <w:pStyle w:val="4"/>
        <w:numPr>
          <w:ilvl w:val="2"/>
          <w:numId w:val="19"/>
        </w:numPr>
      </w:pPr>
      <w:bookmarkStart w:id="3964" w:name="_Hlt311735110"/>
      <w:bookmarkStart w:id="3965" w:name="_Hlt311747954"/>
      <w:bookmarkStart w:id="3966" w:name="_Hlt364072907"/>
      <w:bookmarkStart w:id="3967" w:name="_Hlt364095141"/>
      <w:bookmarkStart w:id="3968" w:name="_Hlt311467604"/>
      <w:bookmarkStart w:id="3969" w:name="_Hlt311733574"/>
      <w:bookmarkStart w:id="3970" w:name="_Hlt311733912"/>
      <w:bookmarkStart w:id="3971" w:name="_Hlt314228225"/>
      <w:bookmarkStart w:id="3972" w:name="_Hlt314228027"/>
      <w:bookmarkStart w:id="3973" w:name="_Hlt314228435"/>
      <w:bookmarkStart w:id="3974" w:name="_Hlt342295007"/>
      <w:bookmarkStart w:id="3975" w:name="_Hlt311467607"/>
      <w:bookmarkStart w:id="3976" w:name="_Hlt311733578"/>
      <w:bookmarkStart w:id="3977" w:name="_Hlt342295012"/>
      <w:bookmarkStart w:id="3978" w:name="_Hlt364067321"/>
      <w:bookmarkStart w:id="3979" w:name="_Ref530640916"/>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79"/>
    </w:p>
    <w:p w14:paraId="796495AB" w14:textId="77777777" w:rsidR="00381D97" w:rsidRPr="00575698" w:rsidRDefault="00A308A0" w:rsidP="00634ABE">
      <w:pPr>
        <w:pStyle w:val="4"/>
        <w:numPr>
          <w:ilvl w:val="2"/>
          <w:numId w:val="19"/>
        </w:numPr>
      </w:pPr>
      <w:bookmarkStart w:id="3980" w:name="_Ref410726760"/>
      <w:bookmarkStart w:id="3981" w:name="_Ref264622661"/>
      <w:bookmarkStart w:id="3982" w:name="_Toc368984186"/>
      <w:bookmarkStart w:id="3983" w:name="_Toc407284725"/>
      <w:bookmarkStart w:id="3984" w:name="_Toc407291453"/>
      <w:bookmarkStart w:id="3985" w:name="_Toc407300253"/>
      <w:bookmarkStart w:id="3986" w:name="_Toc407296803"/>
      <w:bookmarkStart w:id="3987" w:name="_Toc407714573"/>
      <w:bookmarkStart w:id="3988" w:name="_Toc407716738"/>
      <w:bookmarkStart w:id="3989" w:name="_Toc407722990"/>
      <w:bookmarkStart w:id="3990" w:name="_Toc407720420"/>
      <w:bookmarkStart w:id="3991" w:name="_Toc407992649"/>
      <w:bookmarkStart w:id="3992" w:name="_Toc407999077"/>
      <w:bookmarkStart w:id="3993" w:name="_Toc408003317"/>
      <w:bookmarkStart w:id="3994" w:name="_Toc408003560"/>
      <w:bookmarkStart w:id="3995" w:name="_Toc408004316"/>
      <w:bookmarkStart w:id="3996" w:name="_Toc408161557"/>
      <w:bookmarkStart w:id="3997" w:name="_Toc408439785"/>
      <w:bookmarkStart w:id="3998" w:name="_Toc408446891"/>
      <w:bookmarkStart w:id="3999" w:name="_Toc408447155"/>
      <w:bookmarkStart w:id="4000" w:name="_Toc408775978"/>
      <w:bookmarkStart w:id="4001" w:name="_Toc408779170"/>
      <w:bookmarkStart w:id="4002" w:name="_Toc408780770"/>
      <w:bookmarkStart w:id="4003" w:name="_Toc408840830"/>
      <w:bookmarkStart w:id="4004" w:name="_Toc408842255"/>
      <w:bookmarkStart w:id="4005" w:name="_Ref409043107"/>
      <w:bookmarkStart w:id="4006" w:name="_Toc282982254"/>
      <w:bookmarkStart w:id="4007" w:name="_Toc409088691"/>
      <w:bookmarkStart w:id="4008" w:name="_Toc409088885"/>
      <w:bookmarkStart w:id="4009" w:name="_Toc409089578"/>
      <w:bookmarkStart w:id="4010" w:name="_Toc409090010"/>
      <w:bookmarkStart w:id="4011" w:name="_Toc409090465"/>
      <w:bookmarkStart w:id="4012" w:name="_Toc409113258"/>
      <w:bookmarkStart w:id="4013" w:name="_Toc409174040"/>
      <w:bookmarkStart w:id="4014" w:name="_Toc409174734"/>
      <w:bookmarkStart w:id="4015" w:name="_Toc409189134"/>
      <w:bookmarkStart w:id="4016" w:name="_Toc409198870"/>
      <w:bookmarkStart w:id="4017" w:name="_Toc283058568"/>
      <w:bookmarkStart w:id="4018" w:name="_Toc409204358"/>
      <w:bookmarkStart w:id="4019" w:name="_Toc409474761"/>
      <w:bookmarkStart w:id="4020" w:name="_Toc409528470"/>
      <w:bookmarkStart w:id="4021" w:name="_Toc409630173"/>
      <w:bookmarkStart w:id="4022" w:name="_Toc409703619"/>
      <w:bookmarkStart w:id="4023" w:name="_Toc409711783"/>
      <w:bookmarkStart w:id="4024" w:name="_Toc409715503"/>
      <w:bookmarkStart w:id="4025" w:name="_Toc409721520"/>
      <w:bookmarkStart w:id="4026" w:name="_Toc409720651"/>
      <w:bookmarkStart w:id="4027" w:name="_Toc409721738"/>
      <w:bookmarkStart w:id="4028" w:name="_Toc409807456"/>
      <w:bookmarkStart w:id="4029" w:name="_Toc409812175"/>
      <w:bookmarkStart w:id="4030" w:name="_Toc283764404"/>
      <w:bookmarkStart w:id="4031"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80"/>
    </w:p>
    <w:p w14:paraId="22CEB689" w14:textId="77777777" w:rsidR="00381D97" w:rsidRPr="00575698" w:rsidRDefault="00A308A0" w:rsidP="00634ABE">
      <w:pPr>
        <w:pStyle w:val="4"/>
        <w:keepNext/>
        <w:numPr>
          <w:ilvl w:val="2"/>
          <w:numId w:val="19"/>
        </w:numPr>
      </w:pPr>
      <w:bookmarkStart w:id="4032"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32"/>
    </w:p>
    <w:p w14:paraId="6F3D7185" w14:textId="77777777" w:rsidR="00A308A0" w:rsidRPr="00575698" w:rsidRDefault="00A308A0" w:rsidP="00634ABE">
      <w:pPr>
        <w:pStyle w:val="5"/>
        <w:numPr>
          <w:ilvl w:val="3"/>
          <w:numId w:val="19"/>
        </w:numPr>
      </w:pPr>
      <w:bookmarkStart w:id="4033"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33"/>
    </w:p>
    <w:p w14:paraId="2338EDA9" w14:textId="77777777" w:rsidR="00A308A0" w:rsidRPr="00575698" w:rsidRDefault="00A308A0" w:rsidP="00634ABE">
      <w:pPr>
        <w:pStyle w:val="5"/>
        <w:numPr>
          <w:ilvl w:val="3"/>
          <w:numId w:val="19"/>
        </w:numPr>
      </w:pPr>
      <w:r w:rsidRPr="00575698">
        <w:t>требования к продукции не должны приводить к необоснованному ограничению количества участников процедуры закупки;</w:t>
      </w:r>
    </w:p>
    <w:p w14:paraId="5A022710" w14:textId="77777777" w:rsidR="00A308A0" w:rsidRPr="00575698" w:rsidRDefault="00A308A0" w:rsidP="00634ABE">
      <w:pPr>
        <w:pStyle w:val="5"/>
        <w:numPr>
          <w:ilvl w:val="3"/>
          <w:numId w:val="19"/>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1FA17345" w14:textId="77777777" w:rsidR="00381D97" w:rsidRPr="00575698" w:rsidRDefault="00A308A0" w:rsidP="00634ABE">
      <w:pPr>
        <w:pStyle w:val="5"/>
        <w:numPr>
          <w:ilvl w:val="3"/>
          <w:numId w:val="19"/>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0FCFEB78" w14:textId="77777777" w:rsidR="000D0884" w:rsidRPr="00575698" w:rsidRDefault="000D0884" w:rsidP="00634ABE">
      <w:pPr>
        <w:pStyle w:val="4"/>
        <w:numPr>
          <w:ilvl w:val="2"/>
          <w:numId w:val="19"/>
        </w:numPr>
      </w:pPr>
      <w:bookmarkStart w:id="4034" w:name="_Ref514170103"/>
      <w:bookmarkStart w:id="4035"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34"/>
    </w:p>
    <w:p w14:paraId="3689266C" w14:textId="77777777" w:rsidR="000D0884" w:rsidRPr="00575698" w:rsidRDefault="000D0884" w:rsidP="00634ABE">
      <w:pPr>
        <w:pStyle w:val="5"/>
        <w:numPr>
          <w:ilvl w:val="3"/>
          <w:numId w:val="19"/>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4693D02E" w14:textId="60537EB8" w:rsidR="00105D79" w:rsidRDefault="000D0884" w:rsidP="00634ABE">
      <w:pPr>
        <w:pStyle w:val="5"/>
        <w:numPr>
          <w:ilvl w:val="3"/>
          <w:numId w:val="19"/>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r w:rsidR="00105D79">
        <w:t>;</w:t>
      </w:r>
    </w:p>
    <w:p w14:paraId="2FA65179" w14:textId="77777777" w:rsidR="000D0884" w:rsidRPr="00575698" w:rsidRDefault="00105D79" w:rsidP="00634ABE">
      <w:pPr>
        <w:pStyle w:val="5"/>
        <w:numPr>
          <w:ilvl w:val="3"/>
          <w:numId w:val="19"/>
        </w:numPr>
      </w:pPr>
      <w:bookmarkStart w:id="4036" w:name="_Ref99643000"/>
      <w:r>
        <w:t>в описании предмета закупки, являющегося товаром, необходимо указывать код ЕНС, полное наименование, базовую единицу измерения и вид специальной приемки (при необходимости), выбираемых из справочника ЕНС в АС ФЗД</w:t>
      </w:r>
      <w:r w:rsidR="006A55F3">
        <w:t xml:space="preserve"> (при наличии соответствующих данных в ЕНС)</w:t>
      </w:r>
      <w:r w:rsidR="000D0884" w:rsidRPr="00575698">
        <w:t>.</w:t>
      </w:r>
      <w:bookmarkEnd w:id="4036"/>
    </w:p>
    <w:p w14:paraId="1A9063DA" w14:textId="0B2031EF" w:rsidR="000D0884" w:rsidRPr="00575698" w:rsidRDefault="00B44F54" w:rsidP="00634ABE">
      <w:pPr>
        <w:pStyle w:val="4"/>
        <w:numPr>
          <w:ilvl w:val="2"/>
          <w:numId w:val="19"/>
        </w:numPr>
      </w:pPr>
      <w:bookmarkStart w:id="4037" w:name="_Ref514867687"/>
      <w:r w:rsidRPr="00575698">
        <w:t xml:space="preserve">В случае, если при проведении </w:t>
      </w:r>
      <w:r w:rsidR="00814CC0" w:rsidRPr="00575698">
        <w:t xml:space="preserve">конкурентной </w:t>
      </w:r>
      <w:r w:rsidRPr="00575698">
        <w:t>закупки</w:t>
      </w:r>
      <w:r w:rsidR="001561E4" w:rsidRPr="001561E4">
        <w:t>, ценового запроса на ЭТП</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37"/>
    </w:p>
    <w:p w14:paraId="30537451" w14:textId="77777777" w:rsidR="000D0884" w:rsidRPr="00575698" w:rsidRDefault="000D0884" w:rsidP="00634ABE">
      <w:pPr>
        <w:pStyle w:val="5"/>
        <w:numPr>
          <w:ilvl w:val="3"/>
          <w:numId w:val="19"/>
        </w:numPr>
      </w:pPr>
      <w:bookmarkStart w:id="4038"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38"/>
    </w:p>
    <w:p w14:paraId="0CA22444" w14:textId="77777777" w:rsidR="000D0884" w:rsidRPr="00575698" w:rsidRDefault="000D0884" w:rsidP="00634ABE">
      <w:pPr>
        <w:pStyle w:val="5"/>
        <w:numPr>
          <w:ilvl w:val="3"/>
          <w:numId w:val="19"/>
        </w:numPr>
      </w:pPr>
      <w:bookmarkStart w:id="4039"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39"/>
    </w:p>
    <w:p w14:paraId="4355FA34" w14:textId="77777777" w:rsidR="000D0884" w:rsidRPr="00575698" w:rsidRDefault="000D0884" w:rsidP="00634ABE">
      <w:pPr>
        <w:pStyle w:val="5"/>
        <w:numPr>
          <w:ilvl w:val="3"/>
          <w:numId w:val="19"/>
        </w:numPr>
      </w:pPr>
      <w:bookmarkStart w:id="4040"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40"/>
    </w:p>
    <w:p w14:paraId="546C6AE4" w14:textId="77777777" w:rsidR="000D0884" w:rsidRPr="00575698" w:rsidRDefault="000D0884" w:rsidP="00634ABE">
      <w:pPr>
        <w:pStyle w:val="5"/>
        <w:numPr>
          <w:ilvl w:val="3"/>
          <w:numId w:val="19"/>
        </w:numPr>
      </w:pPr>
      <w:bookmarkStart w:id="4041"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41"/>
    </w:p>
    <w:p w14:paraId="5E4D8A0A" w14:textId="6BD10FD2" w:rsidR="00381D97" w:rsidRPr="00575698" w:rsidRDefault="001F7774" w:rsidP="00634ABE">
      <w:pPr>
        <w:pStyle w:val="4"/>
        <w:numPr>
          <w:ilvl w:val="2"/>
          <w:numId w:val="19"/>
        </w:numPr>
      </w:pPr>
      <w:bookmarkStart w:id="4042" w:name="_Ref410726724"/>
      <w:bookmarkStart w:id="4043" w:name="_Ref411279253"/>
      <w:bookmarkStart w:id="4044" w:name="_Ref411279294"/>
      <w:bookmarkEnd w:id="4035"/>
      <w:bookmarkEnd w:id="4042"/>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1561E4">
        <w:t>, ценового запроса на ЭТП</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43"/>
      <w:bookmarkEnd w:id="4044"/>
    </w:p>
    <w:p w14:paraId="5FB579F9"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50152537"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56418E10" w14:textId="4E58E905" w:rsidR="00A308A0" w:rsidRPr="00575698" w:rsidRDefault="00A308A0" w:rsidP="00634ABE">
      <w:pPr>
        <w:pStyle w:val="5"/>
        <w:numPr>
          <w:ilvl w:val="3"/>
          <w:numId w:val="19"/>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или с товарами, произведенными иными производителями;</w:t>
      </w:r>
    </w:p>
    <w:p w14:paraId="2BF3E8E9" w14:textId="77777777" w:rsidR="00EA284A" w:rsidRPr="00575698" w:rsidRDefault="001A4B45" w:rsidP="00634ABE">
      <w:pPr>
        <w:pStyle w:val="5"/>
        <w:numPr>
          <w:ilvl w:val="3"/>
          <w:numId w:val="19"/>
        </w:numPr>
      </w:pPr>
      <w:bookmarkStart w:id="4045" w:name="_Ref441911360"/>
      <w:bookmarkStart w:id="4046"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45"/>
      <w:bookmarkEnd w:id="4046"/>
    </w:p>
    <w:p w14:paraId="473AF81A" w14:textId="77777777" w:rsidR="00EA284A" w:rsidRPr="00575698" w:rsidRDefault="001A4B45" w:rsidP="00634ABE">
      <w:pPr>
        <w:pStyle w:val="5"/>
        <w:numPr>
          <w:ilvl w:val="3"/>
          <w:numId w:val="19"/>
        </w:numPr>
      </w:pPr>
      <w:bookmarkStart w:id="4047"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47"/>
    </w:p>
    <w:p w14:paraId="3C4CE5E5" w14:textId="43F036DD" w:rsidR="00EA284A" w:rsidRPr="00575698" w:rsidRDefault="00A308A0" w:rsidP="00634ABE">
      <w:pPr>
        <w:pStyle w:val="5"/>
        <w:numPr>
          <w:ilvl w:val="3"/>
          <w:numId w:val="19"/>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w:t>
      </w:r>
      <w:r w:rsidR="005B2698">
        <w:t xml:space="preserve"> </w:t>
      </w:r>
      <w:r w:rsidRPr="00575698">
        <w:t>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6D1C63F8" w14:textId="71759226" w:rsidR="00A308A0" w:rsidRPr="00575698" w:rsidRDefault="00A308A0" w:rsidP="00634ABE">
      <w:pPr>
        <w:pStyle w:val="5"/>
        <w:numPr>
          <w:ilvl w:val="3"/>
          <w:numId w:val="19"/>
        </w:numPr>
      </w:pPr>
      <w:r w:rsidRPr="00575698">
        <w:t>в случаях, если конкретный товарный знак, знак обслуживания, патент, полезная модель, промышленный образец</w:t>
      </w:r>
      <w:r w:rsidR="00250BE6">
        <w:t xml:space="preserve"> </w:t>
      </w:r>
      <w:r w:rsidRPr="00575698">
        <w:t xml:space="preserve">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753422DE" w14:textId="77777777" w:rsidR="00381D97" w:rsidRPr="00575698" w:rsidRDefault="00A308A0" w:rsidP="00634ABE">
      <w:pPr>
        <w:pStyle w:val="5"/>
        <w:numPr>
          <w:ilvl w:val="3"/>
          <w:numId w:val="19"/>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6C2A8F90" w14:textId="4674C227" w:rsidR="001F7774" w:rsidRPr="00575698" w:rsidDel="00B13B9E" w:rsidRDefault="001F7774" w:rsidP="00634ABE">
      <w:pPr>
        <w:pStyle w:val="4"/>
        <w:numPr>
          <w:ilvl w:val="2"/>
          <w:numId w:val="19"/>
        </w:numPr>
      </w:pPr>
      <w:bookmarkStart w:id="4048" w:name="_Ref514170141"/>
      <w:bookmarkStart w:id="4049"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w:t>
      </w:r>
      <w:r w:rsidR="004D454E">
        <w:t xml:space="preserve"> </w:t>
      </w:r>
      <w:r w:rsidRPr="00575698" w:rsidDel="00B13B9E">
        <w:t xml:space="preserve">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48"/>
    </w:p>
    <w:p w14:paraId="37D27D53" w14:textId="77777777" w:rsidR="001F7774" w:rsidRPr="00575698" w:rsidDel="00B13B9E" w:rsidRDefault="001F7774" w:rsidP="00634ABE">
      <w:pPr>
        <w:pStyle w:val="5"/>
        <w:numPr>
          <w:ilvl w:val="3"/>
          <w:numId w:val="19"/>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233FEB">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233FEB">
        <w:t>10.3.3</w:t>
      </w:r>
      <w:r w:rsidR="00006861" w:rsidRPr="00061921">
        <w:fldChar w:fldCharType="end"/>
      </w:r>
      <w:r w:rsidRPr="00575698" w:rsidDel="00B13B9E">
        <w:t xml:space="preserve"> Положения;</w:t>
      </w:r>
    </w:p>
    <w:p w14:paraId="211EB64A" w14:textId="77777777" w:rsidR="001F7774" w:rsidRPr="00575698" w:rsidDel="00B13B9E" w:rsidRDefault="001F7774" w:rsidP="00634ABE">
      <w:pPr>
        <w:pStyle w:val="5"/>
        <w:numPr>
          <w:ilvl w:val="3"/>
          <w:numId w:val="19"/>
        </w:numPr>
      </w:pPr>
      <w:r w:rsidRPr="00575698" w:rsidDel="00B13B9E">
        <w:t>правила описания участником процедуры закупки в составе своей заявки предлагаемых параметров продукции;</w:t>
      </w:r>
    </w:p>
    <w:p w14:paraId="32440642" w14:textId="77777777" w:rsidR="001F7774" w:rsidRPr="00575698" w:rsidDel="00B13B9E" w:rsidRDefault="001F7774" w:rsidP="00634ABE">
      <w:pPr>
        <w:pStyle w:val="5"/>
        <w:numPr>
          <w:ilvl w:val="3"/>
          <w:numId w:val="19"/>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76B0CF7D" w14:textId="77777777" w:rsidR="00381D97" w:rsidRPr="00575698" w:rsidRDefault="00A308A0" w:rsidP="00634ABE">
      <w:pPr>
        <w:pStyle w:val="4"/>
        <w:numPr>
          <w:ilvl w:val="2"/>
          <w:numId w:val="19"/>
        </w:numPr>
      </w:pPr>
      <w:bookmarkStart w:id="4050"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49"/>
      <w:bookmarkEnd w:id="4050"/>
    </w:p>
    <w:p w14:paraId="7814F37B" w14:textId="77777777" w:rsidR="00FD4402" w:rsidRPr="00575698" w:rsidRDefault="00A308A0" w:rsidP="00634ABE">
      <w:pPr>
        <w:pStyle w:val="4"/>
        <w:numPr>
          <w:ilvl w:val="2"/>
          <w:numId w:val="19"/>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233FEB">
        <w:t>19.10.1</w:t>
      </w:r>
      <w:r w:rsidR="00006861" w:rsidRPr="00061921">
        <w:fldChar w:fldCharType="end"/>
      </w:r>
      <w:r w:rsidRPr="00575698">
        <w:t xml:space="preserve"> Положения.</w:t>
      </w:r>
    </w:p>
    <w:p w14:paraId="56CDA64D" w14:textId="17FD958A" w:rsidR="002B4491" w:rsidRPr="00575698" w:rsidRDefault="002B4491" w:rsidP="00634ABE">
      <w:pPr>
        <w:pStyle w:val="4"/>
        <w:numPr>
          <w:ilvl w:val="2"/>
          <w:numId w:val="19"/>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233FEB">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233FEB">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r w:rsidR="001561E4">
        <w:t xml:space="preserve"> (за исключением ценового запроса на ЭТП)</w:t>
      </w:r>
      <w:r w:rsidRPr="00575698">
        <w:t>.</w:t>
      </w:r>
    </w:p>
    <w:p w14:paraId="2A71B21D" w14:textId="77777777" w:rsidR="00EA284A" w:rsidRPr="00575698" w:rsidRDefault="00381D97" w:rsidP="00634ABE">
      <w:pPr>
        <w:pStyle w:val="3"/>
        <w:numPr>
          <w:ilvl w:val="1"/>
          <w:numId w:val="19"/>
        </w:numPr>
        <w:ind w:left="1134"/>
      </w:pPr>
      <w:bookmarkStart w:id="4051" w:name="_Toc411323470"/>
      <w:bookmarkStart w:id="4052" w:name="_Ref410722888"/>
      <w:bookmarkStart w:id="4053" w:name="_Toc410902897"/>
      <w:bookmarkStart w:id="4054" w:name="_Toc410907907"/>
      <w:bookmarkStart w:id="4055" w:name="_Toc410908096"/>
      <w:bookmarkStart w:id="4056" w:name="_Toc410910889"/>
      <w:bookmarkStart w:id="4057" w:name="_Toc410911162"/>
      <w:bookmarkStart w:id="4058" w:name="_Toc410920261"/>
      <w:bookmarkStart w:id="4059" w:name="_Toc410916792"/>
      <w:bookmarkStart w:id="4060" w:name="_Toc411279901"/>
      <w:bookmarkStart w:id="4061" w:name="_Toc411626627"/>
      <w:bookmarkStart w:id="4062" w:name="_Toc411632170"/>
      <w:bookmarkStart w:id="4063" w:name="_Toc411882078"/>
      <w:bookmarkStart w:id="4064" w:name="_Toc411941088"/>
      <w:bookmarkStart w:id="4065" w:name="_Toc285801537"/>
      <w:bookmarkStart w:id="4066" w:name="_Toc411949563"/>
      <w:bookmarkStart w:id="4067" w:name="_Toc412111204"/>
      <w:bookmarkStart w:id="4068" w:name="_Toc285977808"/>
      <w:bookmarkStart w:id="4069" w:name="_Toc412127971"/>
      <w:bookmarkStart w:id="4070" w:name="_Toc285999937"/>
      <w:bookmarkStart w:id="4071" w:name="_Toc412218420"/>
      <w:bookmarkStart w:id="4072" w:name="_Toc412543706"/>
      <w:bookmarkStart w:id="4073" w:name="_Toc412551451"/>
      <w:bookmarkStart w:id="4074" w:name="_Toc412760321"/>
      <w:bookmarkStart w:id="4075" w:name="_Toc453143258"/>
      <w:bookmarkStart w:id="4076" w:name="_Toc5978370"/>
      <w:bookmarkStart w:id="4077" w:name="_Toc113011785"/>
      <w:bookmarkEnd w:id="4051"/>
      <w:r w:rsidRPr="00575698">
        <w:t>Требования к участникам закупки</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66CAC9B7" w14:textId="77777777" w:rsidR="00381D97" w:rsidRPr="00575698" w:rsidRDefault="00A308A0" w:rsidP="00634ABE">
      <w:pPr>
        <w:pStyle w:val="4"/>
        <w:numPr>
          <w:ilvl w:val="2"/>
          <w:numId w:val="19"/>
        </w:numPr>
      </w:pPr>
      <w:bookmarkStart w:id="4078"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78"/>
    </w:p>
    <w:p w14:paraId="0CA960C1" w14:textId="77777777" w:rsidR="00381D97" w:rsidRPr="00575698" w:rsidRDefault="00A308A0" w:rsidP="00634ABE">
      <w:pPr>
        <w:pStyle w:val="4"/>
        <w:numPr>
          <w:ilvl w:val="2"/>
          <w:numId w:val="19"/>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233FEB">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233FEB">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233FEB">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58F17579" w14:textId="77777777" w:rsidR="00381D97" w:rsidRPr="00575698" w:rsidRDefault="00A308A0" w:rsidP="00634ABE">
      <w:pPr>
        <w:pStyle w:val="4"/>
        <w:keepNext/>
        <w:numPr>
          <w:ilvl w:val="2"/>
          <w:numId w:val="19"/>
        </w:numPr>
      </w:pPr>
      <w:bookmarkStart w:id="4079" w:name="_Ref410727001"/>
      <w:r w:rsidRPr="00575698">
        <w:t>Участники закупки должны соответствовать следующим обязательным требованиям:</w:t>
      </w:r>
      <w:bookmarkEnd w:id="4079"/>
    </w:p>
    <w:p w14:paraId="423486FD" w14:textId="77777777" w:rsidR="00A308A0" w:rsidRPr="00575698" w:rsidRDefault="00CF3596" w:rsidP="00634ABE">
      <w:pPr>
        <w:pStyle w:val="5"/>
        <w:numPr>
          <w:ilvl w:val="3"/>
          <w:numId w:val="19"/>
        </w:numPr>
      </w:pPr>
      <w:bookmarkStart w:id="4080"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80"/>
    </w:p>
    <w:p w14:paraId="742B5E31" w14:textId="77777777" w:rsidR="00A308A0" w:rsidRPr="00575698" w:rsidRDefault="00F236AD" w:rsidP="00634ABE">
      <w:pPr>
        <w:pStyle w:val="5"/>
        <w:numPr>
          <w:ilvl w:val="3"/>
          <w:numId w:val="19"/>
        </w:numPr>
      </w:pPr>
      <w:bookmarkStart w:id="4081"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81"/>
    </w:p>
    <w:p w14:paraId="3EC9662D" w14:textId="77777777" w:rsidR="00A308A0" w:rsidRPr="00575698" w:rsidRDefault="00A308A0" w:rsidP="00634ABE">
      <w:pPr>
        <w:pStyle w:val="5"/>
        <w:numPr>
          <w:ilvl w:val="3"/>
          <w:numId w:val="19"/>
        </w:numPr>
      </w:pPr>
      <w:bookmarkStart w:id="4082" w:name="_Ref299553052"/>
      <w:bookmarkStart w:id="4083"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84" w:name="_Hlt311053359"/>
      <w:bookmarkEnd w:id="4082"/>
      <w:bookmarkEnd w:id="4083"/>
      <w:bookmarkEnd w:id="4084"/>
    </w:p>
    <w:p w14:paraId="4F61A73C" w14:textId="77777777" w:rsidR="00A308A0" w:rsidRPr="00575698" w:rsidRDefault="00A308A0" w:rsidP="00634ABE">
      <w:pPr>
        <w:pStyle w:val="5"/>
        <w:numPr>
          <w:ilvl w:val="3"/>
          <w:numId w:val="19"/>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0598F4C" w14:textId="77777777" w:rsidR="00A308A0" w:rsidRPr="00575698" w:rsidRDefault="00A308A0" w:rsidP="00634ABE">
      <w:pPr>
        <w:pStyle w:val="5"/>
        <w:numPr>
          <w:ilvl w:val="3"/>
          <w:numId w:val="19"/>
        </w:numPr>
      </w:pPr>
      <w:bookmarkStart w:id="4085" w:name="_Ref364071192"/>
      <w:bookmarkStart w:id="4086"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85"/>
      <w:r w:rsidR="00C620C4" w:rsidRPr="00575698">
        <w:t>.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086"/>
    </w:p>
    <w:p w14:paraId="36DB4308" w14:textId="77777777" w:rsidR="00C620C4" w:rsidRPr="00575698" w:rsidRDefault="00A308A0" w:rsidP="00634ABE">
      <w:pPr>
        <w:pStyle w:val="5"/>
        <w:numPr>
          <w:ilvl w:val="3"/>
          <w:numId w:val="19"/>
        </w:numPr>
      </w:pPr>
      <w:bookmarkStart w:id="4087"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14A75D74" w14:textId="77777777" w:rsidR="002771EC" w:rsidRPr="002771EC" w:rsidRDefault="00C620C4" w:rsidP="00634ABE">
      <w:pPr>
        <w:pStyle w:val="5"/>
        <w:numPr>
          <w:ilvl w:val="3"/>
          <w:numId w:val="19"/>
        </w:numPr>
      </w:pPr>
      <w:bookmarkStart w:id="4088"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0238E0AC" w14:textId="77777777" w:rsidR="006D0AEE" w:rsidRDefault="002771EC" w:rsidP="00634ABE">
      <w:pPr>
        <w:pStyle w:val="5"/>
        <w:numPr>
          <w:ilvl w:val="3"/>
          <w:numId w:val="19"/>
        </w:numPr>
      </w:pPr>
      <w:bookmarkStart w:id="4089" w:name="_Ref112763492"/>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233FEB">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w:t>
      </w:r>
      <w:r w:rsidR="00C457D1">
        <w:t>,</w:t>
      </w:r>
      <w:r w:rsidRPr="00D7323E">
        <w:t xml:space="preserve"> либо отсутствие необходимости в получении таког</w:t>
      </w:r>
      <w:r w:rsidR="00184D67">
        <w:t>о статуса в соответствии с п.п. </w:t>
      </w:r>
      <w:r w:rsidRPr="00D7323E">
        <w:fldChar w:fldCharType="begin"/>
      </w:r>
      <w:r w:rsidRPr="00D7323E">
        <w:instrText xml:space="preserve"> REF _Ref56623254 \r \h </w:instrText>
      </w:r>
      <w:r w:rsidRPr="00D7323E">
        <w:fldChar w:fldCharType="separate"/>
      </w:r>
      <w:r w:rsidR="00233FEB">
        <w:t>6.7.21</w:t>
      </w:r>
      <w:r w:rsidRPr="00D7323E">
        <w:fldChar w:fldCharType="end"/>
      </w:r>
      <w:r w:rsidR="00184D67">
        <w:t> – </w:t>
      </w:r>
      <w:r w:rsidRPr="00D7323E">
        <w:fldChar w:fldCharType="begin"/>
      </w:r>
      <w:r w:rsidRPr="00D7323E">
        <w:instrText xml:space="preserve"> REF _Ref56623266 \r \h </w:instrText>
      </w:r>
      <w:r w:rsidRPr="00D7323E">
        <w:fldChar w:fldCharType="separate"/>
      </w:r>
      <w:r w:rsidR="00233FEB">
        <w:t>6.7.24</w:t>
      </w:r>
      <w:r w:rsidRPr="00D7323E">
        <w:fldChar w:fldCharType="end"/>
      </w:r>
      <w:r w:rsidRPr="00D7323E">
        <w:t xml:space="preserve"> Положения</w:t>
      </w:r>
      <w:r w:rsidR="006D0AEE">
        <w:t>;</w:t>
      </w:r>
      <w:bookmarkEnd w:id="4089"/>
    </w:p>
    <w:p w14:paraId="73B8F2EB" w14:textId="077D35D5" w:rsidR="00381D97" w:rsidRDefault="006D0AEE" w:rsidP="00634ABE">
      <w:pPr>
        <w:pStyle w:val="5"/>
        <w:numPr>
          <w:ilvl w:val="3"/>
          <w:numId w:val="19"/>
        </w:numPr>
      </w:pPr>
      <w:bookmarkStart w:id="4090" w:name="_Ref112747864"/>
      <w:r w:rsidRPr="002E785A">
        <w:t>отсутствие сведений об участнике закупки в реестре иностранных агентов, размещенном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в соответствии с частью 4 статьи 5 Закона 255-ФЗ (отсутствие статуса иностранного агента) (требование вступает в силу с 01.12.2022 г.)</w:t>
      </w:r>
      <w:bookmarkEnd w:id="4087"/>
      <w:bookmarkEnd w:id="4088"/>
      <w:r w:rsidR="002E785A">
        <w:t>;</w:t>
      </w:r>
      <w:bookmarkEnd w:id="4090"/>
    </w:p>
    <w:p w14:paraId="6986ED7D" w14:textId="4474E17C" w:rsidR="002E785A" w:rsidRPr="002771EC" w:rsidRDefault="002E785A" w:rsidP="00634ABE">
      <w:pPr>
        <w:pStyle w:val="5"/>
        <w:numPr>
          <w:ilvl w:val="3"/>
          <w:numId w:val="19"/>
        </w:numPr>
      </w:pPr>
      <w:bookmarkStart w:id="4091" w:name="_Ref112747879"/>
      <w:r w:rsidRPr="002E785A">
        <w:t>участник закупки не должен являться лицом, находящимся под санкциями в соответствии с Указом 252.</w:t>
      </w:r>
      <w:bookmarkEnd w:id="4091"/>
    </w:p>
    <w:p w14:paraId="194C2207" w14:textId="77777777" w:rsidR="00381D97" w:rsidRPr="00575698" w:rsidRDefault="00A308A0" w:rsidP="00634ABE">
      <w:pPr>
        <w:pStyle w:val="4"/>
        <w:keepNext/>
        <w:numPr>
          <w:ilvl w:val="2"/>
          <w:numId w:val="19"/>
        </w:numPr>
      </w:pPr>
      <w:bookmarkStart w:id="4092"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92"/>
    </w:p>
    <w:p w14:paraId="18C21560" w14:textId="77777777" w:rsidR="00A308A0" w:rsidRPr="00575698" w:rsidRDefault="00A308A0" w:rsidP="00634ABE">
      <w:pPr>
        <w:pStyle w:val="5"/>
        <w:numPr>
          <w:ilvl w:val="3"/>
          <w:numId w:val="19"/>
        </w:numPr>
      </w:pPr>
      <w:bookmarkStart w:id="4093" w:name="_Ref285745266"/>
      <w:bookmarkStart w:id="4094" w:name="_Ref409373895"/>
      <w:bookmarkStart w:id="4095"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w:t>
      </w:r>
      <w:r w:rsidR="00D558CC">
        <w:t> </w:t>
      </w:r>
      <w:r w:rsidR="0050023E" w:rsidRPr="00575698">
        <w:t>/</w:t>
      </w:r>
      <w:r w:rsidR="00D558CC">
        <w:t> </w:t>
      </w:r>
      <w:r w:rsidR="0050023E" w:rsidRPr="00575698">
        <w:t xml:space="preserve">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93"/>
    </w:p>
    <w:p w14:paraId="68BACB81" w14:textId="77777777" w:rsidR="00DD201B" w:rsidRPr="00575698" w:rsidRDefault="00A308A0" w:rsidP="00634ABE">
      <w:pPr>
        <w:pStyle w:val="5"/>
        <w:numPr>
          <w:ilvl w:val="3"/>
          <w:numId w:val="19"/>
        </w:numPr>
      </w:pPr>
      <w:bookmarkStart w:id="4096" w:name="_Ref409373975"/>
      <w:bookmarkStart w:id="4097" w:name="_Ref285745784"/>
      <w:bookmarkStart w:id="4098" w:name="_Ref531120894"/>
      <w:bookmarkEnd w:id="4094"/>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96"/>
      <w:bookmarkEnd w:id="4097"/>
      <w:r w:rsidRPr="00575698">
        <w:t>.</w:t>
      </w:r>
      <w:bookmarkEnd w:id="4098"/>
    </w:p>
    <w:p w14:paraId="611E0694" w14:textId="77777777" w:rsidR="003309BC" w:rsidRPr="00575698" w:rsidRDefault="00036286" w:rsidP="00634ABE">
      <w:pPr>
        <w:pStyle w:val="4"/>
        <w:keepNext/>
        <w:numPr>
          <w:ilvl w:val="2"/>
          <w:numId w:val="19"/>
        </w:numPr>
      </w:pPr>
      <w:bookmarkStart w:id="4099" w:name="_Ref410727030"/>
      <w:bookmarkEnd w:id="4095"/>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233FEB">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233FEB">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099"/>
    </w:p>
    <w:p w14:paraId="57EF3920" w14:textId="77777777" w:rsidR="00A308A0" w:rsidRPr="00575698" w:rsidRDefault="00A308A0" w:rsidP="00634ABE">
      <w:pPr>
        <w:pStyle w:val="5"/>
        <w:numPr>
          <w:ilvl w:val="3"/>
          <w:numId w:val="19"/>
        </w:numPr>
      </w:pPr>
      <w:bookmarkStart w:id="4100" w:name="_Ref286310688"/>
      <w:r w:rsidRPr="00575698">
        <w:t>наличие материально-технических ресурсов, необходимых для исполнения обязательств по договору;</w:t>
      </w:r>
      <w:bookmarkEnd w:id="4100"/>
    </w:p>
    <w:p w14:paraId="0F6F66E8" w14:textId="77777777" w:rsidR="00A308A0" w:rsidRPr="00575698" w:rsidRDefault="00A308A0" w:rsidP="00634ABE">
      <w:pPr>
        <w:pStyle w:val="5"/>
        <w:numPr>
          <w:ilvl w:val="3"/>
          <w:numId w:val="19"/>
        </w:numPr>
      </w:pPr>
      <w:bookmarkStart w:id="4101" w:name="_Ref286310696"/>
      <w:r w:rsidRPr="00575698">
        <w:t>наличие опыта успешной поставки продукции сопоставимого характера и объема;</w:t>
      </w:r>
      <w:bookmarkEnd w:id="4101"/>
    </w:p>
    <w:p w14:paraId="3FCB836F" w14:textId="77777777" w:rsidR="00A308A0" w:rsidRPr="00575698" w:rsidRDefault="00A308A0" w:rsidP="00634ABE">
      <w:pPr>
        <w:pStyle w:val="5"/>
        <w:numPr>
          <w:ilvl w:val="3"/>
          <w:numId w:val="19"/>
        </w:numPr>
      </w:pPr>
      <w:bookmarkStart w:id="4102" w:name="_Ref286310702"/>
      <w:r w:rsidRPr="00575698">
        <w:t>наличие кадровых ресурсов, необходимых для исполнения обязательств по договору;</w:t>
      </w:r>
      <w:bookmarkEnd w:id="4102"/>
    </w:p>
    <w:p w14:paraId="7D7E1927" w14:textId="77777777" w:rsidR="001E1011" w:rsidRPr="00575698" w:rsidRDefault="00A308A0" w:rsidP="00634ABE">
      <w:pPr>
        <w:pStyle w:val="5"/>
        <w:numPr>
          <w:ilvl w:val="3"/>
          <w:numId w:val="19"/>
        </w:numPr>
      </w:pPr>
      <w:bookmarkStart w:id="4103" w:name="_Ref497417529"/>
      <w:bookmarkStart w:id="4104" w:name="_Ref286310709"/>
      <w:r w:rsidRPr="00575698">
        <w:t>наличие финансовых ресурсов, необходимых для исполнения обязательств по договору</w:t>
      </w:r>
      <w:r w:rsidR="001E1011" w:rsidRPr="00575698">
        <w:t>;</w:t>
      </w:r>
      <w:bookmarkEnd w:id="4103"/>
    </w:p>
    <w:p w14:paraId="6997F995" w14:textId="77777777" w:rsidR="003309BC" w:rsidRPr="00575698" w:rsidRDefault="001E1011" w:rsidP="00634ABE">
      <w:pPr>
        <w:pStyle w:val="5"/>
        <w:numPr>
          <w:ilvl w:val="3"/>
          <w:numId w:val="19"/>
        </w:numPr>
      </w:pPr>
      <w:bookmarkStart w:id="4105"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32"/>
      </w:r>
      <w:r w:rsidR="00696826" w:rsidRPr="00575698">
        <w:t xml:space="preserve"> (</w:t>
      </w:r>
      <w:r w:rsidR="001A6DB0" w:rsidRPr="00575698">
        <w:t>управления, обеспечения и контроля качества</w:t>
      </w:r>
      <w:r w:rsidR="00F97C62" w:rsidRPr="00575698">
        <w:t>).</w:t>
      </w:r>
      <w:bookmarkEnd w:id="4104"/>
      <w:bookmarkEnd w:id="4105"/>
    </w:p>
    <w:p w14:paraId="064EB242" w14:textId="77777777" w:rsidR="003309BC" w:rsidRPr="00575698" w:rsidRDefault="006D1D07" w:rsidP="00634ABE">
      <w:pPr>
        <w:pStyle w:val="4"/>
        <w:numPr>
          <w:ilvl w:val="2"/>
          <w:numId w:val="19"/>
        </w:numPr>
      </w:pPr>
      <w:bookmarkStart w:id="4106"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233FEB">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233FEB">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106"/>
    </w:p>
    <w:p w14:paraId="14193B63" w14:textId="77777777" w:rsidR="006D1D07" w:rsidRPr="00575698" w:rsidRDefault="006D1D07" w:rsidP="00634ABE">
      <w:pPr>
        <w:pStyle w:val="5"/>
        <w:numPr>
          <w:ilvl w:val="3"/>
          <w:numId w:val="19"/>
        </w:numPr>
      </w:pPr>
      <w:r w:rsidRPr="00575698">
        <w:t>проведение закупки работ, услуг, НМЦ которой составляет 10 000 000 рублей с НДС и более;</w:t>
      </w:r>
    </w:p>
    <w:p w14:paraId="2707FB4A" w14:textId="77777777" w:rsidR="006D1D07" w:rsidRPr="00575698" w:rsidRDefault="006D1D07" w:rsidP="00634ABE">
      <w:pPr>
        <w:pStyle w:val="5"/>
        <w:numPr>
          <w:ilvl w:val="3"/>
          <w:numId w:val="19"/>
        </w:numPr>
      </w:pPr>
      <w:r w:rsidRPr="00575698">
        <w:t>проведение закупки товаров, НМЦ которой составляет 50 000 000 рублей с НДС и более;</w:t>
      </w:r>
    </w:p>
    <w:p w14:paraId="784013CE" w14:textId="77777777" w:rsidR="006D1D07" w:rsidRPr="00575698" w:rsidRDefault="006D1D07" w:rsidP="00634ABE">
      <w:pPr>
        <w:pStyle w:val="5"/>
        <w:numPr>
          <w:ilvl w:val="3"/>
          <w:numId w:val="19"/>
        </w:numPr>
      </w:pPr>
      <w:r w:rsidRPr="00575698">
        <w:t>проведение закупки для реализации системных проектов – вне зависимости от размера НМЦ;</w:t>
      </w:r>
    </w:p>
    <w:p w14:paraId="4D44C271" w14:textId="77777777" w:rsidR="006D1D07" w:rsidRPr="00575698" w:rsidRDefault="006D1D07" w:rsidP="00634ABE">
      <w:pPr>
        <w:pStyle w:val="5"/>
        <w:numPr>
          <w:ilvl w:val="3"/>
          <w:numId w:val="19"/>
        </w:numPr>
      </w:pPr>
      <w:r w:rsidRPr="00575698">
        <w:t>проведение закупки с целью заключения долгосрочного договора – вне зависимости от размера НМЦ;</w:t>
      </w:r>
    </w:p>
    <w:p w14:paraId="61E44596" w14:textId="77777777" w:rsidR="006D1D07" w:rsidRPr="00575698" w:rsidRDefault="006D1D07" w:rsidP="00634ABE">
      <w:pPr>
        <w:pStyle w:val="5"/>
        <w:numPr>
          <w:ilvl w:val="3"/>
          <w:numId w:val="19"/>
        </w:numPr>
      </w:pPr>
      <w:r w:rsidRPr="00575698">
        <w:t>проведение закупки с целью заключения договора жизненного цикла – вне зависимости от размера НМЦ;</w:t>
      </w:r>
    </w:p>
    <w:p w14:paraId="0D4E71D9" w14:textId="77777777" w:rsidR="006D1D07" w:rsidRPr="00575698" w:rsidRDefault="006D1D07" w:rsidP="00634ABE">
      <w:pPr>
        <w:pStyle w:val="5"/>
        <w:numPr>
          <w:ilvl w:val="3"/>
          <w:numId w:val="19"/>
        </w:numPr>
      </w:pPr>
      <w:r w:rsidRPr="00575698">
        <w:t>проведени</w:t>
      </w:r>
      <w:r w:rsidR="00685A01" w:rsidRPr="00575698">
        <w:t>е</w:t>
      </w:r>
      <w:r w:rsidRPr="00575698">
        <w:t xml:space="preserve"> закупки финансовых услуг – вне зависимости от размера НМЦ;</w:t>
      </w:r>
    </w:p>
    <w:p w14:paraId="157249F5" w14:textId="77777777" w:rsidR="002830DE" w:rsidRPr="00575698" w:rsidRDefault="006D1D07" w:rsidP="00634ABE">
      <w:pPr>
        <w:pStyle w:val="5"/>
        <w:numPr>
          <w:ilvl w:val="3"/>
          <w:numId w:val="19"/>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C8BF15A" w14:textId="77777777" w:rsidR="00C467E5" w:rsidRPr="00575698" w:rsidRDefault="002830DE" w:rsidP="00634ABE">
      <w:pPr>
        <w:pStyle w:val="5"/>
        <w:numPr>
          <w:ilvl w:val="3"/>
          <w:numId w:val="19"/>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7FB6F01E" w14:textId="09E8C300" w:rsidR="00C73069" w:rsidRPr="00575698" w:rsidRDefault="00C467E5" w:rsidP="00634ABE">
      <w:pPr>
        <w:pStyle w:val="5"/>
        <w:numPr>
          <w:ilvl w:val="3"/>
          <w:numId w:val="19"/>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33"/>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2826BAB7" w14:textId="77777777" w:rsidR="00284819" w:rsidRPr="00575698" w:rsidRDefault="00C73069" w:rsidP="00634ABE">
      <w:pPr>
        <w:pStyle w:val="5"/>
        <w:numPr>
          <w:ilvl w:val="3"/>
          <w:numId w:val="19"/>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70D5D638" w14:textId="77777777" w:rsidR="007E61BC" w:rsidRPr="00575698" w:rsidRDefault="00284819" w:rsidP="00634ABE">
      <w:pPr>
        <w:pStyle w:val="5"/>
        <w:numPr>
          <w:ilvl w:val="3"/>
          <w:numId w:val="19"/>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56881715" w14:textId="79E81AEF" w:rsidR="006F5B7D" w:rsidRPr="00575698" w:rsidRDefault="007E61BC" w:rsidP="00634ABE">
      <w:pPr>
        <w:pStyle w:val="5"/>
        <w:numPr>
          <w:ilvl w:val="3"/>
          <w:numId w:val="19"/>
        </w:numPr>
      </w:pPr>
      <w:r w:rsidRPr="00575698">
        <w:t>проведение закупки продукции, используемой при производстве</w:t>
      </w:r>
      <w:r w:rsidR="002B3E6D" w:rsidRPr="00575698">
        <w:t xml:space="preserve"> </w:t>
      </w:r>
      <w:r w:rsidRPr="00575698">
        <w:t>ПГН – вне зависимости от размера НМЦ</w:t>
      </w:r>
      <w:r w:rsidR="006F5B7D" w:rsidRPr="00575698">
        <w:t>;</w:t>
      </w:r>
    </w:p>
    <w:p w14:paraId="3DEA5A78" w14:textId="77777777" w:rsidR="006D1D07" w:rsidRPr="00575698" w:rsidRDefault="006F5B7D" w:rsidP="00634ABE">
      <w:pPr>
        <w:pStyle w:val="5"/>
        <w:numPr>
          <w:ilvl w:val="3"/>
          <w:numId w:val="19"/>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629D7F44" w14:textId="77777777" w:rsidR="003309BC" w:rsidRPr="00575698" w:rsidRDefault="00A308A0" w:rsidP="00634ABE">
      <w:pPr>
        <w:pStyle w:val="4"/>
        <w:keepNext/>
        <w:numPr>
          <w:ilvl w:val="2"/>
          <w:numId w:val="19"/>
        </w:numPr>
      </w:pPr>
      <w:bookmarkStart w:id="4107"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107"/>
    </w:p>
    <w:p w14:paraId="4F282D18" w14:textId="77777777" w:rsidR="00A308A0" w:rsidRPr="00575698" w:rsidRDefault="00A308A0" w:rsidP="00634ABE">
      <w:pPr>
        <w:pStyle w:val="5"/>
        <w:numPr>
          <w:ilvl w:val="3"/>
          <w:numId w:val="19"/>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356BFF1" w14:textId="77777777" w:rsidR="00A308A0" w:rsidRPr="00575698" w:rsidRDefault="00A308A0" w:rsidP="00634ABE">
      <w:pPr>
        <w:pStyle w:val="5"/>
        <w:numPr>
          <w:ilvl w:val="3"/>
          <w:numId w:val="19"/>
        </w:numPr>
      </w:pPr>
      <w:r w:rsidRPr="00575698">
        <w:t>устанавливаемые требования не должны вести к необоснованному ограничению конкуренции;</w:t>
      </w:r>
    </w:p>
    <w:p w14:paraId="420E72AB" w14:textId="77777777" w:rsidR="00A308A0" w:rsidRPr="00575698" w:rsidRDefault="00A308A0" w:rsidP="00634ABE">
      <w:pPr>
        <w:pStyle w:val="5"/>
        <w:numPr>
          <w:ilvl w:val="3"/>
          <w:numId w:val="19"/>
        </w:numPr>
      </w:pPr>
      <w:r w:rsidRPr="00575698">
        <w:t>требования должны быть измеряемыми;</w:t>
      </w:r>
    </w:p>
    <w:p w14:paraId="3F51D619" w14:textId="77777777" w:rsidR="00A308A0" w:rsidRPr="00575698" w:rsidRDefault="00A308A0" w:rsidP="00634ABE">
      <w:pPr>
        <w:pStyle w:val="5"/>
        <w:numPr>
          <w:ilvl w:val="3"/>
          <w:numId w:val="19"/>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18F5DF7" w14:textId="77777777" w:rsidR="00F34223" w:rsidRDefault="00A308A0" w:rsidP="00634ABE">
      <w:pPr>
        <w:pStyle w:val="5"/>
        <w:numPr>
          <w:ilvl w:val="3"/>
          <w:numId w:val="19"/>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233FEB">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233FEB">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233FEB">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233FEB">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3414A140" w14:textId="77777777" w:rsidR="003309BC" w:rsidRPr="00575698" w:rsidRDefault="00F34223" w:rsidP="00634ABE">
      <w:pPr>
        <w:pStyle w:val="5"/>
        <w:numPr>
          <w:ilvl w:val="3"/>
          <w:numId w:val="19"/>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167AE9E5" w14:textId="77777777" w:rsidR="003309BC" w:rsidRPr="00575698" w:rsidRDefault="00A308A0" w:rsidP="00634ABE">
      <w:pPr>
        <w:pStyle w:val="4"/>
        <w:numPr>
          <w:ilvl w:val="2"/>
          <w:numId w:val="19"/>
        </w:numPr>
      </w:pPr>
      <w:bookmarkStart w:id="4108" w:name="_Ref497390866"/>
      <w:r w:rsidRPr="00575698">
        <w:t>Предполагаются добросовестность участников процедуры закупки и разумность их действий.</w:t>
      </w:r>
      <w:bookmarkEnd w:id="4108"/>
    </w:p>
    <w:p w14:paraId="046BC146" w14:textId="77777777" w:rsidR="00A61A73" w:rsidRPr="00575698" w:rsidRDefault="00A61A73" w:rsidP="00634ABE">
      <w:pPr>
        <w:pStyle w:val="4"/>
        <w:numPr>
          <w:ilvl w:val="2"/>
          <w:numId w:val="19"/>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233FEB">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233FEB">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233FEB">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233FEB">
        <w:t>10.4.7</w:t>
      </w:r>
      <w:r w:rsidR="00006861" w:rsidRPr="00061921">
        <w:fldChar w:fldCharType="end"/>
      </w:r>
      <w:r w:rsidRPr="00575698">
        <w:t xml:space="preserve"> Положения.</w:t>
      </w:r>
    </w:p>
    <w:p w14:paraId="34E24E0E" w14:textId="77777777" w:rsidR="00EA284A" w:rsidRPr="00575698" w:rsidRDefault="003309BC" w:rsidP="00634ABE">
      <w:pPr>
        <w:pStyle w:val="3"/>
        <w:numPr>
          <w:ilvl w:val="1"/>
          <w:numId w:val="19"/>
        </w:numPr>
        <w:ind w:left="1134"/>
      </w:pPr>
      <w:bookmarkStart w:id="4109" w:name="_Toc410902898"/>
      <w:bookmarkStart w:id="4110" w:name="_Toc410907908"/>
      <w:bookmarkStart w:id="4111" w:name="_Toc410908097"/>
      <w:bookmarkStart w:id="4112" w:name="_Toc410910890"/>
      <w:bookmarkStart w:id="4113" w:name="_Toc410911163"/>
      <w:bookmarkStart w:id="4114" w:name="_Toc410920262"/>
      <w:bookmarkStart w:id="4115" w:name="_Toc411279902"/>
      <w:bookmarkStart w:id="4116" w:name="_Toc411626628"/>
      <w:bookmarkStart w:id="4117" w:name="_Toc411632171"/>
      <w:bookmarkStart w:id="4118" w:name="_Toc411882079"/>
      <w:bookmarkStart w:id="4119" w:name="_Toc411941089"/>
      <w:bookmarkStart w:id="4120" w:name="_Toc285801538"/>
      <w:bookmarkStart w:id="4121" w:name="_Toc411949564"/>
      <w:bookmarkStart w:id="4122" w:name="_Toc412111205"/>
      <w:bookmarkStart w:id="4123" w:name="_Toc285977809"/>
      <w:bookmarkStart w:id="4124" w:name="_Toc412127972"/>
      <w:bookmarkStart w:id="4125" w:name="_Toc285999938"/>
      <w:bookmarkStart w:id="4126" w:name="_Toc412218421"/>
      <w:bookmarkStart w:id="4127" w:name="_Toc412543707"/>
      <w:bookmarkStart w:id="4128" w:name="_Toc412551452"/>
      <w:bookmarkStart w:id="4129" w:name="_Toc412760322"/>
      <w:bookmarkStart w:id="4130" w:name="_Toc453143259"/>
      <w:bookmarkStart w:id="4131" w:name="_Ref491348785"/>
      <w:bookmarkStart w:id="4132" w:name="_Ref491348909"/>
      <w:bookmarkStart w:id="4133" w:name="_Ref491349801"/>
      <w:bookmarkStart w:id="4134" w:name="_Toc5978371"/>
      <w:bookmarkStart w:id="4135" w:name="_Ref24120625"/>
      <w:bookmarkStart w:id="4136" w:name="_Ref106627113"/>
      <w:bookmarkStart w:id="4137" w:name="_Toc113011786"/>
      <w:r w:rsidRPr="00575698">
        <w:t xml:space="preserve">Особенности установления требований к </w:t>
      </w:r>
      <w:r w:rsidR="002E08AC" w:rsidRPr="00575698">
        <w:t>коллективным участникам</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68D94EB1" w14:textId="77777777" w:rsidR="003309BC" w:rsidRPr="00575698" w:rsidRDefault="00A308A0" w:rsidP="00634ABE">
      <w:pPr>
        <w:pStyle w:val="4"/>
        <w:numPr>
          <w:ilvl w:val="2"/>
          <w:numId w:val="19"/>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73ACD3CF" w14:textId="77777777" w:rsidR="003309BC" w:rsidRPr="00575698" w:rsidRDefault="00A308A0" w:rsidP="00634ABE">
      <w:pPr>
        <w:pStyle w:val="4"/>
        <w:keepNext/>
        <w:numPr>
          <w:ilvl w:val="2"/>
          <w:numId w:val="19"/>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4846A189" w14:textId="77777777" w:rsidR="00A308A0" w:rsidRPr="00575698" w:rsidRDefault="00A308A0" w:rsidP="00634ABE">
      <w:pPr>
        <w:pStyle w:val="5"/>
        <w:numPr>
          <w:ilvl w:val="3"/>
          <w:numId w:val="19"/>
        </w:numPr>
      </w:pPr>
      <w:r w:rsidRPr="00575698">
        <w:t>соответствие нормам Гражданского кодекса Российской Федерации;</w:t>
      </w:r>
    </w:p>
    <w:p w14:paraId="58AFEFFE" w14:textId="77777777" w:rsidR="00A308A0" w:rsidRPr="00575698" w:rsidRDefault="00A308A0" w:rsidP="00634ABE">
      <w:pPr>
        <w:pStyle w:val="5"/>
        <w:numPr>
          <w:ilvl w:val="3"/>
          <w:numId w:val="19"/>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096BA56" w14:textId="77777777" w:rsidR="00A308A0" w:rsidRPr="00575698" w:rsidRDefault="00A308A0" w:rsidP="00634ABE">
      <w:pPr>
        <w:pStyle w:val="5"/>
        <w:numPr>
          <w:ilvl w:val="3"/>
          <w:numId w:val="19"/>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17777FE" w14:textId="77777777" w:rsidR="00A308A0" w:rsidRPr="00575698" w:rsidRDefault="00A308A0" w:rsidP="00634ABE">
      <w:pPr>
        <w:pStyle w:val="5"/>
        <w:numPr>
          <w:ilvl w:val="3"/>
          <w:numId w:val="19"/>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3F4323C4" w14:textId="77777777" w:rsidR="00A308A0" w:rsidRPr="00575698" w:rsidRDefault="00A308A0" w:rsidP="00634ABE">
      <w:pPr>
        <w:pStyle w:val="5"/>
        <w:numPr>
          <w:ilvl w:val="3"/>
          <w:numId w:val="19"/>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0DBFDD8A" w14:textId="77777777" w:rsidR="00EA284A" w:rsidRPr="00575698" w:rsidRDefault="00A308A0" w:rsidP="00634ABE">
      <w:pPr>
        <w:pStyle w:val="5"/>
        <w:numPr>
          <w:ilvl w:val="3"/>
          <w:numId w:val="19"/>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14A2A79D" w14:textId="77777777" w:rsidR="00EA284A" w:rsidRPr="00575698" w:rsidRDefault="00A308A0" w:rsidP="00634ABE">
      <w:pPr>
        <w:pStyle w:val="4"/>
        <w:numPr>
          <w:ilvl w:val="2"/>
          <w:numId w:val="19"/>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3F04F984" w14:textId="77777777" w:rsidR="00EA284A" w:rsidRPr="00575698" w:rsidRDefault="00A308A0" w:rsidP="00634ABE">
      <w:pPr>
        <w:pStyle w:val="4"/>
        <w:numPr>
          <w:ilvl w:val="2"/>
          <w:numId w:val="19"/>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233FEB">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CE521BB" w14:textId="50E7BE6D" w:rsidR="003309BC" w:rsidRPr="00575698" w:rsidRDefault="00A308A0" w:rsidP="00634ABE">
      <w:pPr>
        <w:pStyle w:val="4"/>
        <w:keepNext/>
        <w:numPr>
          <w:ilvl w:val="2"/>
          <w:numId w:val="19"/>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233FEB">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D4BE889" w14:textId="77777777" w:rsidR="003309BC" w:rsidRPr="00575698" w:rsidRDefault="00A308A0" w:rsidP="00634ABE">
      <w:pPr>
        <w:pStyle w:val="4"/>
        <w:numPr>
          <w:ilvl w:val="2"/>
          <w:numId w:val="19"/>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233FEB">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424B54D" w14:textId="77777777" w:rsidR="003309BC" w:rsidRPr="00575698" w:rsidRDefault="00A308A0" w:rsidP="00634ABE">
      <w:pPr>
        <w:pStyle w:val="4"/>
        <w:numPr>
          <w:ilvl w:val="2"/>
          <w:numId w:val="19"/>
        </w:numPr>
      </w:pPr>
      <w:bookmarkStart w:id="4138"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233FEB">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233FEB">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233FEB">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233FEB">
        <w:t>10.4.5(4)</w:t>
      </w:r>
      <w:r w:rsidR="00006861" w:rsidRPr="00061921">
        <w:fldChar w:fldCharType="end"/>
      </w:r>
      <w:r w:rsidRPr="00575698">
        <w:t xml:space="preserve"> Положения, суммируются.</w:t>
      </w:r>
    </w:p>
    <w:p w14:paraId="2F4C032C" w14:textId="77777777" w:rsidR="00AF4B7C" w:rsidRPr="00575698" w:rsidRDefault="00AF4B7C" w:rsidP="00634ABE">
      <w:pPr>
        <w:pStyle w:val="4"/>
        <w:numPr>
          <w:ilvl w:val="2"/>
          <w:numId w:val="19"/>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233FEB">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2226B4E" w14:textId="77777777" w:rsidR="00A308A0" w:rsidRPr="00575698" w:rsidRDefault="00A308A0" w:rsidP="00634ABE">
      <w:pPr>
        <w:pStyle w:val="4"/>
        <w:numPr>
          <w:ilvl w:val="2"/>
          <w:numId w:val="19"/>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233FEB">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233FEB">
        <w:t>10.4.7</w:t>
      </w:r>
      <w:r w:rsidR="00006861" w:rsidRPr="00061921">
        <w:fldChar w:fldCharType="end"/>
      </w:r>
      <w:r w:rsidRPr="00575698">
        <w:t xml:space="preserve"> Положения.</w:t>
      </w:r>
    </w:p>
    <w:p w14:paraId="4D7B4B47" w14:textId="77777777" w:rsidR="00A308A0" w:rsidRPr="00575698" w:rsidRDefault="00A308A0" w:rsidP="00634ABE">
      <w:pPr>
        <w:pStyle w:val="4"/>
        <w:numPr>
          <w:ilvl w:val="2"/>
          <w:numId w:val="19"/>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0E03C8A0" w14:textId="77777777" w:rsidR="00A308A0" w:rsidRPr="00575698" w:rsidRDefault="00A308A0" w:rsidP="00634ABE">
      <w:pPr>
        <w:pStyle w:val="4"/>
        <w:numPr>
          <w:ilvl w:val="2"/>
          <w:numId w:val="19"/>
        </w:numPr>
      </w:pPr>
      <w:r w:rsidRPr="00575698">
        <w:t>Копия соглашения между лицами, выступающими на стороне одного участника закупки, представляется в составе заявки.</w:t>
      </w:r>
    </w:p>
    <w:p w14:paraId="42344FD5" w14:textId="77777777" w:rsidR="00EA284A" w:rsidRPr="00575698" w:rsidRDefault="003309BC" w:rsidP="00634ABE">
      <w:pPr>
        <w:pStyle w:val="3"/>
        <w:numPr>
          <w:ilvl w:val="1"/>
          <w:numId w:val="19"/>
        </w:numPr>
        <w:ind w:left="1134"/>
      </w:pPr>
      <w:bookmarkStart w:id="4139" w:name="_Toc410902899"/>
      <w:bookmarkStart w:id="4140" w:name="_Toc410907909"/>
      <w:bookmarkStart w:id="4141" w:name="_Toc410908098"/>
      <w:bookmarkStart w:id="4142" w:name="_Toc410910891"/>
      <w:bookmarkStart w:id="4143" w:name="_Toc410911164"/>
      <w:bookmarkStart w:id="4144" w:name="_Toc410920263"/>
      <w:bookmarkStart w:id="4145" w:name="_Toc411279903"/>
      <w:bookmarkStart w:id="4146" w:name="_Toc411626629"/>
      <w:bookmarkStart w:id="4147" w:name="_Toc411632172"/>
      <w:bookmarkStart w:id="4148" w:name="_Toc411882080"/>
      <w:bookmarkStart w:id="4149" w:name="_Toc411941090"/>
      <w:bookmarkStart w:id="4150" w:name="_Toc285801539"/>
      <w:bookmarkStart w:id="4151" w:name="_Toc411949565"/>
      <w:bookmarkStart w:id="4152" w:name="_Toc412111206"/>
      <w:bookmarkStart w:id="4153" w:name="_Toc285977810"/>
      <w:bookmarkStart w:id="4154" w:name="_Toc412127973"/>
      <w:bookmarkStart w:id="4155" w:name="_Toc285999939"/>
      <w:bookmarkStart w:id="4156" w:name="_Toc412218422"/>
      <w:bookmarkStart w:id="4157" w:name="_Toc412543708"/>
      <w:bookmarkStart w:id="4158" w:name="_Toc412551453"/>
      <w:bookmarkStart w:id="4159" w:name="_Toc412760323"/>
      <w:bookmarkStart w:id="4160" w:name="_Toc453143260"/>
      <w:bookmarkStart w:id="4161" w:name="_Ref491348707"/>
      <w:bookmarkStart w:id="4162" w:name="_Ref491348797"/>
      <w:bookmarkStart w:id="4163" w:name="_Ref491349814"/>
      <w:bookmarkStart w:id="4164" w:name="_Toc5978372"/>
      <w:bookmarkStart w:id="4165" w:name="_Ref24120677"/>
      <w:bookmarkStart w:id="4166" w:name="_Toc113011787"/>
      <w:r w:rsidRPr="00575698">
        <w:t>Требования к описани</w:t>
      </w:r>
      <w:r w:rsidR="009F579D" w:rsidRPr="00575698">
        <w:t>ю</w:t>
      </w:r>
      <w:r w:rsidRPr="00575698">
        <w:t xml:space="preserve"> продукции</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BE77093" w14:textId="77777777" w:rsidR="003309BC" w:rsidRPr="00575698" w:rsidRDefault="00350A21" w:rsidP="00634ABE">
      <w:pPr>
        <w:pStyle w:val="4"/>
        <w:numPr>
          <w:ilvl w:val="2"/>
          <w:numId w:val="19"/>
        </w:numPr>
      </w:pPr>
      <w:bookmarkStart w:id="4167"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67"/>
      <w:r w:rsidRPr="00575698">
        <w:t>.</w:t>
      </w:r>
    </w:p>
    <w:p w14:paraId="28D69B35" w14:textId="77777777" w:rsidR="003309BC" w:rsidRPr="00575698" w:rsidRDefault="00350A21" w:rsidP="00634ABE">
      <w:pPr>
        <w:pStyle w:val="4"/>
        <w:keepNext/>
        <w:numPr>
          <w:ilvl w:val="2"/>
          <w:numId w:val="19"/>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233FEB">
        <w:t>10.3</w:t>
      </w:r>
      <w:r w:rsidR="00006861" w:rsidRPr="00061921">
        <w:fldChar w:fldCharType="end"/>
      </w:r>
      <w:r w:rsidRPr="00575698">
        <w:t xml:space="preserve"> Положения) и может быть представлено в виде:</w:t>
      </w:r>
    </w:p>
    <w:p w14:paraId="4C0D17FF" w14:textId="77777777" w:rsidR="00350A21" w:rsidRPr="00575698" w:rsidRDefault="00350A21" w:rsidP="00634ABE">
      <w:pPr>
        <w:pStyle w:val="5"/>
        <w:numPr>
          <w:ilvl w:val="3"/>
          <w:numId w:val="19"/>
        </w:numPr>
      </w:pPr>
      <w:bookmarkStart w:id="4168" w:name="_Ref88214177"/>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bookmarkEnd w:id="4168"/>
    </w:p>
    <w:p w14:paraId="2D5E6003" w14:textId="77777777" w:rsidR="003309BC" w:rsidRPr="00575698" w:rsidRDefault="00350A21" w:rsidP="00634ABE">
      <w:pPr>
        <w:pStyle w:val="5"/>
        <w:numPr>
          <w:ilvl w:val="3"/>
          <w:numId w:val="19"/>
        </w:numPr>
      </w:pPr>
      <w:bookmarkStart w:id="4169" w:name="_Ref411279624"/>
      <w:bookmarkStart w:id="4170"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69"/>
      <w:bookmarkEnd w:id="4170"/>
    </w:p>
    <w:p w14:paraId="18962CC8" w14:textId="77777777" w:rsidR="003309BC" w:rsidRPr="00575698" w:rsidRDefault="00350A21" w:rsidP="00634ABE">
      <w:pPr>
        <w:pStyle w:val="4"/>
        <w:numPr>
          <w:ilvl w:val="2"/>
          <w:numId w:val="19"/>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233FEB">
        <w:t>12</w:t>
      </w:r>
      <w:r w:rsidR="00006861" w:rsidRPr="00061921">
        <w:fldChar w:fldCharType="end"/>
      </w:r>
      <w:r w:rsidRPr="00575698">
        <w:t xml:space="preserve"> Положения.</w:t>
      </w:r>
    </w:p>
    <w:p w14:paraId="5440B864"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51EEB5F5" w14:textId="77777777" w:rsidR="003309BC" w:rsidRPr="00575698" w:rsidRDefault="00350A21" w:rsidP="00634ABE">
      <w:pPr>
        <w:pStyle w:val="4"/>
        <w:numPr>
          <w:ilvl w:val="2"/>
          <w:numId w:val="19"/>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4DC76BD8" w14:textId="77777777" w:rsidR="003309BC" w:rsidRPr="00575698" w:rsidRDefault="00350A21" w:rsidP="00634ABE">
      <w:pPr>
        <w:pStyle w:val="4"/>
        <w:numPr>
          <w:ilvl w:val="2"/>
          <w:numId w:val="19"/>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76811043" w14:textId="77777777" w:rsidR="003309BC" w:rsidRPr="00575698" w:rsidRDefault="00350A21" w:rsidP="00634ABE">
      <w:pPr>
        <w:pStyle w:val="4"/>
        <w:numPr>
          <w:ilvl w:val="2"/>
          <w:numId w:val="19"/>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233FEB">
        <w:t>10.3.3(1)</w:t>
      </w:r>
      <w:r w:rsidR="00006861" w:rsidRPr="00061921">
        <w:fldChar w:fldCharType="end"/>
      </w:r>
      <w:r w:rsidRPr="00575698">
        <w:t xml:space="preserve"> Положения.</w:t>
      </w:r>
    </w:p>
    <w:p w14:paraId="5059CF87" w14:textId="08491FDF" w:rsidR="003309BC" w:rsidRPr="00575698" w:rsidRDefault="00350A21" w:rsidP="00634ABE">
      <w:pPr>
        <w:pStyle w:val="4"/>
        <w:numPr>
          <w:ilvl w:val="2"/>
          <w:numId w:val="19"/>
        </w:numPr>
      </w:pPr>
      <w:r w:rsidRPr="00575698">
        <w:t xml:space="preserve">В случае если в </w:t>
      </w:r>
      <w:r w:rsidR="00005963" w:rsidRPr="00575698">
        <w:t xml:space="preserve">извещением, </w:t>
      </w:r>
      <w:r w:rsidRPr="00575698">
        <w:t>документации о закупке были указаны товарные знаки, знаки обслуживания, патенты, полезные модели, промышленные образцы</w:t>
      </w:r>
      <w:r w:rsidR="00A02305">
        <w:t xml:space="preserve"> </w:t>
      </w:r>
      <w:r w:rsidRPr="00575698">
        <w:t xml:space="preserve">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07B4B2E"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4FFF516" w14:textId="77777777" w:rsidR="00EA284A" w:rsidRPr="00575698" w:rsidRDefault="003309BC" w:rsidP="00634ABE">
      <w:pPr>
        <w:pStyle w:val="3"/>
        <w:numPr>
          <w:ilvl w:val="1"/>
          <w:numId w:val="19"/>
        </w:numPr>
        <w:ind w:left="1134"/>
      </w:pPr>
      <w:bookmarkStart w:id="4171" w:name="_Toc410902900"/>
      <w:bookmarkStart w:id="4172" w:name="_Toc410907910"/>
      <w:bookmarkStart w:id="4173" w:name="_Toc410908099"/>
      <w:bookmarkStart w:id="4174" w:name="_Toc410910892"/>
      <w:bookmarkStart w:id="4175" w:name="_Toc410911165"/>
      <w:bookmarkStart w:id="4176" w:name="_Toc410920264"/>
      <w:bookmarkStart w:id="4177" w:name="_Toc411279904"/>
      <w:bookmarkStart w:id="4178" w:name="_Toc411626630"/>
      <w:bookmarkStart w:id="4179" w:name="_Toc411632173"/>
      <w:bookmarkStart w:id="4180" w:name="_Toc411882081"/>
      <w:bookmarkStart w:id="4181" w:name="_Toc411941091"/>
      <w:bookmarkStart w:id="4182" w:name="_Toc285801540"/>
      <w:bookmarkStart w:id="4183" w:name="_Toc411949566"/>
      <w:bookmarkStart w:id="4184" w:name="_Toc412111207"/>
      <w:bookmarkStart w:id="4185" w:name="_Toc285977811"/>
      <w:bookmarkStart w:id="4186" w:name="_Toc412127974"/>
      <w:bookmarkStart w:id="4187" w:name="_Toc285999940"/>
      <w:bookmarkStart w:id="4188" w:name="_Toc412218423"/>
      <w:bookmarkStart w:id="4189" w:name="_Toc412543709"/>
      <w:bookmarkStart w:id="4190" w:name="_Toc412551454"/>
      <w:bookmarkStart w:id="4191" w:name="_Toc412760324"/>
      <w:bookmarkStart w:id="4192" w:name="_Toc453143261"/>
      <w:bookmarkStart w:id="4193" w:name="_Ref491348723"/>
      <w:bookmarkStart w:id="4194" w:name="_Ref491348808"/>
      <w:bookmarkStart w:id="4195" w:name="_Toc5978373"/>
      <w:bookmarkStart w:id="4196" w:name="_Toc113011788"/>
      <w:r w:rsidRPr="00575698">
        <w:t>Подготовка проекта договора</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5A6A0A82" w14:textId="77777777" w:rsidR="003309BC" w:rsidRPr="00575698" w:rsidRDefault="00350A21" w:rsidP="00634ABE">
      <w:pPr>
        <w:pStyle w:val="4"/>
        <w:numPr>
          <w:ilvl w:val="2"/>
          <w:numId w:val="19"/>
        </w:numPr>
      </w:pPr>
      <w:bookmarkStart w:id="4197"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97"/>
    </w:p>
    <w:p w14:paraId="3121FBF0" w14:textId="77777777" w:rsidR="003309BC" w:rsidRPr="00575698" w:rsidRDefault="00350A21" w:rsidP="00634ABE">
      <w:pPr>
        <w:pStyle w:val="4"/>
        <w:numPr>
          <w:ilvl w:val="2"/>
          <w:numId w:val="19"/>
        </w:numPr>
      </w:pPr>
      <w:bookmarkStart w:id="4198" w:name="_Ref106619973"/>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bookmarkEnd w:id="4198"/>
    </w:p>
    <w:p w14:paraId="7FCAF070" w14:textId="77777777" w:rsidR="003309BC" w:rsidRPr="00575698" w:rsidRDefault="00350A21" w:rsidP="00634ABE">
      <w:pPr>
        <w:pStyle w:val="4"/>
        <w:numPr>
          <w:ilvl w:val="2"/>
          <w:numId w:val="19"/>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2776F91E" w14:textId="77777777" w:rsidR="003309BC" w:rsidRPr="00575698" w:rsidRDefault="00350A21" w:rsidP="00634ABE">
      <w:pPr>
        <w:pStyle w:val="4"/>
        <w:numPr>
          <w:ilvl w:val="2"/>
          <w:numId w:val="19"/>
        </w:numPr>
      </w:pPr>
      <w:bookmarkStart w:id="4199" w:name="_Ref381801027"/>
      <w:bookmarkStart w:id="4200"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99"/>
      <w:r w:rsidRPr="00575698">
        <w:t xml:space="preserve"> (вплоть до предложения встречного проекта договора). В этом случае в документации о закупке должны быть отражены:</w:t>
      </w:r>
      <w:bookmarkEnd w:id="4200"/>
    </w:p>
    <w:p w14:paraId="1A3FB444" w14:textId="77777777" w:rsidR="00350A21" w:rsidRPr="00575698" w:rsidRDefault="00350A21" w:rsidP="00634ABE">
      <w:pPr>
        <w:pStyle w:val="5"/>
        <w:numPr>
          <w:ilvl w:val="3"/>
          <w:numId w:val="19"/>
        </w:numPr>
      </w:pPr>
      <w:r w:rsidRPr="00575698">
        <w:t>перечень условий, в отношении которых допускаются встречные предложения, и требования к таким предложениям;</w:t>
      </w:r>
    </w:p>
    <w:p w14:paraId="18F3494E" w14:textId="77777777" w:rsidR="00350A21" w:rsidRPr="00575698" w:rsidRDefault="00350A21" w:rsidP="00634ABE">
      <w:pPr>
        <w:pStyle w:val="5"/>
        <w:numPr>
          <w:ilvl w:val="3"/>
          <w:numId w:val="19"/>
        </w:numPr>
      </w:pPr>
      <w:r w:rsidRPr="00575698">
        <w:t>указание, что иные условия проекта договора являются неизменными и встречные предложения по ним не допускаются;</w:t>
      </w:r>
    </w:p>
    <w:p w14:paraId="484FFC71" w14:textId="77777777" w:rsidR="00F72FFE" w:rsidRPr="00575698" w:rsidRDefault="00350A21" w:rsidP="00634ABE">
      <w:pPr>
        <w:pStyle w:val="5"/>
        <w:numPr>
          <w:ilvl w:val="3"/>
          <w:numId w:val="19"/>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3F94635A" w14:textId="77777777" w:rsidR="00350A21" w:rsidRPr="00575698" w:rsidRDefault="006C7061" w:rsidP="00634ABE">
      <w:pPr>
        <w:pStyle w:val="5"/>
        <w:numPr>
          <w:ilvl w:val="3"/>
          <w:numId w:val="19"/>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3AB4478A" w14:textId="413FE718" w:rsidR="003309BC" w:rsidRPr="00575698" w:rsidRDefault="00350A21" w:rsidP="00634ABE">
      <w:pPr>
        <w:pStyle w:val="4"/>
        <w:numPr>
          <w:ilvl w:val="2"/>
          <w:numId w:val="19"/>
        </w:numPr>
      </w:pPr>
      <w:bookmarkStart w:id="4201" w:name="_Ref514156064"/>
      <w:r w:rsidRPr="00575698">
        <w:t>При проведении закупки способом аукцион / редукцион</w:t>
      </w:r>
      <w:r w:rsidR="00116454" w:rsidRPr="00575698">
        <w:t>,</w:t>
      </w:r>
      <w:r w:rsidRPr="00575698">
        <w:t xml:space="preserve"> запрос котировок</w:t>
      </w:r>
      <w:r w:rsidR="001F0865" w:rsidRPr="00575698">
        <w:t> / запрос цен</w:t>
      </w:r>
      <w:r w:rsidR="00CA3ECF">
        <w:t>, ценовой запрос на ЭТП</w:t>
      </w:r>
      <w:r w:rsidR="001F0865" w:rsidRPr="00575698">
        <w:t xml:space="preserve">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201"/>
    </w:p>
    <w:p w14:paraId="31295CCA" w14:textId="77777777" w:rsidR="003309BC" w:rsidRPr="00575698" w:rsidRDefault="00350A21" w:rsidP="00634ABE">
      <w:pPr>
        <w:pStyle w:val="4"/>
        <w:numPr>
          <w:ilvl w:val="2"/>
          <w:numId w:val="19"/>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1AD97B31" w14:textId="77777777" w:rsidR="003309BC" w:rsidRPr="00575698" w:rsidRDefault="00350A21" w:rsidP="00634ABE">
      <w:pPr>
        <w:pStyle w:val="4"/>
        <w:numPr>
          <w:ilvl w:val="2"/>
          <w:numId w:val="19"/>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233FEB">
        <w:t>20</w:t>
      </w:r>
      <w:r w:rsidR="00006861" w:rsidRPr="00061921">
        <w:fldChar w:fldCharType="end"/>
      </w:r>
      <w:r w:rsidRPr="00575698">
        <w:t xml:space="preserve"> Положения.</w:t>
      </w:r>
    </w:p>
    <w:p w14:paraId="2457B70E" w14:textId="77777777" w:rsidR="00EA284A" w:rsidRPr="00575698" w:rsidRDefault="003309BC" w:rsidP="00634ABE">
      <w:pPr>
        <w:pStyle w:val="3"/>
        <w:numPr>
          <w:ilvl w:val="1"/>
          <w:numId w:val="19"/>
        </w:numPr>
        <w:ind w:left="1134"/>
      </w:pPr>
      <w:bookmarkStart w:id="4202" w:name="_Toc410902901"/>
      <w:bookmarkStart w:id="4203" w:name="_Toc410907911"/>
      <w:bookmarkStart w:id="4204" w:name="_Toc410908100"/>
      <w:bookmarkStart w:id="4205" w:name="_Toc410910893"/>
      <w:bookmarkStart w:id="4206" w:name="_Toc410911166"/>
      <w:bookmarkStart w:id="4207" w:name="_Toc410920265"/>
      <w:bookmarkStart w:id="4208" w:name="_Toc410916796"/>
      <w:bookmarkStart w:id="4209" w:name="_Toc411279905"/>
      <w:bookmarkStart w:id="4210" w:name="_Toc411626631"/>
      <w:bookmarkStart w:id="4211" w:name="_Toc411632174"/>
      <w:bookmarkStart w:id="4212" w:name="_Toc411882082"/>
      <w:bookmarkStart w:id="4213" w:name="_Toc411941092"/>
      <w:bookmarkStart w:id="4214" w:name="_Toc285801541"/>
      <w:bookmarkStart w:id="4215" w:name="_Toc411949567"/>
      <w:bookmarkStart w:id="4216" w:name="_Toc412111208"/>
      <w:bookmarkStart w:id="4217" w:name="_Toc285977812"/>
      <w:bookmarkStart w:id="4218" w:name="_Toc412127975"/>
      <w:bookmarkStart w:id="4219" w:name="_Toc285999941"/>
      <w:bookmarkStart w:id="4220" w:name="_Toc412218424"/>
      <w:bookmarkStart w:id="4221" w:name="_Toc412543710"/>
      <w:bookmarkStart w:id="4222" w:name="_Toc412551455"/>
      <w:bookmarkStart w:id="4223" w:name="_Toc412760325"/>
      <w:bookmarkStart w:id="4224" w:name="_Toc453143262"/>
      <w:bookmarkStart w:id="4225" w:name="_Ref491348822"/>
      <w:bookmarkStart w:id="4226" w:name="_Ref491349910"/>
      <w:bookmarkStart w:id="4227" w:name="_Ref491349983"/>
      <w:bookmarkStart w:id="4228" w:name="_Ref491350069"/>
      <w:bookmarkStart w:id="4229" w:name="_Ref491350116"/>
      <w:bookmarkStart w:id="4230" w:name="_Ref491350158"/>
      <w:bookmarkStart w:id="4231" w:name="_Ref491350235"/>
      <w:bookmarkStart w:id="4232" w:name="_Ref491350270"/>
      <w:bookmarkStart w:id="4233" w:name="_Ref491350307"/>
      <w:bookmarkStart w:id="4234" w:name="_Ref491350345"/>
      <w:bookmarkStart w:id="4235" w:name="_Toc5978374"/>
      <w:bookmarkStart w:id="4236" w:name="_Ref24116342"/>
      <w:bookmarkStart w:id="4237" w:name="_Ref24120702"/>
      <w:bookmarkStart w:id="4238" w:name="_Ref24120938"/>
      <w:bookmarkStart w:id="4239" w:name="_Toc113011789"/>
      <w:r w:rsidRPr="00575698">
        <w:t>Требования к НМЦ</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54166D06" w14:textId="77777777" w:rsidR="00FE36B0" w:rsidRPr="00575698" w:rsidRDefault="00EA1AC2" w:rsidP="00634ABE">
      <w:pPr>
        <w:pStyle w:val="4"/>
        <w:numPr>
          <w:ilvl w:val="2"/>
          <w:numId w:val="19"/>
        </w:numPr>
      </w:pPr>
      <w:bookmarkStart w:id="4240"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240"/>
    </w:p>
    <w:p w14:paraId="7B617051" w14:textId="77777777" w:rsidR="00B13B9E" w:rsidRPr="00575698" w:rsidRDefault="00813B94" w:rsidP="00634ABE">
      <w:pPr>
        <w:pStyle w:val="5"/>
        <w:numPr>
          <w:ilvl w:val="3"/>
          <w:numId w:val="19"/>
        </w:numPr>
      </w:pPr>
      <w:bookmarkStart w:id="4241" w:name="_Ref509941303"/>
      <w:bookmarkStart w:id="4242" w:name="_Ref799738"/>
      <w:r w:rsidRPr="00575698">
        <w:t xml:space="preserve">сведения об </w:t>
      </w:r>
      <w:r w:rsidR="00B13B9E" w:rsidRPr="00575698">
        <w:t>НМЦ;</w:t>
      </w:r>
      <w:bookmarkEnd w:id="4241"/>
      <w:bookmarkEnd w:id="4242"/>
    </w:p>
    <w:p w14:paraId="641EDE44" w14:textId="77777777" w:rsidR="00B13B9E" w:rsidRPr="00575698" w:rsidRDefault="00B13B9E" w:rsidP="00634ABE">
      <w:pPr>
        <w:pStyle w:val="5"/>
        <w:numPr>
          <w:ilvl w:val="3"/>
          <w:numId w:val="19"/>
        </w:numPr>
      </w:pPr>
      <w:bookmarkStart w:id="4243"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43"/>
    </w:p>
    <w:p w14:paraId="0F41C6E0" w14:textId="77777777" w:rsidR="00FE36B0" w:rsidRPr="00575698" w:rsidRDefault="00B13B9E" w:rsidP="00634ABE">
      <w:pPr>
        <w:pStyle w:val="5"/>
        <w:numPr>
          <w:ilvl w:val="3"/>
          <w:numId w:val="19"/>
        </w:numPr>
      </w:pPr>
      <w:bookmarkStart w:id="4244" w:name="_Ref513109353"/>
      <w:r w:rsidRPr="00575698">
        <w:t>цена единицы продукции и максимальное значение цены договора</w:t>
      </w:r>
      <w:r w:rsidR="00EA1AC2" w:rsidRPr="00575698">
        <w:t>.</w:t>
      </w:r>
      <w:bookmarkEnd w:id="4244"/>
    </w:p>
    <w:p w14:paraId="69772FA0" w14:textId="581B4241" w:rsidR="003309BC" w:rsidRPr="00575698" w:rsidRDefault="00350A21" w:rsidP="00634ABE">
      <w:pPr>
        <w:pStyle w:val="4"/>
        <w:numPr>
          <w:ilvl w:val="2"/>
          <w:numId w:val="19"/>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233FEB" w:rsidRPr="005C4C07">
        <w:rPr>
          <w:rFonts w:cs="Calibri"/>
        </w:rPr>
        <w:t>Приложение </w:t>
      </w:r>
      <w:r w:rsidR="00233FEB" w:rsidRPr="002C0FFD">
        <w:rPr>
          <w:rFonts w:cs="Calibri"/>
        </w:rPr>
        <w:t>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1C6B0C6E" w14:textId="77777777" w:rsidR="00B13B9E" w:rsidRPr="00575698" w:rsidRDefault="00B13B9E" w:rsidP="00634ABE">
      <w:pPr>
        <w:pStyle w:val="4"/>
        <w:numPr>
          <w:ilvl w:val="2"/>
          <w:numId w:val="19"/>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51C8A2BD" w14:textId="77777777" w:rsidR="00C86D85" w:rsidRPr="00575698" w:rsidRDefault="003D19C6" w:rsidP="00634ABE">
      <w:pPr>
        <w:pStyle w:val="4"/>
        <w:numPr>
          <w:ilvl w:val="2"/>
          <w:numId w:val="19"/>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233FEB">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233FEB">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19181124" w14:textId="77777777" w:rsidR="00B13B9E" w:rsidRPr="00575698" w:rsidRDefault="00B13B9E" w:rsidP="00634ABE">
      <w:pPr>
        <w:pStyle w:val="4"/>
        <w:numPr>
          <w:ilvl w:val="2"/>
          <w:numId w:val="19"/>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4B565BCF" w14:textId="77777777" w:rsidR="00C86D85" w:rsidRPr="00575698" w:rsidRDefault="00813B94" w:rsidP="00634ABE">
      <w:pPr>
        <w:pStyle w:val="4"/>
        <w:numPr>
          <w:ilvl w:val="2"/>
          <w:numId w:val="19"/>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4B0CE3D9" w14:textId="77777777" w:rsidR="003309BC" w:rsidRPr="00575698" w:rsidRDefault="00350A21" w:rsidP="00634ABE">
      <w:pPr>
        <w:pStyle w:val="4"/>
        <w:numPr>
          <w:ilvl w:val="2"/>
          <w:numId w:val="19"/>
        </w:numPr>
      </w:pPr>
      <w:bookmarkStart w:id="4245"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45"/>
    </w:p>
    <w:p w14:paraId="488DD8E5" w14:textId="77777777" w:rsidR="003309BC" w:rsidRPr="00575698" w:rsidRDefault="00355971" w:rsidP="00634ABE">
      <w:pPr>
        <w:pStyle w:val="4"/>
        <w:numPr>
          <w:ilvl w:val="2"/>
          <w:numId w:val="19"/>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04C69399" w14:textId="77777777" w:rsidR="00EA284A" w:rsidRPr="00575698" w:rsidRDefault="00B7293E" w:rsidP="00634ABE">
      <w:pPr>
        <w:pStyle w:val="3"/>
        <w:numPr>
          <w:ilvl w:val="1"/>
          <w:numId w:val="19"/>
        </w:numPr>
        <w:ind w:left="1134"/>
      </w:pPr>
      <w:bookmarkStart w:id="4246" w:name="_Toc410902902"/>
      <w:bookmarkStart w:id="4247" w:name="_Toc410907912"/>
      <w:bookmarkStart w:id="4248" w:name="_Toc410908101"/>
      <w:bookmarkStart w:id="4249" w:name="_Toc410910894"/>
      <w:bookmarkStart w:id="4250" w:name="_Toc410911167"/>
      <w:bookmarkStart w:id="4251" w:name="_Toc410920266"/>
      <w:bookmarkStart w:id="4252" w:name="_Toc411279906"/>
      <w:bookmarkStart w:id="4253" w:name="_Toc411626632"/>
      <w:bookmarkStart w:id="4254" w:name="_Toc411632175"/>
      <w:bookmarkStart w:id="4255" w:name="_Toc411882083"/>
      <w:bookmarkStart w:id="4256" w:name="_Toc411941093"/>
      <w:bookmarkStart w:id="4257" w:name="_Toc285801542"/>
      <w:bookmarkStart w:id="4258" w:name="_Toc411949568"/>
      <w:bookmarkStart w:id="4259" w:name="_Toc412111209"/>
      <w:bookmarkStart w:id="4260" w:name="_Toc285977813"/>
      <w:bookmarkStart w:id="4261" w:name="_Toc412127976"/>
      <w:bookmarkStart w:id="4262" w:name="_Toc285999942"/>
      <w:bookmarkStart w:id="4263" w:name="_Toc412218425"/>
      <w:bookmarkStart w:id="4264" w:name="_Toc412543711"/>
      <w:bookmarkStart w:id="4265" w:name="_Toc412551456"/>
      <w:bookmarkStart w:id="4266" w:name="_Toc412760326"/>
      <w:bookmarkStart w:id="4267" w:name="_Toc453143263"/>
      <w:bookmarkStart w:id="4268" w:name="_Ref491348830"/>
      <w:bookmarkStart w:id="4269" w:name="_Ref491349746"/>
      <w:bookmarkStart w:id="4270" w:name="_Toc5978375"/>
      <w:bookmarkStart w:id="4271" w:name="_Ref24120548"/>
      <w:bookmarkStart w:id="4272" w:name="_Toc113011790"/>
      <w:r w:rsidRPr="00575698">
        <w:t>Требования к содержанию, форме</w:t>
      </w:r>
      <w:r w:rsidR="006D17D8" w:rsidRPr="00575698">
        <w:t xml:space="preserve"> </w:t>
      </w:r>
      <w:r w:rsidRPr="00575698">
        <w:t>и составу заявки на участие в закупке</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51191638" w14:textId="77777777" w:rsidR="00B7293E" w:rsidRPr="00575698" w:rsidRDefault="003D19C6" w:rsidP="00634ABE">
      <w:pPr>
        <w:pStyle w:val="4"/>
        <w:numPr>
          <w:ilvl w:val="2"/>
          <w:numId w:val="19"/>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233FEB">
        <w:t>12</w:t>
      </w:r>
      <w:r w:rsidR="00006861" w:rsidRPr="00061921">
        <w:fldChar w:fldCharType="end"/>
      </w:r>
      <w:r w:rsidR="00350A21" w:rsidRPr="00575698">
        <w:t xml:space="preserve"> Положения для соответствующих процедур закупок.</w:t>
      </w:r>
    </w:p>
    <w:p w14:paraId="4A7640AE" w14:textId="77777777" w:rsidR="00B7293E" w:rsidRPr="00575698" w:rsidRDefault="00907B20" w:rsidP="00634ABE">
      <w:pPr>
        <w:pStyle w:val="4"/>
        <w:numPr>
          <w:ilvl w:val="2"/>
          <w:numId w:val="19"/>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359C20FD" w14:textId="77777777" w:rsidR="00B7293E" w:rsidRPr="00575698" w:rsidRDefault="00350A21" w:rsidP="00634ABE">
      <w:pPr>
        <w:pStyle w:val="4"/>
        <w:numPr>
          <w:ilvl w:val="2"/>
          <w:numId w:val="19"/>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41AA5237" w14:textId="77777777" w:rsidR="00EA284A" w:rsidRPr="00575698" w:rsidRDefault="00350A21" w:rsidP="00634ABE">
      <w:pPr>
        <w:pStyle w:val="3"/>
        <w:numPr>
          <w:ilvl w:val="1"/>
          <w:numId w:val="19"/>
        </w:numPr>
        <w:ind w:left="1134"/>
      </w:pPr>
      <w:bookmarkStart w:id="4273" w:name="_Toc410902903"/>
      <w:bookmarkStart w:id="4274" w:name="_Toc410907913"/>
      <w:bookmarkStart w:id="4275" w:name="_Toc410908102"/>
      <w:bookmarkStart w:id="4276" w:name="_Toc410910895"/>
      <w:bookmarkStart w:id="4277" w:name="_Toc410911168"/>
      <w:bookmarkStart w:id="4278" w:name="_Toc410920267"/>
      <w:bookmarkStart w:id="4279" w:name="_Toc411279907"/>
      <w:bookmarkStart w:id="4280" w:name="_Toc411626633"/>
      <w:bookmarkStart w:id="4281" w:name="_Toc411632176"/>
      <w:bookmarkStart w:id="4282" w:name="_Toc411882084"/>
      <w:bookmarkStart w:id="4283" w:name="_Toc411941094"/>
      <w:bookmarkStart w:id="4284" w:name="_Toc285801543"/>
      <w:bookmarkStart w:id="4285" w:name="_Toc411949569"/>
      <w:bookmarkStart w:id="4286" w:name="_Toc412111210"/>
      <w:bookmarkStart w:id="4287" w:name="_Toc285977814"/>
      <w:bookmarkStart w:id="4288" w:name="_Toc412127977"/>
      <w:bookmarkStart w:id="4289" w:name="_Toc285999943"/>
      <w:bookmarkStart w:id="4290" w:name="_Toc412218426"/>
      <w:bookmarkStart w:id="4291" w:name="_Toc412543712"/>
      <w:bookmarkStart w:id="4292" w:name="_Toc412551457"/>
      <w:bookmarkStart w:id="4293" w:name="_Toc412760327"/>
      <w:bookmarkStart w:id="4294" w:name="_Toc453143264"/>
      <w:bookmarkStart w:id="4295" w:name="_Ref491348559"/>
      <w:bookmarkStart w:id="4296" w:name="_Ref491348571"/>
      <w:bookmarkStart w:id="4297" w:name="_Ref491348603"/>
      <w:bookmarkStart w:id="4298" w:name="_Ref491348839"/>
      <w:bookmarkStart w:id="4299" w:name="_Ref491349933"/>
      <w:bookmarkStart w:id="4300" w:name="_Ref491350029"/>
      <w:bookmarkStart w:id="4301" w:name="_Ref513214043"/>
      <w:bookmarkStart w:id="4302" w:name="_Toc5978376"/>
      <w:bookmarkStart w:id="4303" w:name="_Ref24120727"/>
      <w:bookmarkStart w:id="4304" w:name="_Ref106627176"/>
      <w:bookmarkStart w:id="4305" w:name="_Toc113011791"/>
      <w:r w:rsidRPr="00575698">
        <w:t>Обеспечение заявок</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3E20ECAF" w14:textId="5440A07F" w:rsidR="00432D01" w:rsidRPr="00575698" w:rsidRDefault="00432D01" w:rsidP="00634ABE">
      <w:pPr>
        <w:pStyle w:val="4"/>
        <w:numPr>
          <w:ilvl w:val="2"/>
          <w:numId w:val="19"/>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C8763A">
        <w:t>ценового запроса на ЭТП</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1024D436" w14:textId="13F1DCDD" w:rsidR="00B7293E" w:rsidRPr="00575698" w:rsidRDefault="00350A21" w:rsidP="00634ABE">
      <w:pPr>
        <w:pStyle w:val="4"/>
        <w:numPr>
          <w:ilvl w:val="2"/>
          <w:numId w:val="19"/>
        </w:numPr>
      </w:pPr>
      <w:r w:rsidRPr="00575698">
        <w:t xml:space="preserve">При проведении конкурентных </w:t>
      </w:r>
      <w:r w:rsidR="005C0877" w:rsidRPr="00575698">
        <w:t xml:space="preserve">способов </w:t>
      </w:r>
      <w:r w:rsidRPr="00575698">
        <w:t>закупки в электронной форме</w:t>
      </w:r>
      <w:r w:rsidR="00AB5853">
        <w:t>, ценового запроса на ЭТП</w:t>
      </w:r>
      <w:r w:rsidRPr="00575698">
        <w:t xml:space="preserve">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233FEB">
        <w:t>19.11</w:t>
      </w:r>
      <w:r w:rsidR="00006861" w:rsidRPr="00061921">
        <w:fldChar w:fldCharType="end"/>
      </w:r>
      <w:r w:rsidR="009F579D" w:rsidRPr="00575698">
        <w:t xml:space="preserve"> Положения</w:t>
      </w:r>
      <w:r w:rsidRPr="00575698">
        <w:t>.</w:t>
      </w:r>
    </w:p>
    <w:p w14:paraId="6FEDDEE6" w14:textId="77777777" w:rsidR="00B7293E" w:rsidRPr="00575698" w:rsidRDefault="00350A21" w:rsidP="00634ABE">
      <w:pPr>
        <w:pStyle w:val="4"/>
        <w:numPr>
          <w:ilvl w:val="2"/>
          <w:numId w:val="19"/>
        </w:numPr>
      </w:pPr>
      <w:bookmarkStart w:id="4306"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233FEB">
        <w:t>19.11</w:t>
      </w:r>
      <w:r w:rsidR="00006861" w:rsidRPr="00061921">
        <w:fldChar w:fldCharType="end"/>
      </w:r>
      <w:r w:rsidR="00371939" w:rsidRPr="00575698">
        <w:t xml:space="preserve"> </w:t>
      </w:r>
      <w:r w:rsidR="00F7545A" w:rsidRPr="00575698">
        <w:t>Положения</w:t>
      </w:r>
      <w:r w:rsidRPr="00575698">
        <w:t>.</w:t>
      </w:r>
      <w:bookmarkEnd w:id="4306"/>
    </w:p>
    <w:p w14:paraId="138D221B" w14:textId="77777777" w:rsidR="000D18CC" w:rsidRPr="00575698" w:rsidRDefault="00350A21" w:rsidP="00634ABE">
      <w:pPr>
        <w:pStyle w:val="4"/>
        <w:numPr>
          <w:ilvl w:val="2"/>
          <w:numId w:val="19"/>
        </w:numPr>
      </w:pPr>
      <w:bookmarkStart w:id="4307"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307"/>
    </w:p>
    <w:p w14:paraId="286225B9" w14:textId="77777777" w:rsidR="00B7293E" w:rsidRPr="00575698" w:rsidRDefault="00350A21" w:rsidP="00634ABE">
      <w:pPr>
        <w:pStyle w:val="4"/>
        <w:keepNext/>
        <w:numPr>
          <w:ilvl w:val="2"/>
          <w:numId w:val="19"/>
        </w:numPr>
      </w:pPr>
      <w:bookmarkStart w:id="4308"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308"/>
    </w:p>
    <w:p w14:paraId="584E01B9" w14:textId="2C971886" w:rsidR="00B7293E" w:rsidRPr="00575698" w:rsidRDefault="00EC2370" w:rsidP="00634ABE">
      <w:pPr>
        <w:pStyle w:val="5"/>
        <w:numPr>
          <w:ilvl w:val="3"/>
          <w:numId w:val="19"/>
        </w:numPr>
      </w:pPr>
      <w:r w:rsidRPr="00575698">
        <w:t xml:space="preserve">в виде безотзывной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233FEB" w:rsidRPr="005C4C07">
        <w:rPr>
          <w:rFonts w:cs="Calibri"/>
        </w:rPr>
        <w:t>Приложение </w:t>
      </w:r>
      <w:r w:rsidR="00233FEB" w:rsidRPr="002C0FFD">
        <w:rPr>
          <w:rFonts w:cs="Calibri"/>
        </w:rPr>
        <w:t>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43A4F60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2A7FC3B0" w14:textId="77777777" w:rsidR="00B7293E" w:rsidRPr="00575698" w:rsidRDefault="00350A21" w:rsidP="00634ABE">
      <w:pPr>
        <w:pStyle w:val="4"/>
        <w:numPr>
          <w:ilvl w:val="2"/>
          <w:numId w:val="19"/>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233FEB">
        <w:t>18.2.2(2)</w:t>
      </w:r>
      <w:r w:rsidR="00006861" w:rsidRPr="00061921">
        <w:fldChar w:fldCharType="end"/>
      </w:r>
      <w:r w:rsidRPr="00575698">
        <w:t xml:space="preserve"> Положения).</w:t>
      </w:r>
    </w:p>
    <w:p w14:paraId="5E076DD2" w14:textId="4C0AE46F" w:rsidR="000F5387" w:rsidRDefault="00350A21" w:rsidP="00634ABE">
      <w:pPr>
        <w:pStyle w:val="4"/>
        <w:numPr>
          <w:ilvl w:val="2"/>
          <w:numId w:val="19"/>
        </w:numPr>
      </w:pPr>
      <w:r w:rsidRPr="00575698">
        <w:t>При проведении закупки в электронной форме обеспечение заявки предоставляется</w:t>
      </w:r>
      <w:r w:rsidR="000F5387">
        <w:t>:</w:t>
      </w:r>
    </w:p>
    <w:p w14:paraId="350F63FF" w14:textId="58EA5854" w:rsidR="000F5387" w:rsidRDefault="00350A21" w:rsidP="002C0FFD">
      <w:pPr>
        <w:pStyle w:val="5"/>
        <w:numPr>
          <w:ilvl w:val="3"/>
          <w:numId w:val="19"/>
        </w:numPr>
      </w:pPr>
      <w:r w:rsidRPr="00575698">
        <w:t xml:space="preserve">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w:t>
      </w:r>
      <w:r w:rsidR="000F5387">
        <w:t xml:space="preserve"> при проведении конкурентной закупки на общих основаниях;</w:t>
      </w:r>
    </w:p>
    <w:p w14:paraId="0282F98E" w14:textId="68047900" w:rsidR="00B7293E" w:rsidRPr="00575698" w:rsidRDefault="0053670C" w:rsidP="002C0FFD">
      <w:pPr>
        <w:pStyle w:val="5"/>
        <w:numPr>
          <w:ilvl w:val="3"/>
          <w:numId w:val="19"/>
        </w:numPr>
      </w:pPr>
      <w:r w:rsidRPr="00575698">
        <w:t xml:space="preserve"> </w:t>
      </w:r>
      <w:r w:rsidR="000F5387" w:rsidRPr="000F5387">
        <w:t>по выбору участника процедуры закупки путем перечисления денежных средств на специальный банковский счет либо путем предоставления независимой гарантии, соответствующей требованиям, устано</w:t>
      </w:r>
      <w:r w:rsidR="000F5387">
        <w:t xml:space="preserve">вленным п. </w:t>
      </w:r>
      <w:r w:rsidR="000D6FF4">
        <w:fldChar w:fldCharType="begin"/>
      </w:r>
      <w:r w:rsidR="000D6FF4">
        <w:instrText xml:space="preserve"> REF _Ref112749441 \r \h </w:instrText>
      </w:r>
      <w:r w:rsidR="000D6FF4">
        <w:fldChar w:fldCharType="separate"/>
      </w:r>
      <w:r w:rsidR="00233FEB">
        <w:t>10.10.14</w:t>
      </w:r>
      <w:r w:rsidR="000D6FF4">
        <w:fldChar w:fldCharType="end"/>
      </w:r>
      <w:r w:rsidR="000F5387" w:rsidRPr="000F5387">
        <w:t xml:space="preserve"> Положения, </w:t>
      </w:r>
      <w:r w:rsidRPr="00575698">
        <w:t xml:space="preserve">при проведении </w:t>
      </w:r>
      <w:r w:rsidR="003E5737" w:rsidRPr="00575698">
        <w:t>конкурентн</w:t>
      </w:r>
      <w:r w:rsidR="000F5387">
        <w:t>ой</w:t>
      </w:r>
      <w:r w:rsidR="003E5737" w:rsidRPr="00575698">
        <w:t xml:space="preserve"> </w:t>
      </w:r>
      <w:r w:rsidRPr="00575698">
        <w:t>закуп</w:t>
      </w:r>
      <w:r w:rsidR="000F5387">
        <w:t>ки</w:t>
      </w:r>
      <w:r w:rsidR="00197A7A" w:rsidRPr="00575698">
        <w:t>, участниками котор</w:t>
      </w:r>
      <w:r w:rsidR="000F5387">
        <w:t>ой</w:t>
      </w:r>
      <w:r w:rsidR="00197A7A" w:rsidRPr="00575698">
        <w:t xml:space="preserve"> </w:t>
      </w:r>
      <w:r w:rsidR="00361869" w:rsidRPr="00575698">
        <w:t xml:space="preserve">могут быть </w:t>
      </w:r>
      <w:r w:rsidR="00197A7A" w:rsidRPr="00575698">
        <w:t>только субъекты МСП</w:t>
      </w:r>
      <w:r w:rsidR="00350A21" w:rsidRPr="00575698">
        <w:t>.</w:t>
      </w:r>
    </w:p>
    <w:p w14:paraId="75AC5C0E" w14:textId="77777777" w:rsidR="00B7293E" w:rsidRPr="00575698" w:rsidRDefault="00350A21" w:rsidP="00634ABE">
      <w:pPr>
        <w:pStyle w:val="4"/>
        <w:keepNext/>
        <w:numPr>
          <w:ilvl w:val="2"/>
          <w:numId w:val="19"/>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0546A04" w14:textId="77777777" w:rsidR="00350A21" w:rsidRPr="00575698" w:rsidRDefault="00350A21" w:rsidP="00634ABE">
      <w:pPr>
        <w:pStyle w:val="5"/>
        <w:numPr>
          <w:ilvl w:val="3"/>
          <w:numId w:val="19"/>
        </w:numPr>
      </w:pPr>
      <w:r w:rsidRPr="00575698">
        <w:t>допустимые формы обеспечения заявки;</w:t>
      </w:r>
    </w:p>
    <w:p w14:paraId="7173FFA1" w14:textId="77777777" w:rsidR="00350A21" w:rsidRPr="00575698" w:rsidRDefault="00350A21" w:rsidP="00634ABE">
      <w:pPr>
        <w:pStyle w:val="5"/>
        <w:numPr>
          <w:ilvl w:val="3"/>
          <w:numId w:val="19"/>
        </w:numPr>
      </w:pPr>
      <w:r w:rsidRPr="00575698">
        <w:t>размер обеспечения заявки (сумма или порядок ее определения</w:t>
      </w:r>
      <w:r w:rsidR="00AF61DA" w:rsidRPr="00575698">
        <w:t xml:space="preserve"> в % от НМЦ</w:t>
      </w:r>
      <w:r w:rsidRPr="00575698">
        <w:t>);</w:t>
      </w:r>
    </w:p>
    <w:p w14:paraId="0A22BE26" w14:textId="77777777" w:rsidR="00350A21" w:rsidRPr="00575698" w:rsidRDefault="00350A21" w:rsidP="00634ABE">
      <w:pPr>
        <w:pStyle w:val="5"/>
        <w:numPr>
          <w:ilvl w:val="3"/>
          <w:numId w:val="19"/>
        </w:numPr>
      </w:pPr>
      <w:r w:rsidRPr="00575698">
        <w:t>требования к сроку действия обеспечения заявки;</w:t>
      </w:r>
    </w:p>
    <w:p w14:paraId="71E5789D" w14:textId="2175D7B8" w:rsidR="00B7293E" w:rsidRPr="00575698" w:rsidRDefault="00EE5091" w:rsidP="00634ABE">
      <w:pPr>
        <w:pStyle w:val="5"/>
        <w:numPr>
          <w:ilvl w:val="3"/>
          <w:numId w:val="19"/>
        </w:numPr>
      </w:pPr>
      <w:r>
        <w:t xml:space="preserve">при проведении конкурентной закупки в бумажной форме на общих основаниях </w:t>
      </w:r>
      <w:r w:rsidR="00350A21" w:rsidRPr="00575698">
        <w:t>требования к банку, выдавшему банковскую гарантию, и к содержанию такой гарантии; банковская гарантия должна отвечать</w:t>
      </w:r>
      <w:r w:rsidR="00BB3C00" w:rsidRPr="00575698">
        <w:t>,</w:t>
      </w:r>
      <w:r w:rsidR="00350A21" w:rsidRPr="00575698">
        <w:t xml:space="preserve"> как минимум</w:t>
      </w:r>
      <w:r w:rsidR="00BB3C00" w:rsidRPr="00575698">
        <w:t>,</w:t>
      </w:r>
      <w:r w:rsidR="00350A21" w:rsidRPr="00575698">
        <w:t xml:space="preserve"> следующим требованиям:</w:t>
      </w:r>
    </w:p>
    <w:p w14:paraId="0B5123D0" w14:textId="77777777" w:rsidR="00350A21" w:rsidRPr="00575698" w:rsidRDefault="00350A21" w:rsidP="00634ABE">
      <w:pPr>
        <w:pStyle w:val="6"/>
        <w:numPr>
          <w:ilvl w:val="4"/>
          <w:numId w:val="19"/>
        </w:numPr>
      </w:pPr>
      <w:r w:rsidRPr="00575698">
        <w:t>должна быть безотзывной;</w:t>
      </w:r>
    </w:p>
    <w:p w14:paraId="42D790F1" w14:textId="77777777" w:rsidR="00350A21" w:rsidRPr="00575698" w:rsidRDefault="00350A21" w:rsidP="00634ABE">
      <w:pPr>
        <w:pStyle w:val="6"/>
        <w:numPr>
          <w:ilvl w:val="4"/>
          <w:numId w:val="19"/>
        </w:numPr>
      </w:pPr>
      <w:r w:rsidRPr="00575698">
        <w:t>срок действия должен оканчиваться не ранее срока действия заявки;</w:t>
      </w:r>
    </w:p>
    <w:p w14:paraId="62E05819" w14:textId="40E16FB5" w:rsidR="00350A21" w:rsidRPr="00575698" w:rsidRDefault="00EC2370" w:rsidP="00634ABE">
      <w:pPr>
        <w:pStyle w:val="6"/>
        <w:numPr>
          <w:ilvl w:val="4"/>
          <w:numId w:val="19"/>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233FEB" w:rsidRPr="005C4C07">
        <w:rPr>
          <w:rFonts w:cs="Calibri"/>
        </w:rPr>
        <w:t>Приложение </w:t>
      </w:r>
      <w:r w:rsidR="00233FEB" w:rsidRPr="002C0FFD">
        <w:rPr>
          <w:rFonts w:cs="Calibri"/>
        </w:rPr>
        <w:t>10</w:t>
      </w:r>
      <w:r w:rsidR="00006861" w:rsidRPr="00061921">
        <w:fldChar w:fldCharType="end"/>
      </w:r>
      <w:r w:rsidR="007D1180" w:rsidRPr="00575698">
        <w:t>)</w:t>
      </w:r>
      <w:r w:rsidR="006E0148" w:rsidRPr="00575698">
        <w:t>;</w:t>
      </w:r>
    </w:p>
    <w:p w14:paraId="53A09C29" w14:textId="77777777" w:rsidR="00350A21" w:rsidRPr="00575698" w:rsidRDefault="00350A21" w:rsidP="00634ABE">
      <w:pPr>
        <w:pStyle w:val="6"/>
        <w:numPr>
          <w:ilvl w:val="4"/>
          <w:numId w:val="19"/>
        </w:numPr>
      </w:pPr>
      <w:r w:rsidRPr="00575698">
        <w:t>сумма гарантии должна быть не менее суммы обеспечения заявки;</w:t>
      </w:r>
    </w:p>
    <w:p w14:paraId="5393AC02" w14:textId="77777777" w:rsidR="00B7293E" w:rsidRPr="00575698" w:rsidRDefault="00350A21" w:rsidP="00634ABE">
      <w:pPr>
        <w:pStyle w:val="6"/>
        <w:numPr>
          <w:ilvl w:val="4"/>
          <w:numId w:val="19"/>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1105F2B4" w14:textId="0CB94368" w:rsidR="000C2899" w:rsidRDefault="000C2899" w:rsidP="00634ABE">
      <w:pPr>
        <w:pStyle w:val="5"/>
        <w:numPr>
          <w:ilvl w:val="3"/>
          <w:numId w:val="19"/>
        </w:numPr>
      </w:pPr>
      <w:r>
        <w:t xml:space="preserve">при </w:t>
      </w:r>
      <w:r w:rsidRPr="000C2899">
        <w:t>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заявки на участие в за</w:t>
      </w:r>
      <w:r>
        <w:t xml:space="preserve">купке, установленные п. </w:t>
      </w:r>
      <w:r>
        <w:fldChar w:fldCharType="begin"/>
      </w:r>
      <w:r>
        <w:instrText xml:space="preserve"> REF _Ref112749441 \r \h </w:instrText>
      </w:r>
      <w:r>
        <w:fldChar w:fldCharType="separate"/>
      </w:r>
      <w:r w:rsidR="00233FEB">
        <w:t>10.10.14</w:t>
      </w:r>
      <w:r>
        <w:fldChar w:fldCharType="end"/>
      </w:r>
      <w:r w:rsidRPr="000C2899">
        <w:t xml:space="preserve"> Положения</w:t>
      </w:r>
      <w:r>
        <w:t>;</w:t>
      </w:r>
    </w:p>
    <w:p w14:paraId="633A9DC5" w14:textId="77777777" w:rsidR="00B7293E" w:rsidRPr="00575698" w:rsidRDefault="00350A21" w:rsidP="00634ABE">
      <w:pPr>
        <w:pStyle w:val="5"/>
        <w:numPr>
          <w:ilvl w:val="3"/>
          <w:numId w:val="19"/>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233FEB">
        <w:t>20.6</w:t>
      </w:r>
      <w:r w:rsidR="00006861" w:rsidRPr="00061921">
        <w:fldChar w:fldCharType="end"/>
      </w:r>
      <w:r w:rsidRPr="00575698">
        <w:t xml:space="preserve"> Положения), от его заключения и порядок такого удержания;</w:t>
      </w:r>
    </w:p>
    <w:p w14:paraId="5AC36EA0" w14:textId="77777777" w:rsidR="00B7293E" w:rsidRPr="00575698" w:rsidRDefault="00350A21" w:rsidP="00634ABE">
      <w:pPr>
        <w:pStyle w:val="5"/>
        <w:numPr>
          <w:ilvl w:val="3"/>
          <w:numId w:val="19"/>
        </w:numPr>
      </w:pPr>
      <w:r w:rsidRPr="00575698">
        <w:t>порядок и сроки возврата обеспечения заявок;</w:t>
      </w:r>
    </w:p>
    <w:p w14:paraId="1677C4B9" w14:textId="77777777" w:rsidR="00B7293E" w:rsidRPr="00575698" w:rsidRDefault="00350A21" w:rsidP="00634ABE">
      <w:pPr>
        <w:pStyle w:val="5"/>
        <w:numPr>
          <w:ilvl w:val="3"/>
          <w:numId w:val="19"/>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0BC2A375" w14:textId="77777777" w:rsidR="00B7293E" w:rsidRPr="00575698" w:rsidRDefault="00350A21" w:rsidP="00634ABE">
      <w:pPr>
        <w:pStyle w:val="4"/>
        <w:keepNext/>
        <w:numPr>
          <w:ilvl w:val="2"/>
          <w:numId w:val="19"/>
        </w:numPr>
      </w:pPr>
      <w:r w:rsidRPr="00575698">
        <w:t>Обеспечение заявки возвращается в срок не более 5</w:t>
      </w:r>
      <w:r w:rsidR="00E6286F" w:rsidRPr="00575698">
        <w:t> </w:t>
      </w:r>
      <w:r w:rsidRPr="00575698">
        <w:t>(пяти) рабочих дней с даты:</w:t>
      </w:r>
    </w:p>
    <w:p w14:paraId="45058676" w14:textId="77777777" w:rsidR="00350A21" w:rsidRPr="00575698" w:rsidRDefault="00350A21" w:rsidP="00634ABE">
      <w:pPr>
        <w:pStyle w:val="5"/>
        <w:numPr>
          <w:ilvl w:val="3"/>
          <w:numId w:val="19"/>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0004373C" w14:textId="77777777" w:rsidR="00350A21" w:rsidRPr="00575698" w:rsidRDefault="00350A21" w:rsidP="00634ABE">
      <w:pPr>
        <w:pStyle w:val="5"/>
        <w:numPr>
          <w:ilvl w:val="3"/>
          <w:numId w:val="19"/>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3CC7AE85" w14:textId="77777777" w:rsidR="00350A21" w:rsidRPr="00575698" w:rsidRDefault="00350A21" w:rsidP="00634ABE">
      <w:pPr>
        <w:pStyle w:val="5"/>
        <w:numPr>
          <w:ilvl w:val="3"/>
          <w:numId w:val="19"/>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537F0739" w14:textId="77777777" w:rsidR="00350A21" w:rsidRPr="00575698" w:rsidRDefault="00350A21" w:rsidP="00634ABE">
      <w:pPr>
        <w:pStyle w:val="5"/>
        <w:numPr>
          <w:ilvl w:val="3"/>
          <w:numId w:val="19"/>
        </w:numPr>
      </w:pPr>
      <w:r w:rsidRPr="00575698">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B44F46B" w14:textId="77777777" w:rsidR="00350A21" w:rsidRPr="00575698" w:rsidRDefault="00350A21" w:rsidP="00634ABE">
      <w:pPr>
        <w:pStyle w:val="5"/>
        <w:numPr>
          <w:ilvl w:val="3"/>
          <w:numId w:val="19"/>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2F617720" w14:textId="77777777" w:rsidR="00350A21" w:rsidRPr="00575698" w:rsidRDefault="00350A21" w:rsidP="00634ABE">
      <w:pPr>
        <w:pStyle w:val="5"/>
        <w:numPr>
          <w:ilvl w:val="3"/>
          <w:numId w:val="19"/>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4923E0B0" w14:textId="77777777" w:rsidR="00C635E6" w:rsidRPr="00575698" w:rsidRDefault="00350A21" w:rsidP="00634ABE">
      <w:pPr>
        <w:pStyle w:val="5"/>
        <w:numPr>
          <w:ilvl w:val="3"/>
          <w:numId w:val="19"/>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006FA685" w14:textId="77777777" w:rsidR="00564404" w:rsidRPr="00575698" w:rsidRDefault="00350A21" w:rsidP="00634ABE">
      <w:pPr>
        <w:pStyle w:val="5"/>
        <w:numPr>
          <w:ilvl w:val="3"/>
          <w:numId w:val="19"/>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5653E2FA" w14:textId="77777777" w:rsidR="00B7293E" w:rsidRPr="00575698" w:rsidRDefault="00CC177F" w:rsidP="00634ABE">
      <w:pPr>
        <w:pStyle w:val="5"/>
        <w:numPr>
          <w:ilvl w:val="3"/>
          <w:numId w:val="19"/>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233FEB">
        <w:t>12.12.4(1)</w:t>
      </w:r>
      <w:r w:rsidR="00564404" w:rsidRPr="00951A70">
        <w:fldChar w:fldCharType="end"/>
      </w:r>
      <w:r w:rsidR="00027684">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233FEB">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6B378688" w14:textId="77777777" w:rsidR="000D18CC" w:rsidRPr="00575698" w:rsidRDefault="000D18CC" w:rsidP="00634ABE">
      <w:pPr>
        <w:pStyle w:val="4"/>
        <w:numPr>
          <w:ilvl w:val="2"/>
          <w:numId w:val="19"/>
        </w:numPr>
      </w:pPr>
      <w:r w:rsidRPr="00575698">
        <w:t>Обеспечение заявки не возвращается в следующих случаях:</w:t>
      </w:r>
    </w:p>
    <w:p w14:paraId="4C31026C" w14:textId="77777777" w:rsidR="000D18CC" w:rsidRPr="00575698" w:rsidRDefault="000D18CC" w:rsidP="00634ABE">
      <w:pPr>
        <w:pStyle w:val="5"/>
        <w:numPr>
          <w:ilvl w:val="3"/>
          <w:numId w:val="19"/>
        </w:numPr>
      </w:pPr>
      <w:r w:rsidRPr="00575698">
        <w:t>уклонение участника закупки от заключения договора;</w:t>
      </w:r>
    </w:p>
    <w:p w14:paraId="0F36BC2F" w14:textId="77777777" w:rsidR="000D18CC" w:rsidRPr="00575698" w:rsidRDefault="000D18CC" w:rsidP="00634ABE">
      <w:pPr>
        <w:pStyle w:val="5"/>
        <w:numPr>
          <w:ilvl w:val="3"/>
          <w:numId w:val="19"/>
        </w:numPr>
      </w:pPr>
      <w:r w:rsidRPr="00575698">
        <w:t>отказ участника закупки от заключения договора;</w:t>
      </w:r>
    </w:p>
    <w:p w14:paraId="41DE0D79" w14:textId="77777777" w:rsidR="000D18CC" w:rsidRPr="00575698" w:rsidRDefault="000D18CC" w:rsidP="00634ABE">
      <w:pPr>
        <w:pStyle w:val="5"/>
        <w:numPr>
          <w:ilvl w:val="3"/>
          <w:numId w:val="19"/>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7EB7AFD9" w14:textId="77777777" w:rsidR="000C1C4D" w:rsidRPr="00575698" w:rsidRDefault="00350A21" w:rsidP="00634ABE">
      <w:pPr>
        <w:pStyle w:val="4"/>
        <w:numPr>
          <w:ilvl w:val="2"/>
          <w:numId w:val="19"/>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233FEB">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67E21051" w14:textId="77777777" w:rsidR="006F7632" w:rsidRPr="00575698" w:rsidRDefault="00476F7D" w:rsidP="00634ABE">
      <w:pPr>
        <w:pStyle w:val="4"/>
        <w:numPr>
          <w:ilvl w:val="2"/>
          <w:numId w:val="19"/>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698D043" w14:textId="77777777" w:rsidR="0008287A" w:rsidRPr="00575698" w:rsidRDefault="006F7632" w:rsidP="00634ABE">
      <w:pPr>
        <w:pStyle w:val="4"/>
        <w:numPr>
          <w:ilvl w:val="2"/>
          <w:numId w:val="19"/>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0F7A7635"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681576E4"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A7EE60B" w14:textId="77777777" w:rsidR="0008287A" w:rsidRDefault="0008287A" w:rsidP="00634ABE">
      <w:pPr>
        <w:pStyle w:val="5"/>
        <w:numPr>
          <w:ilvl w:val="3"/>
          <w:numId w:val="19"/>
        </w:numPr>
      </w:pPr>
      <w:r w:rsidRPr="00575698">
        <w:t>отказа участника закупки заключить договор с заказчиком.</w:t>
      </w:r>
    </w:p>
    <w:p w14:paraId="11721FDB" w14:textId="77777777" w:rsidR="000F5387" w:rsidRPr="002C0FFD" w:rsidRDefault="000F5387" w:rsidP="002C0FFD">
      <w:pPr>
        <w:pStyle w:val="4"/>
        <w:numPr>
          <w:ilvl w:val="2"/>
          <w:numId w:val="19"/>
        </w:numPr>
      </w:pPr>
      <w:bookmarkStart w:id="4309" w:name="_Ref112749441"/>
      <w:r w:rsidRPr="002C0FFD">
        <w:t>При проведении конкурентной закупки, участниками которой могут быть только субъекты МСП, независимая гарантия, предоставляемая в качестве обеспечения заявки на участие в такой закупке, должна соответствовать следующим требованиям:</w:t>
      </w:r>
      <w:bookmarkEnd w:id="4309"/>
    </w:p>
    <w:p w14:paraId="623CDAC4" w14:textId="793F37FA" w:rsidR="000F5387" w:rsidRPr="002C0FFD" w:rsidRDefault="000F5387" w:rsidP="002C0FFD">
      <w:pPr>
        <w:pStyle w:val="5"/>
        <w:numPr>
          <w:ilvl w:val="3"/>
          <w:numId w:val="19"/>
        </w:numPr>
      </w:pPr>
      <w:bookmarkStart w:id="4310" w:name="_Ref112750547"/>
      <w:r w:rsidRPr="002C0FFD">
        <w:t>независимая гарантия должна быть выдана гарантом, предусмотренным частью 1 статьи 45 Закона 44-ФЗ;</w:t>
      </w:r>
      <w:bookmarkEnd w:id="4310"/>
    </w:p>
    <w:p w14:paraId="53A1729C" w14:textId="09537878" w:rsidR="000F5387" w:rsidRPr="002C0FFD" w:rsidRDefault="000F5387" w:rsidP="002C0FFD">
      <w:pPr>
        <w:pStyle w:val="5"/>
        <w:numPr>
          <w:ilvl w:val="3"/>
          <w:numId w:val="19"/>
        </w:numPr>
      </w:pPr>
      <w:r w:rsidRPr="002C0FFD">
        <w:t>информация о независимой гарантии должна быть включена в реестр независимых гарантий, предусмотренный частью 8 статьи 45 Закона 44-ФЗ (при проведении закупок, извещения о проведении которых официально размещены после 01.04.2023 г.);</w:t>
      </w:r>
    </w:p>
    <w:p w14:paraId="73B6A99A" w14:textId="624156CD" w:rsidR="000F5387" w:rsidRPr="002C0FFD" w:rsidRDefault="000F5387" w:rsidP="002C0FFD">
      <w:pPr>
        <w:pStyle w:val="5"/>
        <w:numPr>
          <w:ilvl w:val="3"/>
          <w:numId w:val="19"/>
        </w:numPr>
      </w:pPr>
      <w:bookmarkStart w:id="4311" w:name="_Ref112750558"/>
      <w:r w:rsidRPr="002C0FFD">
        <w:t>независимая гарантия не может быть отозвана выдавшим ее гарантом;</w:t>
      </w:r>
      <w:bookmarkEnd w:id="4311"/>
    </w:p>
    <w:p w14:paraId="41957E78" w14:textId="7FABF40D" w:rsidR="000F5387" w:rsidRPr="002C0FFD" w:rsidRDefault="000F5387" w:rsidP="002C0FFD">
      <w:pPr>
        <w:pStyle w:val="5"/>
        <w:numPr>
          <w:ilvl w:val="3"/>
          <w:numId w:val="19"/>
        </w:numPr>
      </w:pPr>
      <w:r w:rsidRPr="002C0FFD">
        <w:t>независимая гарантия должна содержать:</w:t>
      </w:r>
    </w:p>
    <w:p w14:paraId="1F218F72" w14:textId="51273D9C" w:rsidR="000F5387" w:rsidRPr="002C0FFD" w:rsidRDefault="000F5387" w:rsidP="002C0FFD">
      <w:pPr>
        <w:pStyle w:val="6"/>
        <w:numPr>
          <w:ilvl w:val="4"/>
          <w:numId w:val="19"/>
        </w:numPr>
      </w:pPr>
      <w:bookmarkStart w:id="4312" w:name="_Ref112750579"/>
      <w:r w:rsidRPr="002C0FFD">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bookmarkEnd w:id="4312"/>
    </w:p>
    <w:p w14:paraId="6588D7B0" w14:textId="69737950" w:rsidR="000F5387" w:rsidRPr="002C0FFD" w:rsidRDefault="000F5387" w:rsidP="002C0FFD">
      <w:pPr>
        <w:pStyle w:val="6"/>
        <w:numPr>
          <w:ilvl w:val="4"/>
          <w:numId w:val="19"/>
        </w:numPr>
      </w:pPr>
      <w:bookmarkStart w:id="4313" w:name="_Ref112750593"/>
      <w:r w:rsidRPr="002C0FFD">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Закона 223-ФЗ;</w:t>
      </w:r>
      <w:bookmarkEnd w:id="4313"/>
    </w:p>
    <w:p w14:paraId="4DC75B85" w14:textId="79ACC3E9" w:rsidR="000F5387" w:rsidRPr="002C0FFD" w:rsidRDefault="000F5387" w:rsidP="002C0FFD">
      <w:pPr>
        <w:pStyle w:val="6"/>
        <w:numPr>
          <w:ilvl w:val="4"/>
          <w:numId w:val="19"/>
        </w:numPr>
      </w:pPr>
      <w:r w:rsidRPr="002C0FFD">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740EDC53" w14:textId="266B1DC2" w:rsidR="000F5387" w:rsidRPr="002C0FFD" w:rsidRDefault="000F5387" w:rsidP="002C0FFD">
      <w:pPr>
        <w:pStyle w:val="5"/>
        <w:numPr>
          <w:ilvl w:val="3"/>
          <w:numId w:val="19"/>
        </w:numPr>
      </w:pPr>
      <w:r w:rsidRPr="002C0FFD">
        <w:t>дополнительным требованиям к независимой гарантии, предоставляемой в качестве обеспечения заявки на участие в конкурентной закупке, участниками которой могут быть только субъекты МСП, установленным Правительством Российской Федерации в соответствии с пунктом 3 части 32 статьи 3.4 Закона 223-ФЗ.</w:t>
      </w:r>
    </w:p>
    <w:p w14:paraId="3C380089" w14:textId="243508D8" w:rsidR="000F5387" w:rsidRDefault="000D6FF4" w:rsidP="002C0FFD">
      <w:pPr>
        <w:pStyle w:val="4"/>
        <w:numPr>
          <w:ilvl w:val="2"/>
          <w:numId w:val="19"/>
        </w:numPr>
      </w:pPr>
      <w:r w:rsidRPr="002C0FFD">
        <w:t xml:space="preserve">Несоответствие независимой гарантии, предоставленной в качестве обеспечения заявки на участие в закупке, участниками которой могут быть только субъекты МСП, требованиям, предусмотренным </w:t>
      </w:r>
      <w:r w:rsidRPr="00EE5091">
        <w:t xml:space="preserve">п. </w:t>
      </w:r>
      <w:r>
        <w:fldChar w:fldCharType="begin"/>
      </w:r>
      <w:r>
        <w:instrText xml:space="preserve"> REF _Ref112749441 \r \h </w:instrText>
      </w:r>
      <w:r>
        <w:fldChar w:fldCharType="separate"/>
      </w:r>
      <w:r w:rsidR="00233FEB">
        <w:t>10.10.14</w:t>
      </w:r>
      <w:r>
        <w:fldChar w:fldCharType="end"/>
      </w:r>
      <w:r w:rsidRPr="002C0FFD">
        <w:t xml:space="preserve"> Положения, является основанием для отказа в принятии ее заказчиком.</w:t>
      </w:r>
    </w:p>
    <w:p w14:paraId="284FCA02" w14:textId="77777777" w:rsidR="000D6FF4" w:rsidRPr="002C0FFD" w:rsidRDefault="000D6FF4" w:rsidP="002C0FFD">
      <w:pPr>
        <w:pStyle w:val="4"/>
        <w:numPr>
          <w:ilvl w:val="2"/>
          <w:numId w:val="19"/>
        </w:numPr>
      </w:pPr>
      <w:r w:rsidRPr="002C0FFD">
        <w:t>Гарант в случае просрочки исполнения обязательств по независимой гарантии, предоставленной в качестве обеспечения заявки на участие в закупке,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C571303" w14:textId="34B9BA8B" w:rsidR="000D6FF4" w:rsidRPr="00575698" w:rsidRDefault="000D6FF4" w:rsidP="002C0FFD">
      <w:pPr>
        <w:pStyle w:val="4"/>
        <w:numPr>
          <w:ilvl w:val="2"/>
          <w:numId w:val="19"/>
        </w:numPr>
      </w:pPr>
      <w:r w:rsidRPr="002C0FFD">
        <w:t>В случае реализации Правительством Российской Федерации полномочий, указанных в части 32 статьи 3.4 Закона 223-ФЗ, нормы Положения применяются с учетом требований, установленных Правительством Российской Федерации.</w:t>
      </w:r>
    </w:p>
    <w:p w14:paraId="114BE5FA" w14:textId="77777777" w:rsidR="00EA284A" w:rsidRPr="00575698" w:rsidRDefault="00B7293E" w:rsidP="00634ABE">
      <w:pPr>
        <w:pStyle w:val="3"/>
        <w:numPr>
          <w:ilvl w:val="1"/>
          <w:numId w:val="19"/>
        </w:numPr>
        <w:ind w:left="1134"/>
      </w:pPr>
      <w:bookmarkStart w:id="4314" w:name="_Toc435079157"/>
      <w:bookmarkStart w:id="4315" w:name="_Toc435272149"/>
      <w:bookmarkStart w:id="4316" w:name="_Toc435272362"/>
      <w:bookmarkStart w:id="4317" w:name="_Toc441755089"/>
      <w:bookmarkStart w:id="4318" w:name="_Toc441755305"/>
      <w:bookmarkStart w:id="4319" w:name="_Toc441756757"/>
      <w:bookmarkStart w:id="4320" w:name="_Toc441756973"/>
      <w:bookmarkStart w:id="4321" w:name="_Toc410902904"/>
      <w:bookmarkStart w:id="4322" w:name="_Toc410907914"/>
      <w:bookmarkStart w:id="4323" w:name="_Toc410908103"/>
      <w:bookmarkStart w:id="4324" w:name="_Toc410910896"/>
      <w:bookmarkStart w:id="4325" w:name="_Toc410911169"/>
      <w:bookmarkStart w:id="4326" w:name="_Toc410920268"/>
      <w:bookmarkStart w:id="4327" w:name="_Toc411279908"/>
      <w:bookmarkStart w:id="4328" w:name="_Toc411626634"/>
      <w:bookmarkStart w:id="4329" w:name="_Toc411632177"/>
      <w:bookmarkStart w:id="4330" w:name="_Toc411882085"/>
      <w:bookmarkStart w:id="4331" w:name="_Toc411941095"/>
      <w:bookmarkStart w:id="4332" w:name="_Toc285801544"/>
      <w:bookmarkStart w:id="4333" w:name="_Toc411949570"/>
      <w:bookmarkStart w:id="4334" w:name="_Toc412111211"/>
      <w:bookmarkStart w:id="4335" w:name="_Toc285977815"/>
      <w:bookmarkStart w:id="4336" w:name="_Toc412127978"/>
      <w:bookmarkStart w:id="4337" w:name="_Toc285999944"/>
      <w:bookmarkStart w:id="4338" w:name="_Toc412218427"/>
      <w:bookmarkStart w:id="4339" w:name="_Toc412543713"/>
      <w:bookmarkStart w:id="4340" w:name="_Toc412551458"/>
      <w:bookmarkStart w:id="4341" w:name="_Toc412760328"/>
      <w:bookmarkStart w:id="4342" w:name="_Toc453143265"/>
      <w:bookmarkStart w:id="4343" w:name="_Ref491348690"/>
      <w:bookmarkStart w:id="4344" w:name="_Ref491348853"/>
      <w:bookmarkStart w:id="4345" w:name="_Ref491350589"/>
      <w:bookmarkStart w:id="4346" w:name="_Toc5978377"/>
      <w:bookmarkStart w:id="4347" w:name="_Ref106627237"/>
      <w:bookmarkStart w:id="4348" w:name="_Toc113011792"/>
      <w:bookmarkEnd w:id="4314"/>
      <w:bookmarkEnd w:id="4315"/>
      <w:bookmarkEnd w:id="4316"/>
      <w:bookmarkEnd w:id="4317"/>
      <w:bookmarkEnd w:id="4318"/>
      <w:bookmarkEnd w:id="4319"/>
      <w:bookmarkEnd w:id="4320"/>
      <w:r w:rsidRPr="00575698">
        <w:t>Обеспечение исполнения договора</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27C26138" w14:textId="77777777" w:rsidR="00564FC5" w:rsidRPr="00575698" w:rsidRDefault="005F5918" w:rsidP="00634ABE">
      <w:pPr>
        <w:pStyle w:val="4"/>
        <w:numPr>
          <w:ilvl w:val="2"/>
          <w:numId w:val="19"/>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233FEB">
        <w:t>10.11.8</w:t>
      </w:r>
      <w:r w:rsidR="00006861" w:rsidRPr="00951A70">
        <w:fldChar w:fldCharType="end"/>
      </w:r>
      <w:r w:rsidR="001A32AF" w:rsidRPr="00575698">
        <w:t xml:space="preserve"> Положения</w:t>
      </w:r>
      <w:r w:rsidR="00F07A07" w:rsidRPr="00575698">
        <w:t>.</w:t>
      </w:r>
    </w:p>
    <w:p w14:paraId="67185A10" w14:textId="77777777" w:rsidR="00B7293E" w:rsidRPr="00575698" w:rsidRDefault="00F861F4" w:rsidP="00634ABE">
      <w:pPr>
        <w:pStyle w:val="4"/>
        <w:numPr>
          <w:ilvl w:val="2"/>
          <w:numId w:val="19"/>
        </w:numPr>
      </w:pPr>
      <w:bookmarkStart w:id="4349" w:name="_Ref113384042"/>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bookmarkEnd w:id="4349"/>
    </w:p>
    <w:p w14:paraId="2C4404E9" w14:textId="247058AE" w:rsidR="00B7293E" w:rsidRPr="00575698" w:rsidRDefault="00350A21" w:rsidP="00634ABE">
      <w:pPr>
        <w:pStyle w:val="4"/>
        <w:numPr>
          <w:ilvl w:val="2"/>
          <w:numId w:val="19"/>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00C8763A">
        <w:t>, ценового запроса на ЭТП</w:t>
      </w:r>
      <w:r w:rsidRPr="00575698">
        <w:t xml:space="preserve"> </w:t>
      </w:r>
      <w:r w:rsidR="00452693">
        <w:t xml:space="preserve">(за исключением случаев проведения закупки </w:t>
      </w:r>
      <w:r w:rsidR="00452693" w:rsidRPr="00575698">
        <w:t>финансовых услуг (подраздел </w:t>
      </w:r>
      <w:r w:rsidR="00452693" w:rsidRPr="00951A70">
        <w:fldChar w:fldCharType="begin"/>
      </w:r>
      <w:r w:rsidR="00452693" w:rsidRPr="00575698">
        <w:instrText xml:space="preserve"> REF _Ref441910753 \r \h  \* MERGEFORMAT </w:instrText>
      </w:r>
      <w:r w:rsidR="00452693" w:rsidRPr="00951A70">
        <w:fldChar w:fldCharType="separate"/>
      </w:r>
      <w:r w:rsidR="00233FEB">
        <w:t>19.11</w:t>
      </w:r>
      <w:r w:rsidR="00452693" w:rsidRPr="00951A70">
        <w:fldChar w:fldCharType="end"/>
      </w:r>
      <w:r w:rsidR="00452693">
        <w:t xml:space="preserve"> Положения</w:t>
      </w:r>
      <w:r w:rsidR="00452693" w:rsidRPr="00575698">
        <w:t>)</w:t>
      </w:r>
      <w:r w:rsidR="00452693">
        <w:t xml:space="preserve">) </w:t>
      </w:r>
      <w:r w:rsidRPr="00575698">
        <w:t>участником закупки, с которым заключается договор, предложено снижение НМЦ на 25% (двадцать пять процентов) и более, предоставлени</w:t>
      </w:r>
      <w:r w:rsidR="00452693">
        <w:t>е</w:t>
      </w:r>
      <w:r w:rsidRPr="00575698">
        <w:t xml:space="preserve"> обеспечения исполнения договора </w:t>
      </w:r>
      <w:r w:rsidR="00452693">
        <w:t xml:space="preserve">таким участником осуществляется </w:t>
      </w:r>
      <w:r w:rsidRPr="00575698">
        <w:t>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p>
    <w:p w14:paraId="487D241A" w14:textId="77777777" w:rsidR="00350A21" w:rsidRPr="00575698" w:rsidRDefault="00350A21" w:rsidP="00634ABE">
      <w:pPr>
        <w:pStyle w:val="4"/>
        <w:keepNext/>
        <w:numPr>
          <w:ilvl w:val="2"/>
          <w:numId w:val="19"/>
        </w:numPr>
      </w:pPr>
      <w:r w:rsidRPr="00575698">
        <w:t>Обеспечение исполнения договора может быть предоставлено:</w:t>
      </w:r>
    </w:p>
    <w:p w14:paraId="03DEE1E6" w14:textId="2F428155" w:rsidR="00350A21" w:rsidRPr="00575698" w:rsidRDefault="00EC2370" w:rsidP="00634ABE">
      <w:pPr>
        <w:pStyle w:val="5"/>
        <w:numPr>
          <w:ilvl w:val="3"/>
          <w:numId w:val="19"/>
        </w:numPr>
      </w:pPr>
      <w:r w:rsidRPr="00575698">
        <w:t>в виде безотзывной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233FEB" w:rsidRPr="005C4C07">
        <w:rPr>
          <w:rFonts w:cs="Calibri"/>
        </w:rPr>
        <w:t>Приложение </w:t>
      </w:r>
      <w:r w:rsidR="00233FEB" w:rsidRPr="002C0FFD">
        <w:rPr>
          <w:rFonts w:cs="Calibri"/>
        </w:rPr>
        <w:t>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банковской гарантии устанавливаются в </w:t>
      </w:r>
      <w:r w:rsidR="00174B5D" w:rsidRPr="00575698">
        <w:t xml:space="preserve">извещении, </w:t>
      </w:r>
      <w:r w:rsidRPr="00575698">
        <w:t>документации о закупке</w:t>
      </w:r>
      <w:r w:rsidR="00452693">
        <w:t xml:space="preserve"> в соответствии с Положением (при проведении закупки на общих основаниях)</w:t>
      </w:r>
      <w:r w:rsidRPr="00575698">
        <w:t>;</w:t>
      </w:r>
    </w:p>
    <w:p w14:paraId="5106D9F1" w14:textId="5A159C83" w:rsidR="00FC19F4" w:rsidRDefault="00FC19F4" w:rsidP="00FC19F4">
      <w:pPr>
        <w:pStyle w:val="5"/>
        <w:numPr>
          <w:ilvl w:val="3"/>
          <w:numId w:val="19"/>
        </w:numPr>
      </w:pPr>
      <w:r>
        <w:t xml:space="preserve">в виде </w:t>
      </w:r>
      <w:r w:rsidRPr="00FC19F4">
        <w:t>независимой гарантии, соответствующей требов</w:t>
      </w:r>
      <w:r>
        <w:t xml:space="preserve">аниям, установленным п. </w:t>
      </w:r>
      <w:r w:rsidR="0003610F">
        <w:fldChar w:fldCharType="begin"/>
      </w:r>
      <w:r w:rsidR="0003610F">
        <w:instrText xml:space="preserve"> REF _Ref112750917 \r \h </w:instrText>
      </w:r>
      <w:r w:rsidR="0003610F">
        <w:fldChar w:fldCharType="separate"/>
      </w:r>
      <w:r w:rsidR="00233FEB">
        <w:t>10.11.11</w:t>
      </w:r>
      <w:r w:rsidR="0003610F">
        <w:fldChar w:fldCharType="end"/>
      </w:r>
      <w:r w:rsidRPr="00FC19F4">
        <w:t xml:space="preserve"> Положения, при проведении конкурентной закупки, участниками которой могут быть только субъекты МСП;</w:t>
      </w:r>
    </w:p>
    <w:p w14:paraId="188CEFF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58ED60AC" w14:textId="577D48AD" w:rsidR="004522F0" w:rsidRDefault="00350A21" w:rsidP="00634ABE">
      <w:pPr>
        <w:pStyle w:val="4"/>
        <w:numPr>
          <w:ilvl w:val="2"/>
          <w:numId w:val="19"/>
        </w:numPr>
      </w:pPr>
      <w:r w:rsidRPr="00575698">
        <w:t xml:space="preserve">Выбор способа предоставления обеспечения исполнения договора </w:t>
      </w:r>
      <w:r w:rsidR="004522F0">
        <w:t>из допустимых согласно Положению</w:t>
      </w:r>
      <w:r w:rsidR="009D3AEA">
        <w:t xml:space="preserve"> </w:t>
      </w:r>
      <w:r w:rsidRPr="00575698">
        <w:t>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w:t>
      </w:r>
      <w:r w:rsidR="004522F0">
        <w:t>:</w:t>
      </w:r>
    </w:p>
    <w:p w14:paraId="38A77B96" w14:textId="56F9543E" w:rsidR="004522F0" w:rsidRDefault="00350A21" w:rsidP="004522F0">
      <w:pPr>
        <w:pStyle w:val="5"/>
        <w:numPr>
          <w:ilvl w:val="3"/>
          <w:numId w:val="19"/>
        </w:numPr>
      </w:pPr>
      <w:r w:rsidRPr="00575698">
        <w:t xml:space="preserve"> до заключения договора</w:t>
      </w:r>
      <w:r w:rsidR="00E81349">
        <w:t>,</w:t>
      </w:r>
      <w:r w:rsidR="004522F0">
        <w:t xml:space="preserve"> </w:t>
      </w:r>
      <w:r w:rsidR="00E81349">
        <w:t xml:space="preserve">кроме случая, указанного в подп. </w:t>
      </w:r>
      <w:r w:rsidR="00E81349">
        <w:fldChar w:fldCharType="begin"/>
      </w:r>
      <w:r w:rsidR="00E81349">
        <w:instrText xml:space="preserve"> REF _Ref113383938 \w \h </w:instrText>
      </w:r>
      <w:r w:rsidR="00E81349">
        <w:fldChar w:fldCharType="separate"/>
      </w:r>
      <w:r w:rsidR="00E81349">
        <w:t>10.11.5(2)</w:t>
      </w:r>
      <w:r w:rsidR="00E81349">
        <w:fldChar w:fldCharType="end"/>
      </w:r>
      <w:r w:rsidR="00E81349">
        <w:t xml:space="preserve"> Положения</w:t>
      </w:r>
      <w:r w:rsidR="004522F0" w:rsidRPr="004522F0">
        <w:t>;</w:t>
      </w:r>
    </w:p>
    <w:p w14:paraId="427AB0EE" w14:textId="77777777" w:rsidR="00E81349" w:rsidRDefault="00E81349" w:rsidP="00E81349">
      <w:pPr>
        <w:pStyle w:val="5"/>
        <w:numPr>
          <w:ilvl w:val="3"/>
          <w:numId w:val="19"/>
        </w:numPr>
      </w:pPr>
      <w:bookmarkStart w:id="4350" w:name="_Ref113383938"/>
      <w:r>
        <w:t>в случае, если обеспечение исполнения договора включает в себя только обязательства по возврату аванса, документ, подтверждающий предоставление обеспечения исполнения договора, должен быть предъявлен заказчику:</w:t>
      </w:r>
    </w:p>
    <w:p w14:paraId="2B52049E" w14:textId="77777777" w:rsidR="00E81349" w:rsidRDefault="00E81349" w:rsidP="00E81349">
      <w:pPr>
        <w:pStyle w:val="5"/>
        <w:numPr>
          <w:ilvl w:val="4"/>
          <w:numId w:val="19"/>
        </w:numPr>
      </w:pPr>
      <w:r>
        <w:t xml:space="preserve">до заключения договора в случае, если соответствующее требование о предоставлении обеспечения исполнения договора до его заключения установлено в извещении, документации о закупке, </w:t>
      </w:r>
    </w:p>
    <w:p w14:paraId="0487EF1A" w14:textId="77777777" w:rsidR="00E81349" w:rsidRDefault="00E81349" w:rsidP="00E81349">
      <w:pPr>
        <w:pStyle w:val="5"/>
        <w:numPr>
          <w:ilvl w:val="0"/>
          <w:numId w:val="0"/>
        </w:numPr>
        <w:ind w:left="2835"/>
      </w:pPr>
      <w:r>
        <w:t>или</w:t>
      </w:r>
    </w:p>
    <w:p w14:paraId="71DEFEDE" w14:textId="546F6C55" w:rsidR="00B7293E" w:rsidRPr="00575698" w:rsidRDefault="00E81349" w:rsidP="00E81349">
      <w:pPr>
        <w:pStyle w:val="6"/>
        <w:numPr>
          <w:ilvl w:val="4"/>
          <w:numId w:val="19"/>
        </w:numPr>
      </w:pPr>
      <w:r>
        <w:t xml:space="preserve">не позднее срока, установленного в извещении, документации о закупке и в проекте договора (такой срок не должен превышать 10 дней с даты заключения договора), если возможность предоставления обеспечения исполнения договора после его заключения установлена в извещении, документации о закупке; при этом, обеспечение исполнения договора должно быть представлено до выплаты заказчиком аванса и в размере, не менее аванса с соблюдением, при необходимости, п. </w:t>
      </w:r>
      <w:r>
        <w:fldChar w:fldCharType="begin"/>
      </w:r>
      <w:r>
        <w:instrText xml:space="preserve"> REF _Ref113384042 \w \h </w:instrText>
      </w:r>
      <w:r>
        <w:fldChar w:fldCharType="separate"/>
      </w:r>
      <w:r>
        <w:t>10.11.2</w:t>
      </w:r>
      <w:r>
        <w:fldChar w:fldCharType="end"/>
      </w:r>
      <w:r>
        <w:t xml:space="preserve"> Положения о возможности последовательного обеспечения каждого авансового платежа</w:t>
      </w:r>
      <w:r w:rsidR="00350A21" w:rsidRPr="00575698">
        <w:t>.</w:t>
      </w:r>
      <w:bookmarkEnd w:id="4350"/>
    </w:p>
    <w:p w14:paraId="12E47B92" w14:textId="77777777" w:rsidR="00B7293E" w:rsidRPr="00575698" w:rsidRDefault="00350A21" w:rsidP="00634ABE">
      <w:pPr>
        <w:pStyle w:val="4"/>
        <w:keepNext/>
        <w:numPr>
          <w:ilvl w:val="2"/>
          <w:numId w:val="19"/>
        </w:numPr>
      </w:pPr>
      <w:r w:rsidRPr="00575698">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62653953" w14:textId="77777777" w:rsidR="00350A21" w:rsidRPr="00575698" w:rsidRDefault="00350A21" w:rsidP="00634ABE">
      <w:pPr>
        <w:pStyle w:val="5"/>
        <w:numPr>
          <w:ilvl w:val="3"/>
          <w:numId w:val="19"/>
        </w:numPr>
      </w:pPr>
      <w:r w:rsidRPr="00575698">
        <w:t>допустимые формы обеспечения исполнения договора;</w:t>
      </w:r>
    </w:p>
    <w:p w14:paraId="60550236" w14:textId="77777777" w:rsidR="00350A21" w:rsidRPr="00575698" w:rsidRDefault="00350A21" w:rsidP="00634ABE">
      <w:pPr>
        <w:pStyle w:val="5"/>
        <w:numPr>
          <w:ilvl w:val="3"/>
          <w:numId w:val="19"/>
        </w:numPr>
      </w:pPr>
      <w:r w:rsidRPr="00575698">
        <w:t>размер обеспечения исполнения договора (сумма или порядок ее определения);</w:t>
      </w:r>
    </w:p>
    <w:p w14:paraId="3842C263" w14:textId="05AF354E" w:rsidR="00350A21" w:rsidRPr="00575698" w:rsidRDefault="00350A21" w:rsidP="00634ABE">
      <w:pPr>
        <w:pStyle w:val="5"/>
        <w:numPr>
          <w:ilvl w:val="3"/>
          <w:numId w:val="19"/>
        </w:numPr>
      </w:pPr>
      <w:r w:rsidRPr="00575698">
        <w:t>требования к сроку действия обеспечения исполнения договора</w:t>
      </w:r>
      <w:r w:rsidR="008D181C" w:rsidRPr="00575698">
        <w:t xml:space="preserve">, который </w:t>
      </w:r>
      <w:r w:rsidR="00866F38">
        <w:t xml:space="preserve">при проведении закупки на общих основаниях </w:t>
      </w:r>
      <w:r w:rsidR="008D181C" w:rsidRPr="00575698">
        <w:t>должен оканчиваться не ранее одного месяца с момента исполнения поставщиком своих обязательств</w:t>
      </w:r>
      <w:r w:rsidRPr="00575698">
        <w:t>;</w:t>
      </w:r>
    </w:p>
    <w:p w14:paraId="74281199" w14:textId="386364BF" w:rsidR="00BE67E8" w:rsidRPr="00575698" w:rsidRDefault="00866F38" w:rsidP="00634ABE">
      <w:pPr>
        <w:pStyle w:val="5"/>
        <w:numPr>
          <w:ilvl w:val="3"/>
          <w:numId w:val="19"/>
        </w:numPr>
      </w:pPr>
      <w:r>
        <w:t xml:space="preserve">при проведении закупки на общих основаниях </w:t>
      </w:r>
      <w:r w:rsidR="00F306C7" w:rsidRPr="00575698">
        <w:t xml:space="preserve">требования к банку, выдавшему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233FEB" w:rsidRPr="005C4C07">
        <w:rPr>
          <w:rFonts w:cs="Calibri"/>
        </w:rPr>
        <w:t>Приложение </w:t>
      </w:r>
      <w:r w:rsidR="00233FEB" w:rsidRPr="009048BD">
        <w:rPr>
          <w:rFonts w:cs="Calibri"/>
        </w:rPr>
        <w:t>10</w:t>
      </w:r>
      <w:r w:rsidR="00006861" w:rsidRPr="00951A70">
        <w:fldChar w:fldCharType="end"/>
      </w:r>
      <w:r w:rsidR="007D1180" w:rsidRPr="00575698">
        <w:t>)</w:t>
      </w:r>
      <w:r w:rsidR="006E0148" w:rsidRPr="00575698">
        <w:t xml:space="preserve">, </w:t>
      </w:r>
      <w:r w:rsidR="00F306C7" w:rsidRPr="00575698">
        <w:t>и к содержанию такой гарантии; банковская гарантия должна отвечать, как минимум, следующим требованиям:</w:t>
      </w:r>
    </w:p>
    <w:p w14:paraId="40381F48" w14:textId="77777777" w:rsidR="00350A21" w:rsidRPr="00575698" w:rsidRDefault="00350A21" w:rsidP="00634ABE">
      <w:pPr>
        <w:pStyle w:val="6"/>
        <w:numPr>
          <w:ilvl w:val="4"/>
          <w:numId w:val="19"/>
        </w:numPr>
      </w:pPr>
      <w:r w:rsidRPr="00575698">
        <w:t>должна быть безотзывной;</w:t>
      </w:r>
    </w:p>
    <w:p w14:paraId="4414DB02" w14:textId="77777777" w:rsidR="00350A21" w:rsidRPr="00575698" w:rsidRDefault="00350A21" w:rsidP="00634ABE">
      <w:pPr>
        <w:pStyle w:val="6"/>
        <w:numPr>
          <w:ilvl w:val="4"/>
          <w:numId w:val="19"/>
        </w:numPr>
      </w:pPr>
      <w:r w:rsidRPr="00575698">
        <w:t>срок действия гарантии должен оканчиваться не ранее одного месяца с момента исполнения поставщиком своих обязательств;</w:t>
      </w:r>
    </w:p>
    <w:p w14:paraId="6F22AB00" w14:textId="581CCEA6" w:rsidR="00350A21" w:rsidRPr="00575698" w:rsidRDefault="00F306C7" w:rsidP="00634ABE">
      <w:pPr>
        <w:pStyle w:val="6"/>
        <w:numPr>
          <w:ilvl w:val="4"/>
          <w:numId w:val="19"/>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233FEB" w:rsidRPr="005C4C07">
        <w:rPr>
          <w:rFonts w:cs="Calibri"/>
        </w:rPr>
        <w:t>Приложение </w:t>
      </w:r>
      <w:r w:rsidR="00233FEB" w:rsidRPr="009048BD">
        <w:rPr>
          <w:rFonts w:cs="Calibri"/>
        </w:rPr>
        <w:t>10</w:t>
      </w:r>
      <w:r w:rsidR="00006861" w:rsidRPr="00951A70">
        <w:fldChar w:fldCharType="end"/>
      </w:r>
      <w:r w:rsidR="007D1180" w:rsidRPr="00575698">
        <w:t>)</w:t>
      </w:r>
      <w:r w:rsidR="00350A21" w:rsidRPr="00575698">
        <w:t>;</w:t>
      </w:r>
    </w:p>
    <w:p w14:paraId="2006FF96" w14:textId="77777777" w:rsidR="00350A21" w:rsidRPr="00575698" w:rsidRDefault="00350A21" w:rsidP="00634ABE">
      <w:pPr>
        <w:pStyle w:val="6"/>
        <w:numPr>
          <w:ilvl w:val="4"/>
          <w:numId w:val="19"/>
        </w:numPr>
      </w:pPr>
      <w:r w:rsidRPr="00575698">
        <w:t>сумма гарантии должна быть не менее суммы обеспечения исполнения договора;</w:t>
      </w:r>
    </w:p>
    <w:p w14:paraId="4787D636" w14:textId="77777777" w:rsidR="00B7293E" w:rsidRPr="00575698" w:rsidRDefault="00350A21" w:rsidP="00634ABE">
      <w:pPr>
        <w:pStyle w:val="6"/>
        <w:numPr>
          <w:ilvl w:val="4"/>
          <w:numId w:val="19"/>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57DF173F" w14:textId="2DBC1E00" w:rsidR="00866F38" w:rsidRDefault="00866F38" w:rsidP="00866F38">
      <w:pPr>
        <w:pStyle w:val="5"/>
        <w:numPr>
          <w:ilvl w:val="3"/>
          <w:numId w:val="19"/>
        </w:numPr>
      </w:pPr>
      <w:r w:rsidRPr="00866F38">
        <w:t>при 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исполнения дог</w:t>
      </w:r>
      <w:r>
        <w:t xml:space="preserve">овора, установленные п. </w:t>
      </w:r>
      <w:r>
        <w:fldChar w:fldCharType="begin"/>
      </w:r>
      <w:r>
        <w:instrText xml:space="preserve"> REF _Ref112750917 \r \h </w:instrText>
      </w:r>
      <w:r>
        <w:fldChar w:fldCharType="separate"/>
      </w:r>
      <w:r w:rsidR="00233FEB">
        <w:t>10.11.11</w:t>
      </w:r>
      <w:r>
        <w:fldChar w:fldCharType="end"/>
      </w:r>
      <w:r w:rsidRPr="00866F38">
        <w:t xml:space="preserve"> Положения;</w:t>
      </w:r>
    </w:p>
    <w:p w14:paraId="4131C2B7" w14:textId="77777777" w:rsidR="00350A21" w:rsidRPr="00575698" w:rsidRDefault="00350A21" w:rsidP="00634ABE">
      <w:pPr>
        <w:pStyle w:val="5"/>
        <w:numPr>
          <w:ilvl w:val="3"/>
          <w:numId w:val="19"/>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2D07ABF1" w14:textId="77777777" w:rsidR="00350A21" w:rsidRPr="00575698" w:rsidRDefault="00350A21" w:rsidP="00634ABE">
      <w:pPr>
        <w:pStyle w:val="5"/>
        <w:numPr>
          <w:ilvl w:val="3"/>
          <w:numId w:val="19"/>
        </w:numPr>
      </w:pPr>
      <w:r w:rsidRPr="00575698">
        <w:t>порядок и сроки возврата обеспечения исполнения договора;</w:t>
      </w:r>
    </w:p>
    <w:p w14:paraId="1A5BFEA4" w14:textId="7C266692" w:rsidR="0067398B" w:rsidRPr="00575698" w:rsidRDefault="00350A21" w:rsidP="00B476F0">
      <w:pPr>
        <w:pStyle w:val="5"/>
        <w:numPr>
          <w:ilvl w:val="3"/>
          <w:numId w:val="19"/>
        </w:numPr>
      </w:pPr>
      <w:r w:rsidRPr="00575698">
        <w:t>обязательства по договору, надлежащее исполнение которых должно быть обеспечено</w:t>
      </w:r>
      <w:r w:rsidR="00B476F0">
        <w:t xml:space="preserve">, в том числе </w:t>
      </w:r>
      <w:r w:rsidR="00B476F0" w:rsidRPr="00B476F0">
        <w:t>обязательно должно быть указано основное обязательство, исполнение которого обеспечивается, и срок его исполнения</w:t>
      </w:r>
      <w:r w:rsidR="0067398B" w:rsidRPr="00575698">
        <w:t>;</w:t>
      </w:r>
    </w:p>
    <w:p w14:paraId="564494FF" w14:textId="77777777" w:rsidR="00B7293E" w:rsidRPr="00575698" w:rsidRDefault="0067398B" w:rsidP="00634ABE">
      <w:pPr>
        <w:pStyle w:val="5"/>
        <w:numPr>
          <w:ilvl w:val="3"/>
          <w:numId w:val="19"/>
        </w:numPr>
      </w:pPr>
      <w:r w:rsidRPr="00575698">
        <w:t>условие обязательной замены обеспечения при утрате данным обеспечением обеспечительной функции</w:t>
      </w:r>
      <w:r w:rsidR="00350A21" w:rsidRPr="00575698">
        <w:t>.</w:t>
      </w:r>
    </w:p>
    <w:p w14:paraId="2014D60D" w14:textId="589A2D0F" w:rsidR="00B7293E" w:rsidRPr="00575698" w:rsidRDefault="00B476F0" w:rsidP="006221D7">
      <w:pPr>
        <w:pStyle w:val="4"/>
        <w:keepNext/>
        <w:numPr>
          <w:ilvl w:val="2"/>
          <w:numId w:val="19"/>
        </w:numPr>
      </w:pPr>
      <w:r>
        <w:t>При установлении требования об обеспечении исполнения договора з</w:t>
      </w:r>
      <w:r w:rsidR="00350A21" w:rsidRPr="00575698">
        <w:t>аказчик</w:t>
      </w:r>
      <w:r w:rsidR="006221D7">
        <w:t xml:space="preserve"> </w:t>
      </w:r>
      <w:r w:rsidR="006221D7" w:rsidRPr="006221D7">
        <w:t>обязан установить основное обязательство, исполнение которого обеспечивается, требование о его обеспечении и сроке его исполнения, при этом в качестве основного обязательства может выступать возврат аванса (поставщик обязуется вернуть аванс в случае неисполнения обязательств, покрываемых авансом), соблюдение сроков поставки продукции, исполнение гарантийных обязательств, уплата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 и иные обязательства</w:t>
      </w:r>
      <w:r w:rsidR="006221D7">
        <w:t>.</w:t>
      </w:r>
    </w:p>
    <w:p w14:paraId="31FDBEFD" w14:textId="77777777" w:rsidR="003E62BC" w:rsidRPr="00575698" w:rsidRDefault="003E62BC" w:rsidP="00634ABE">
      <w:pPr>
        <w:pStyle w:val="4"/>
        <w:numPr>
          <w:ilvl w:val="2"/>
          <w:numId w:val="19"/>
        </w:numPr>
      </w:pPr>
      <w:bookmarkStart w:id="4351" w:name="_Ref317031459"/>
      <w:r w:rsidRPr="00575698">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51"/>
    </w:p>
    <w:p w14:paraId="6E94AB7A" w14:textId="536D20FC" w:rsidR="00AC796B" w:rsidRPr="00575698" w:rsidRDefault="003E62BC" w:rsidP="00B761C4">
      <w:pPr>
        <w:pStyle w:val="5"/>
        <w:numPr>
          <w:ilvl w:val="3"/>
          <w:numId w:val="19"/>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w:t>
      </w:r>
      <w:r w:rsidR="00B761C4" w:rsidRPr="00B761C4">
        <w:t>за исключением 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 xml:space="preserve">, </w:t>
      </w:r>
      <w:r w:rsidR="00B761C4">
        <w:t>а также закупок</w:t>
      </w:r>
      <w:r w:rsidR="001F4D4A" w:rsidRPr="00575698">
        <w:t xml:space="preserve">, предусмотренных </w:t>
      </w:r>
      <w:r w:rsidR="00646CB6" w:rsidRPr="00575698">
        <w:t>под</w:t>
      </w:r>
      <w:r w:rsidR="001F4D4A" w:rsidRPr="00575698">
        <w:t>раздел</w:t>
      </w:r>
      <w:r w:rsidR="00D65F9A" w:rsidRPr="00575698">
        <w:t>ами</w:t>
      </w:r>
      <w:r w:rsidR="00EF3BA8">
        <w:t xml:space="preserve"> </w:t>
      </w:r>
      <w:r w:rsidR="00006861" w:rsidRPr="00951A70">
        <w:fldChar w:fldCharType="begin"/>
      </w:r>
      <w:r w:rsidR="00006861" w:rsidRPr="00575698">
        <w:instrText xml:space="preserve"> REF _Ref452734215 \r \h  \* MERGEFORMAT </w:instrText>
      </w:r>
      <w:r w:rsidR="00006861" w:rsidRPr="00951A70">
        <w:fldChar w:fldCharType="separate"/>
      </w:r>
      <w:r w:rsidR="00233FEB">
        <w:t>19.2</w:t>
      </w:r>
      <w:r w:rsidR="00006861" w:rsidRPr="00951A70">
        <w:fldChar w:fldCharType="end"/>
      </w:r>
      <w:r w:rsidR="00D65F9A" w:rsidRPr="00575698">
        <w:t xml:space="preserve"> и</w:t>
      </w:r>
      <w:r w:rsidR="00EF3BA8">
        <w:t xml:space="preserve"> </w:t>
      </w:r>
      <w:r w:rsidR="00006861" w:rsidRPr="00951A70">
        <w:fldChar w:fldCharType="begin"/>
      </w:r>
      <w:r w:rsidR="00006861" w:rsidRPr="00575698">
        <w:instrText xml:space="preserve"> REF _Ref442771603 \r \h  \* MERGEFORMAT </w:instrText>
      </w:r>
      <w:r w:rsidR="00006861" w:rsidRPr="00951A70">
        <w:fldChar w:fldCharType="separate"/>
      </w:r>
      <w:r w:rsidR="00233FEB">
        <w:t>19.12</w:t>
      </w:r>
      <w:r w:rsidR="00006861" w:rsidRPr="00951A70">
        <w:fldChar w:fldCharType="end"/>
      </w:r>
      <w:r w:rsidR="001F4D4A" w:rsidRPr="00575698">
        <w:t xml:space="preserve"> Положения</w:t>
      </w:r>
      <w:r w:rsidRPr="00575698">
        <w:t>;</w:t>
      </w:r>
    </w:p>
    <w:p w14:paraId="588350AB" w14:textId="74EF0489" w:rsidR="004C14F8" w:rsidRPr="00575698" w:rsidRDefault="00DF6528" w:rsidP="00634ABE">
      <w:pPr>
        <w:pStyle w:val="5"/>
        <w:numPr>
          <w:ilvl w:val="3"/>
          <w:numId w:val="19"/>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w:t>
      </w:r>
      <w:r w:rsidR="00EF3BA8">
        <w:t xml:space="preserve"> </w:t>
      </w:r>
      <w:r w:rsidR="00006861" w:rsidRPr="00951A70">
        <w:fldChar w:fldCharType="begin"/>
      </w:r>
      <w:r w:rsidR="00006861" w:rsidRPr="00575698">
        <w:instrText xml:space="preserve"> REF _Ref410736204 \r \h  \* MERGEFORMAT </w:instrText>
      </w:r>
      <w:r w:rsidR="00006861" w:rsidRPr="00951A70">
        <w:fldChar w:fldCharType="separate"/>
      </w:r>
      <w:r w:rsidR="00233FEB">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40BA98F2" w14:textId="2E569BD4" w:rsidR="004C14F8" w:rsidRPr="00575698" w:rsidRDefault="004C14F8" w:rsidP="00634ABE">
      <w:pPr>
        <w:pStyle w:val="6"/>
        <w:numPr>
          <w:ilvl w:val="4"/>
          <w:numId w:val="19"/>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EF3BA8">
        <w:t xml:space="preserve"> </w:t>
      </w:r>
      <w:r w:rsidR="00006861" w:rsidRPr="00951A70">
        <w:fldChar w:fldCharType="begin"/>
      </w:r>
      <w:r w:rsidR="00006861" w:rsidRPr="00575698">
        <w:instrText xml:space="preserve"> REF _Ref452734269 \r \h  \* MERGEFORMAT </w:instrText>
      </w:r>
      <w:r w:rsidR="00006861" w:rsidRPr="00951A70">
        <w:fldChar w:fldCharType="separate"/>
      </w:r>
      <w:r w:rsidR="00233FEB">
        <w:t>19.2</w:t>
      </w:r>
      <w:r w:rsidR="00006861" w:rsidRPr="00951A70">
        <w:fldChar w:fldCharType="end"/>
      </w:r>
      <w:r w:rsidR="00D65F9A" w:rsidRPr="00575698">
        <w:t xml:space="preserve"> Положения</w:t>
      </w:r>
      <w:r w:rsidRPr="00575698">
        <w:t>;</w:t>
      </w:r>
    </w:p>
    <w:p w14:paraId="518A5A2C" w14:textId="77777777" w:rsidR="00EA284A" w:rsidRPr="00575698" w:rsidRDefault="00D65F9A" w:rsidP="00634ABE">
      <w:pPr>
        <w:pStyle w:val="6"/>
        <w:numPr>
          <w:ilvl w:val="4"/>
          <w:numId w:val="19"/>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43B23728" w14:textId="77777777" w:rsidR="004C14F8" w:rsidRDefault="004C14F8" w:rsidP="00634ABE">
      <w:pPr>
        <w:pStyle w:val="6"/>
        <w:numPr>
          <w:ilvl w:val="4"/>
          <w:numId w:val="19"/>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33E5FEFA" w14:textId="3CC5EF2C" w:rsidR="00592111" w:rsidRPr="00575698" w:rsidRDefault="00BC1C20" w:rsidP="00592111">
      <w:pPr>
        <w:pStyle w:val="6"/>
        <w:numPr>
          <w:ilvl w:val="4"/>
          <w:numId w:val="19"/>
        </w:numPr>
      </w:pPr>
      <w:r>
        <w:t xml:space="preserve">в соответствии с установленным порядком </w:t>
      </w:r>
      <w:r w:rsidR="00592111" w:rsidRPr="00592111">
        <w:t>осуществляется закупка продукции</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w:t>
      </w:r>
      <w:r w:rsidR="00592111" w:rsidRPr="00592111">
        <w:t xml:space="preserve"> </w:t>
      </w:r>
    </w:p>
    <w:p w14:paraId="26FAC5F6" w14:textId="00864E54" w:rsidR="00284EA3" w:rsidRPr="00575698" w:rsidRDefault="00017B11" w:rsidP="00592111">
      <w:pPr>
        <w:pStyle w:val="5"/>
        <w:numPr>
          <w:ilvl w:val="3"/>
          <w:numId w:val="19"/>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592111">
        <w:t xml:space="preserve">, </w:t>
      </w:r>
      <w:r w:rsidR="00592111" w:rsidRPr="00592111">
        <w:t xml:space="preserve">а также </w:t>
      </w:r>
      <w:r w:rsidR="008A0F0D">
        <w:t xml:space="preserve">за исключением </w:t>
      </w:r>
      <w:r w:rsidR="00592111" w:rsidRPr="00592111">
        <w:t>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592111" w:rsidRPr="00592111">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CD1019" w:rsidRPr="00575698">
        <w:t>.</w:t>
      </w:r>
    </w:p>
    <w:p w14:paraId="7D892C54" w14:textId="77777777" w:rsidR="00B7293E" w:rsidRPr="00575698" w:rsidRDefault="00F306C7" w:rsidP="00634ABE">
      <w:pPr>
        <w:pStyle w:val="4"/>
        <w:numPr>
          <w:ilvl w:val="2"/>
          <w:numId w:val="19"/>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12769B0A" w14:textId="285B0D25" w:rsidR="008D67AF" w:rsidRDefault="008D67AF" w:rsidP="00634ABE">
      <w:pPr>
        <w:pStyle w:val="4"/>
        <w:numPr>
          <w:ilvl w:val="2"/>
          <w:numId w:val="19"/>
        </w:numPr>
      </w:pPr>
      <w:bookmarkStart w:id="4352"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r w:rsidR="00782BCB">
        <w:t>,</w:t>
      </w:r>
      <w:r w:rsidR="00782BCB" w:rsidRPr="00782BCB">
        <w:t xml:space="preserve"> кроме случая, предусмотренного подп.</w:t>
      </w:r>
      <w:r w:rsidR="00782BCB">
        <w:t> </w:t>
      </w:r>
      <w:r w:rsidR="00765167">
        <w:fldChar w:fldCharType="begin"/>
      </w:r>
      <w:r w:rsidR="00765167">
        <w:instrText xml:space="preserve"> REF _Ref99365614 \r \h </w:instrText>
      </w:r>
      <w:r w:rsidR="00765167">
        <w:fldChar w:fldCharType="separate"/>
      </w:r>
      <w:r w:rsidR="00233FEB">
        <w:t>20.4.3(3)</w:t>
      </w:r>
      <w:r w:rsidR="00765167">
        <w:fldChar w:fldCharType="end"/>
      </w:r>
      <w:r w:rsidR="00782BCB" w:rsidRPr="00782BCB">
        <w:t xml:space="preserve"> Положения</w:t>
      </w:r>
      <w:r w:rsidR="008B7DA7" w:rsidRPr="00575698">
        <w:t>.</w:t>
      </w:r>
      <w:bookmarkEnd w:id="4352"/>
    </w:p>
    <w:p w14:paraId="5F8ACA19" w14:textId="75AA1D88" w:rsidR="00FC19F4" w:rsidRDefault="00FC19F4" w:rsidP="00FC19F4">
      <w:pPr>
        <w:pStyle w:val="4"/>
        <w:numPr>
          <w:ilvl w:val="2"/>
          <w:numId w:val="19"/>
        </w:numPr>
      </w:pPr>
      <w:bookmarkStart w:id="4353" w:name="_Ref112750917"/>
      <w:r>
        <w:t xml:space="preserve">При проведении конкурентной закупки, участниками которой могут быть только субъекты МСП, независимая гарантия, предоставляемая в качестве обеспечения исполнения договора, должна соответствовать требованиям, указанным в пп. </w:t>
      </w:r>
      <w:r>
        <w:fldChar w:fldCharType="begin"/>
      </w:r>
      <w:r>
        <w:instrText xml:space="preserve"> REF _Ref112750547 \r \h </w:instrText>
      </w:r>
      <w:r>
        <w:fldChar w:fldCharType="separate"/>
      </w:r>
      <w:r w:rsidR="00233FEB">
        <w:t>10.10.14(1)</w:t>
      </w:r>
      <w:r>
        <w:fldChar w:fldCharType="end"/>
      </w:r>
      <w:r>
        <w:t xml:space="preserve"> – </w:t>
      </w:r>
      <w:r>
        <w:fldChar w:fldCharType="begin"/>
      </w:r>
      <w:r>
        <w:instrText xml:space="preserve"> REF _Ref112750558 \r \h </w:instrText>
      </w:r>
      <w:r>
        <w:fldChar w:fldCharType="separate"/>
      </w:r>
      <w:r w:rsidR="00233FEB">
        <w:t>10.10.14(3)</w:t>
      </w:r>
      <w:r>
        <w:fldChar w:fldCharType="end"/>
      </w:r>
      <w:r>
        <w:t xml:space="preserve">, </w:t>
      </w:r>
      <w:r>
        <w:fldChar w:fldCharType="begin"/>
      </w:r>
      <w:r>
        <w:instrText xml:space="preserve"> REF _Ref112750579 \r \h </w:instrText>
      </w:r>
      <w:r>
        <w:fldChar w:fldCharType="separate"/>
      </w:r>
      <w:r w:rsidR="00233FEB">
        <w:t>10.10.14(4)(а)</w:t>
      </w:r>
      <w:r>
        <w:fldChar w:fldCharType="end"/>
      </w:r>
      <w:r>
        <w:t xml:space="preserve">, </w:t>
      </w:r>
      <w:r>
        <w:fldChar w:fldCharType="begin"/>
      </w:r>
      <w:r>
        <w:instrText xml:space="preserve"> REF _Ref112750593 \r \h </w:instrText>
      </w:r>
      <w:r>
        <w:fldChar w:fldCharType="separate"/>
      </w:r>
      <w:r w:rsidR="00233FEB">
        <w:t>10.10.14(4)(б)</w:t>
      </w:r>
      <w:r>
        <w:fldChar w:fldCharType="end"/>
      </w:r>
      <w:r>
        <w:t xml:space="preserve"> Положения. При этом такая независимая гарантия:</w:t>
      </w:r>
      <w:bookmarkEnd w:id="4353"/>
    </w:p>
    <w:p w14:paraId="6A7818D1" w14:textId="56B17FC7" w:rsidR="00FC19F4" w:rsidRDefault="00FC19F4" w:rsidP="00FC19F4">
      <w:pPr>
        <w:pStyle w:val="5"/>
        <w:numPr>
          <w:ilvl w:val="3"/>
          <w:numId w:val="19"/>
        </w:numPr>
      </w:pPr>
      <w:r>
        <w:t>должна содержать указание на срок ее действия, который не может составлять менее одного месяца с даты окончания предусмотренного извещением, документацией о закупке срока исполнения основного обязательства;</w:t>
      </w:r>
    </w:p>
    <w:p w14:paraId="1D77D596" w14:textId="6ED98B38" w:rsidR="00FC19F4" w:rsidRDefault="00FC19F4" w:rsidP="00FC19F4">
      <w:pPr>
        <w:pStyle w:val="5"/>
        <w:numPr>
          <w:ilvl w:val="3"/>
          <w:numId w:val="19"/>
        </w:numPr>
      </w:pPr>
      <w: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833C019" w14:textId="10384BF2" w:rsidR="00FC19F4" w:rsidRPr="00FC19F4" w:rsidRDefault="00FC19F4" w:rsidP="00FC19F4">
      <w:pPr>
        <w:pStyle w:val="4"/>
        <w:numPr>
          <w:ilvl w:val="2"/>
          <w:numId w:val="19"/>
        </w:numPr>
      </w:pPr>
      <w:r w:rsidRPr="00FC19F4">
        <w:t>Несоответствие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требованиям, предусмотренным п. 10.11.11 Положения, является основанием для отказа в принятии ее заказчиком.</w:t>
      </w:r>
    </w:p>
    <w:p w14:paraId="0CB60113" w14:textId="3B2C876C" w:rsidR="00FC19F4" w:rsidRPr="00FC19F4" w:rsidRDefault="00FC19F4" w:rsidP="00FC19F4">
      <w:pPr>
        <w:pStyle w:val="4"/>
        <w:numPr>
          <w:ilvl w:val="2"/>
          <w:numId w:val="19"/>
        </w:numPr>
      </w:pPr>
      <w:r w:rsidRPr="00FC19F4">
        <w:t>Гарант в случае просрочки исполнения обязательств по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597B225" w14:textId="51D82272" w:rsidR="00FC19F4" w:rsidRPr="00FC19F4" w:rsidRDefault="00FC19F4" w:rsidP="00FC19F4">
      <w:pPr>
        <w:pStyle w:val="4"/>
        <w:numPr>
          <w:ilvl w:val="2"/>
          <w:numId w:val="19"/>
        </w:numPr>
      </w:pPr>
      <w:r w:rsidRPr="00FC19F4">
        <w:t>В случае реализации Правительством Российской Федерации полномочий, указанных в части 32 статьи 3.4 Закона 223-ФЗ, нормы Положения применяются с учетом требований, установленных Правительством Российской Федерации.</w:t>
      </w:r>
    </w:p>
    <w:p w14:paraId="6B26804F" w14:textId="77777777" w:rsidR="00EA284A" w:rsidRPr="00575698" w:rsidRDefault="00D32822" w:rsidP="00634ABE">
      <w:pPr>
        <w:pStyle w:val="3"/>
        <w:numPr>
          <w:ilvl w:val="1"/>
          <w:numId w:val="19"/>
        </w:numPr>
        <w:ind w:left="1134"/>
      </w:pPr>
      <w:bookmarkStart w:id="4354" w:name="_Toc435079159"/>
      <w:bookmarkStart w:id="4355" w:name="_Toc435272151"/>
      <w:bookmarkStart w:id="4356" w:name="_Toc435272364"/>
      <w:bookmarkStart w:id="4357" w:name="_Toc441755091"/>
      <w:bookmarkStart w:id="4358" w:name="_Toc441755307"/>
      <w:bookmarkStart w:id="4359" w:name="_Toc441756759"/>
      <w:bookmarkStart w:id="4360" w:name="_Toc441756975"/>
      <w:bookmarkStart w:id="4361" w:name="_Toc441948304"/>
      <w:bookmarkStart w:id="4362" w:name="_Toc441948523"/>
      <w:bookmarkStart w:id="4363" w:name="_Toc442039362"/>
      <w:bookmarkStart w:id="4364" w:name="_Toc442039567"/>
      <w:bookmarkStart w:id="4365" w:name="_Toc442127655"/>
      <w:bookmarkStart w:id="4366" w:name="_Toc442270720"/>
      <w:bookmarkStart w:id="4367" w:name="_Toc442280495"/>
      <w:bookmarkStart w:id="4368" w:name="_Toc442361133"/>
      <w:bookmarkStart w:id="4369" w:name="_Toc442770537"/>
      <w:bookmarkStart w:id="4370" w:name="_Toc442770756"/>
      <w:bookmarkStart w:id="4371" w:name="_Toc442773336"/>
      <w:bookmarkStart w:id="4372" w:name="_Toc442773592"/>
      <w:bookmarkStart w:id="4373" w:name="_Toc442773847"/>
      <w:bookmarkStart w:id="4374" w:name="_Toc442782102"/>
      <w:bookmarkStart w:id="4375" w:name="_Toc442782368"/>
      <w:bookmarkStart w:id="4376" w:name="_Toc442782624"/>
      <w:bookmarkStart w:id="4377" w:name="_Toc410902905"/>
      <w:bookmarkStart w:id="4378" w:name="_Toc410907915"/>
      <w:bookmarkStart w:id="4379" w:name="_Toc410908104"/>
      <w:bookmarkStart w:id="4380" w:name="_Toc410910897"/>
      <w:bookmarkStart w:id="4381" w:name="_Toc410911170"/>
      <w:bookmarkStart w:id="4382" w:name="_Toc410920269"/>
      <w:bookmarkStart w:id="4383" w:name="_Toc411279909"/>
      <w:bookmarkStart w:id="4384" w:name="_Toc411626635"/>
      <w:bookmarkStart w:id="4385" w:name="_Toc411632178"/>
      <w:bookmarkStart w:id="4386" w:name="_Toc411882086"/>
      <w:bookmarkStart w:id="4387" w:name="_Toc411941096"/>
      <w:bookmarkStart w:id="4388" w:name="_Toc285801545"/>
      <w:bookmarkStart w:id="4389" w:name="_Toc411949571"/>
      <w:bookmarkStart w:id="4390" w:name="_Toc412111212"/>
      <w:bookmarkStart w:id="4391" w:name="_Toc285977816"/>
      <w:bookmarkStart w:id="4392" w:name="_Toc412127979"/>
      <w:bookmarkStart w:id="4393" w:name="_Toc285999945"/>
      <w:bookmarkStart w:id="4394" w:name="_Toc412218428"/>
      <w:bookmarkStart w:id="4395" w:name="_Toc412543714"/>
      <w:bookmarkStart w:id="4396" w:name="_Toc412551459"/>
      <w:bookmarkStart w:id="4397" w:name="_Toc412760329"/>
      <w:bookmarkStart w:id="4398" w:name="_Toc453143266"/>
      <w:bookmarkStart w:id="4399" w:name="_Ref491348873"/>
      <w:bookmarkStart w:id="4400" w:name="_Toc5978378"/>
      <w:bookmarkStart w:id="4401" w:name="_Toc11301179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r w:rsidRPr="00575698">
        <w:t>Определение п</w:t>
      </w:r>
      <w:r w:rsidR="00B7293E" w:rsidRPr="00575698">
        <w:t>оряд</w:t>
      </w:r>
      <w:r w:rsidRPr="00575698">
        <w:t>ка</w:t>
      </w:r>
      <w:r w:rsidR="00B7293E" w:rsidRPr="00575698">
        <w:t xml:space="preserve"> рассмотрения заявок</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3F1540F3" w14:textId="77777777" w:rsidR="00D32822" w:rsidRPr="00575698" w:rsidRDefault="00D32822" w:rsidP="00634ABE">
      <w:pPr>
        <w:pStyle w:val="4"/>
        <w:numPr>
          <w:ilvl w:val="2"/>
          <w:numId w:val="19"/>
        </w:numPr>
      </w:pPr>
      <w:bookmarkStart w:id="4402"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233FEB">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2D6973A2" w14:textId="77777777" w:rsidR="008A5C94" w:rsidRPr="00575698" w:rsidRDefault="008A5C94" w:rsidP="00634ABE">
      <w:pPr>
        <w:pStyle w:val="4"/>
        <w:numPr>
          <w:ilvl w:val="2"/>
          <w:numId w:val="19"/>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402"/>
    <w:p w14:paraId="4185E106" w14:textId="77777777" w:rsidR="00B7293E" w:rsidRPr="00575698" w:rsidRDefault="0072384F" w:rsidP="00634ABE">
      <w:pPr>
        <w:pStyle w:val="4"/>
        <w:numPr>
          <w:ilvl w:val="2"/>
          <w:numId w:val="19"/>
        </w:numPr>
      </w:pPr>
      <w:r w:rsidRPr="00575698">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48166E7C" w14:textId="77777777" w:rsidR="00B7293E" w:rsidRPr="00575698" w:rsidRDefault="0072384F" w:rsidP="00634ABE">
      <w:pPr>
        <w:pStyle w:val="4"/>
        <w:keepNext/>
        <w:numPr>
          <w:ilvl w:val="2"/>
          <w:numId w:val="19"/>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1F995394" w14:textId="77777777" w:rsidR="000661D7" w:rsidRPr="00575698" w:rsidRDefault="00C22051" w:rsidP="00634ABE">
      <w:pPr>
        <w:pStyle w:val="4"/>
        <w:keepNext/>
        <w:numPr>
          <w:ilvl w:val="2"/>
          <w:numId w:val="19"/>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58282803" w14:textId="77777777" w:rsidR="00EA284A" w:rsidRPr="00575698" w:rsidRDefault="00D32822" w:rsidP="00634ABE">
      <w:pPr>
        <w:pStyle w:val="3"/>
        <w:numPr>
          <w:ilvl w:val="1"/>
          <w:numId w:val="19"/>
        </w:numPr>
        <w:ind w:left="1134"/>
      </w:pPr>
      <w:bookmarkStart w:id="4403" w:name="_Toc410902906"/>
      <w:bookmarkStart w:id="4404" w:name="_Toc410907916"/>
      <w:bookmarkStart w:id="4405" w:name="_Toc410908105"/>
      <w:bookmarkStart w:id="4406" w:name="_Toc410910898"/>
      <w:bookmarkStart w:id="4407" w:name="_Toc410911171"/>
      <w:bookmarkStart w:id="4408" w:name="_Toc410920270"/>
      <w:bookmarkStart w:id="4409" w:name="_Toc411279910"/>
      <w:bookmarkStart w:id="4410" w:name="_Toc411626636"/>
      <w:bookmarkStart w:id="4411" w:name="_Toc411632179"/>
      <w:bookmarkStart w:id="4412" w:name="_Toc411882087"/>
      <w:bookmarkStart w:id="4413" w:name="_Toc411941097"/>
      <w:bookmarkStart w:id="4414" w:name="_Toc285801546"/>
      <w:bookmarkStart w:id="4415" w:name="_Toc411949572"/>
      <w:bookmarkStart w:id="4416" w:name="_Toc412111213"/>
      <w:bookmarkStart w:id="4417" w:name="_Toc285977817"/>
      <w:bookmarkStart w:id="4418" w:name="_Toc412127980"/>
      <w:bookmarkStart w:id="4419" w:name="_Toc285999946"/>
      <w:bookmarkStart w:id="4420" w:name="_Toc412218429"/>
      <w:bookmarkStart w:id="4421" w:name="_Toc412543715"/>
      <w:bookmarkStart w:id="4422" w:name="_Toc412551460"/>
      <w:bookmarkStart w:id="4423" w:name="_Toc412760330"/>
      <w:bookmarkStart w:id="4424" w:name="_Toc453143267"/>
      <w:bookmarkStart w:id="4425" w:name="_Ref491348741"/>
      <w:bookmarkStart w:id="4426" w:name="_Ref491348886"/>
      <w:bookmarkStart w:id="4427" w:name="_Ref491350089"/>
      <w:bookmarkStart w:id="4428" w:name="_Ref491350253"/>
      <w:bookmarkStart w:id="4429" w:name="_Ref491350326"/>
      <w:bookmarkStart w:id="4430" w:name="_Ref24122553"/>
      <w:bookmarkStart w:id="4431" w:name="_Toc113011794"/>
      <w:r w:rsidRPr="00575698">
        <w:t>Определение п</w:t>
      </w:r>
      <w:r w:rsidR="00B7293E" w:rsidRPr="00575698">
        <w:t>оряд</w:t>
      </w:r>
      <w:r w:rsidRPr="00575698">
        <w:t>ка</w:t>
      </w:r>
      <w:r w:rsidR="00B7293E" w:rsidRPr="00575698">
        <w:t xml:space="preserve"> оценки и сопоставления заявок</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r w:rsidR="00DB137B">
        <w:t xml:space="preserve">, </w:t>
      </w:r>
      <w:r w:rsidR="00201161">
        <w:t xml:space="preserve">порядка </w:t>
      </w:r>
      <w:r w:rsidR="00DB137B">
        <w:t>определения победителя закупки</w:t>
      </w:r>
      <w:bookmarkEnd w:id="4431"/>
    </w:p>
    <w:p w14:paraId="1793CD5D" w14:textId="77777777" w:rsidR="008A5C94" w:rsidRPr="00575698" w:rsidRDefault="008A5C94" w:rsidP="00634ABE">
      <w:pPr>
        <w:pStyle w:val="4"/>
        <w:numPr>
          <w:ilvl w:val="2"/>
          <w:numId w:val="19"/>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устанавливаются в извещении, документации о закупке.</w:t>
      </w:r>
    </w:p>
    <w:p w14:paraId="1C3A2D32" w14:textId="77777777" w:rsidR="00BE67E8" w:rsidRPr="00575698" w:rsidRDefault="0072384F" w:rsidP="00634ABE">
      <w:pPr>
        <w:pStyle w:val="4"/>
        <w:keepNext/>
        <w:numPr>
          <w:ilvl w:val="2"/>
          <w:numId w:val="19"/>
        </w:numPr>
      </w:pPr>
      <w:r w:rsidRPr="00575698">
        <w:t>Критерии оценки могут быть ценовыми и неценовыми:</w:t>
      </w:r>
    </w:p>
    <w:p w14:paraId="7EE4AAC8" w14:textId="77777777" w:rsidR="00BE67E8" w:rsidRPr="00575698" w:rsidRDefault="0072384F" w:rsidP="00634ABE">
      <w:pPr>
        <w:pStyle w:val="5"/>
        <w:keepNext/>
        <w:numPr>
          <w:ilvl w:val="3"/>
          <w:numId w:val="19"/>
        </w:numPr>
      </w:pPr>
      <w:bookmarkStart w:id="4432" w:name="_Ref286359023"/>
      <w:r w:rsidRPr="00575698">
        <w:t>к ценовым критериям оценки относятся:</w:t>
      </w:r>
      <w:bookmarkEnd w:id="4432"/>
    </w:p>
    <w:p w14:paraId="2578AFC5" w14:textId="77777777" w:rsidR="0072384F" w:rsidRPr="00575698" w:rsidRDefault="0072384F" w:rsidP="00634ABE">
      <w:pPr>
        <w:pStyle w:val="6"/>
        <w:numPr>
          <w:ilvl w:val="4"/>
          <w:numId w:val="19"/>
        </w:numPr>
      </w:pPr>
      <w:r w:rsidRPr="00575698">
        <w:t>цена договора или цена за единицу продукции;</w:t>
      </w:r>
    </w:p>
    <w:p w14:paraId="21FBEED0" w14:textId="77777777" w:rsidR="0072384F" w:rsidRPr="00575698" w:rsidRDefault="0072384F" w:rsidP="00634ABE">
      <w:pPr>
        <w:pStyle w:val="6"/>
        <w:numPr>
          <w:ilvl w:val="4"/>
          <w:numId w:val="19"/>
        </w:numPr>
      </w:pPr>
      <w:r w:rsidRPr="00575698">
        <w:t>расходы на эксплуатацию и техническое обслуживание приобретаемой продукции;</w:t>
      </w:r>
    </w:p>
    <w:p w14:paraId="590557A9" w14:textId="77777777" w:rsidR="00BE67E8" w:rsidRPr="00575698" w:rsidRDefault="0072384F" w:rsidP="00634ABE">
      <w:pPr>
        <w:pStyle w:val="6"/>
        <w:numPr>
          <w:ilvl w:val="4"/>
          <w:numId w:val="19"/>
        </w:numPr>
      </w:pPr>
      <w:r w:rsidRPr="00575698">
        <w:t>стоимость жизненного цикла продукции при проведении закупки на заключение договора жизненного цикла;</w:t>
      </w:r>
    </w:p>
    <w:p w14:paraId="3D00CDC7" w14:textId="77777777" w:rsidR="00BE67E8" w:rsidRPr="00575698" w:rsidRDefault="0072384F" w:rsidP="00634ABE">
      <w:pPr>
        <w:pStyle w:val="5"/>
        <w:keepNext/>
        <w:numPr>
          <w:ilvl w:val="3"/>
          <w:numId w:val="19"/>
        </w:numPr>
      </w:pPr>
      <w:r w:rsidRPr="00575698">
        <w:t>к неценовым критериям оценки относятся:</w:t>
      </w:r>
    </w:p>
    <w:p w14:paraId="62E32DE6" w14:textId="77777777" w:rsidR="0072384F" w:rsidRPr="00575698" w:rsidRDefault="0072384F" w:rsidP="00634ABE">
      <w:pPr>
        <w:pStyle w:val="6"/>
        <w:numPr>
          <w:ilvl w:val="4"/>
          <w:numId w:val="19"/>
        </w:numPr>
      </w:pPr>
      <w:r w:rsidRPr="00575698">
        <w:t>срок поставки товара, выполнения работ, оказания услуг;</w:t>
      </w:r>
    </w:p>
    <w:p w14:paraId="4064ABE4" w14:textId="77777777" w:rsidR="0072384F" w:rsidRPr="00575698" w:rsidRDefault="0072384F" w:rsidP="00634ABE">
      <w:pPr>
        <w:pStyle w:val="6"/>
        <w:numPr>
          <w:ilvl w:val="4"/>
          <w:numId w:val="19"/>
        </w:numPr>
      </w:pPr>
      <w:r w:rsidRPr="00575698">
        <w:t>функциональные характеристики (потребительские свойства) или качественные характеристики товара;</w:t>
      </w:r>
    </w:p>
    <w:p w14:paraId="712333C6" w14:textId="77777777" w:rsidR="0072384F" w:rsidRPr="00575698" w:rsidRDefault="0072384F" w:rsidP="00634ABE">
      <w:pPr>
        <w:pStyle w:val="6"/>
        <w:numPr>
          <w:ilvl w:val="4"/>
          <w:numId w:val="19"/>
        </w:numPr>
      </w:pPr>
      <w:r w:rsidRPr="00575698">
        <w:t>качество технического предложения участника закупки при проведении закупки на выполнение работ, оказание услуг;</w:t>
      </w:r>
    </w:p>
    <w:p w14:paraId="6E862CFC" w14:textId="77777777" w:rsidR="0072384F" w:rsidRPr="00575698" w:rsidRDefault="0072384F" w:rsidP="00634ABE">
      <w:pPr>
        <w:pStyle w:val="6"/>
        <w:numPr>
          <w:ilvl w:val="4"/>
          <w:numId w:val="19"/>
        </w:numPr>
      </w:pPr>
      <w:r w:rsidRPr="00575698">
        <w:t>срок предоставления гарантии качества продукции;</w:t>
      </w:r>
    </w:p>
    <w:p w14:paraId="2C78BBB4" w14:textId="77777777" w:rsidR="00BE67E8" w:rsidRPr="00575698" w:rsidRDefault="0072384F" w:rsidP="00634ABE">
      <w:pPr>
        <w:pStyle w:val="6"/>
        <w:keepNext/>
        <w:numPr>
          <w:ilvl w:val="4"/>
          <w:numId w:val="19"/>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2EC5C17B"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739C6465"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51C4794A"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796DFCCC"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0B88140D"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7E75E699" w14:textId="77777777" w:rsidR="00DE1312" w:rsidRPr="00575698" w:rsidRDefault="00DE1312" w:rsidP="003227B5">
      <w:pPr>
        <w:pStyle w:val="6"/>
        <w:numPr>
          <w:ilvl w:val="0"/>
          <w:numId w:val="3"/>
        </w:numPr>
        <w:ind w:left="3402" w:hanging="567"/>
        <w:outlineLvl w:val="6"/>
      </w:pPr>
      <w:r w:rsidRPr="00575698">
        <w:t>наличие статуса производителя или официального представителя производителя;</w:t>
      </w:r>
    </w:p>
    <w:p w14:paraId="0C1C7E69"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3C2A3B51" w14:textId="02E1C135" w:rsidR="00F155E8" w:rsidRPr="00575698" w:rsidRDefault="0072384F" w:rsidP="00634ABE">
      <w:pPr>
        <w:pStyle w:val="4"/>
        <w:numPr>
          <w:ilvl w:val="2"/>
          <w:numId w:val="19"/>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233FEB" w:rsidRPr="00575698">
        <w:t>Приложение </w:t>
      </w:r>
      <w:r w:rsidR="00233FEB">
        <w:t>6</w:t>
      </w:r>
      <w:r w:rsidR="00006861" w:rsidRPr="00951A70">
        <w:fldChar w:fldCharType="end"/>
      </w:r>
      <w:r w:rsidR="005170F2" w:rsidRPr="00575698">
        <w:t>)</w:t>
      </w:r>
      <w:r w:rsidR="00AB450A" w:rsidRPr="00575698">
        <w:t>.</w:t>
      </w:r>
    </w:p>
    <w:p w14:paraId="3B325C9B" w14:textId="6D6DCF3F" w:rsidR="00B7293E" w:rsidRPr="00575698" w:rsidRDefault="0072384F" w:rsidP="00634ABE">
      <w:pPr>
        <w:pStyle w:val="4"/>
        <w:numPr>
          <w:ilvl w:val="2"/>
          <w:numId w:val="19"/>
        </w:numPr>
      </w:pPr>
      <w:bookmarkStart w:id="4433"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E87906">
        <w:t>, ценово</w:t>
      </w:r>
      <w:r w:rsidR="00ED40AE">
        <w:t>й</w:t>
      </w:r>
      <w:r w:rsidR="00E87906">
        <w:t xml:space="preserve"> запрос на ЭТП</w:t>
      </w:r>
      <w:r w:rsidR="00F25E7C">
        <w:t xml:space="preserve">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233FEB" w:rsidRPr="00575698">
        <w:t>Приложение </w:t>
      </w:r>
      <w:r w:rsidR="00233FEB">
        <w:t>6</w:t>
      </w:r>
      <w:r w:rsidR="00F25E7C" w:rsidRPr="00F25E7C">
        <w:fldChar w:fldCharType="end"/>
      </w:r>
      <w:r w:rsidRPr="00575698">
        <w:t>.</w:t>
      </w:r>
    </w:p>
    <w:bookmarkEnd w:id="4433"/>
    <w:p w14:paraId="16177968" w14:textId="77777777" w:rsidR="00B7293E" w:rsidRPr="00575698" w:rsidRDefault="0072384F" w:rsidP="00634ABE">
      <w:pPr>
        <w:pStyle w:val="4"/>
        <w:numPr>
          <w:ilvl w:val="2"/>
          <w:numId w:val="19"/>
        </w:numPr>
      </w:pPr>
      <w:r w:rsidRPr="00575698">
        <w:t>Критерии (подкритерии) оценки могут быть количественными или качественными.</w:t>
      </w:r>
    </w:p>
    <w:p w14:paraId="1D994F1E" w14:textId="77777777" w:rsidR="00B7293E" w:rsidRPr="00575698" w:rsidRDefault="0072384F" w:rsidP="00634ABE">
      <w:pPr>
        <w:pStyle w:val="4"/>
        <w:numPr>
          <w:ilvl w:val="2"/>
          <w:numId w:val="19"/>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1D7CFE8D" w14:textId="77777777" w:rsidR="00B7293E" w:rsidRPr="00575698" w:rsidRDefault="0072384F" w:rsidP="00634ABE">
      <w:pPr>
        <w:pStyle w:val="4"/>
        <w:numPr>
          <w:ilvl w:val="2"/>
          <w:numId w:val="19"/>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5F3E3A17" w14:textId="77777777" w:rsidR="009C4913" w:rsidRPr="00575698" w:rsidRDefault="00E92059" w:rsidP="00634ABE">
      <w:pPr>
        <w:pStyle w:val="4"/>
        <w:numPr>
          <w:ilvl w:val="2"/>
          <w:numId w:val="19"/>
        </w:numPr>
      </w:pPr>
      <w:bookmarkStart w:id="4434"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435" w:name="_Ref427062454"/>
      <w:bookmarkEnd w:id="4434"/>
    </w:p>
    <w:p w14:paraId="71478082" w14:textId="77777777" w:rsidR="009C4913" w:rsidRPr="00575698" w:rsidRDefault="00E92059" w:rsidP="00634ABE">
      <w:pPr>
        <w:pStyle w:val="4"/>
        <w:numPr>
          <w:ilvl w:val="2"/>
          <w:numId w:val="19"/>
        </w:numPr>
      </w:pPr>
      <w:bookmarkStart w:id="4436"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435"/>
      <w:bookmarkEnd w:id="4436"/>
    </w:p>
    <w:p w14:paraId="5F19FA9A" w14:textId="1EC806B6" w:rsidR="009C4913" w:rsidRPr="00575698" w:rsidRDefault="00E92059" w:rsidP="00634ABE">
      <w:pPr>
        <w:pStyle w:val="4"/>
        <w:numPr>
          <w:ilvl w:val="2"/>
          <w:numId w:val="19"/>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DE0367">
        <w:t>, ценового запроса на ЭТП</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233FEB">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233FEB">
        <w:t>10.13.9</w:t>
      </w:r>
      <w:r w:rsidR="00C3052D" w:rsidRPr="00951A70">
        <w:fldChar w:fldCharType="end"/>
      </w:r>
      <w:r w:rsidR="00625B77" w:rsidRPr="00575698">
        <w:t xml:space="preserve"> </w:t>
      </w:r>
      <w:r w:rsidRPr="00575698">
        <w:t>Положения не применяются.</w:t>
      </w:r>
    </w:p>
    <w:p w14:paraId="02AFDE0F" w14:textId="77777777" w:rsidR="0072384F" w:rsidRPr="00575698" w:rsidRDefault="0072384F" w:rsidP="00634ABE">
      <w:pPr>
        <w:pStyle w:val="4"/>
        <w:numPr>
          <w:ilvl w:val="2"/>
          <w:numId w:val="19"/>
        </w:numPr>
      </w:pPr>
      <w:r w:rsidRPr="00575698">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2FE69F72" w14:textId="77777777" w:rsidR="00EA284A" w:rsidRPr="00575698" w:rsidRDefault="00B7293E" w:rsidP="00634ABE">
      <w:pPr>
        <w:pStyle w:val="3"/>
        <w:numPr>
          <w:ilvl w:val="1"/>
          <w:numId w:val="19"/>
        </w:numPr>
        <w:ind w:left="1134"/>
        <w:jc w:val="both"/>
      </w:pPr>
      <w:bookmarkStart w:id="4437" w:name="_Toc410951975"/>
      <w:bookmarkStart w:id="4438" w:name="_Toc410952307"/>
      <w:bookmarkStart w:id="4439" w:name="_Toc410952637"/>
      <w:bookmarkStart w:id="4440" w:name="_Toc411252747"/>
      <w:bookmarkStart w:id="4441" w:name="_Toc411323481"/>
      <w:bookmarkStart w:id="4442" w:name="_Toc410904451"/>
      <w:bookmarkStart w:id="4443" w:name="_Toc410905047"/>
      <w:bookmarkStart w:id="4444" w:name="_Toc410905752"/>
      <w:bookmarkStart w:id="4445" w:name="_Toc410906172"/>
      <w:bookmarkStart w:id="4446" w:name="_Toc410906779"/>
      <w:bookmarkStart w:id="4447" w:name="_Toc410906464"/>
      <w:bookmarkStart w:id="4448" w:name="_Toc410907227"/>
      <w:bookmarkStart w:id="4449" w:name="_Toc410907059"/>
      <w:bookmarkStart w:id="4450" w:name="_Toc410907644"/>
      <w:bookmarkStart w:id="4451" w:name="_Toc410907917"/>
      <w:bookmarkStart w:id="4452" w:name="_Toc410907659"/>
      <w:bookmarkStart w:id="4453" w:name="_Toc410903196"/>
      <w:bookmarkStart w:id="4454" w:name="_Toc410907347"/>
      <w:bookmarkStart w:id="4455" w:name="_Toc410908309"/>
      <w:bookmarkStart w:id="4456" w:name="_Toc410908780"/>
      <w:bookmarkStart w:id="4457" w:name="_Toc410909053"/>
      <w:bookmarkStart w:id="4458" w:name="_Toc410909326"/>
      <w:bookmarkStart w:id="4459" w:name="_Toc410908106"/>
      <w:bookmarkStart w:id="4460" w:name="_Toc410910899"/>
      <w:bookmarkStart w:id="4461" w:name="_Toc410911172"/>
      <w:bookmarkStart w:id="4462" w:name="_Toc410911755"/>
      <w:bookmarkStart w:id="4463" w:name="_Ref410735764"/>
      <w:bookmarkStart w:id="4464" w:name="_Toc410902907"/>
      <w:bookmarkStart w:id="4465" w:name="_Toc410907918"/>
      <w:bookmarkStart w:id="4466" w:name="_Toc410908107"/>
      <w:bookmarkStart w:id="4467" w:name="_Toc410910900"/>
      <w:bookmarkStart w:id="4468" w:name="_Toc410911173"/>
      <w:bookmarkStart w:id="4469" w:name="_Toc410920271"/>
      <w:bookmarkStart w:id="4470" w:name="_Ref411279550"/>
      <w:bookmarkStart w:id="4471" w:name="_Toc411279911"/>
      <w:bookmarkStart w:id="4472" w:name="_Toc411626637"/>
      <w:bookmarkStart w:id="4473" w:name="_Toc411632180"/>
      <w:bookmarkStart w:id="4474" w:name="_Toc411882088"/>
      <w:bookmarkStart w:id="4475" w:name="_Toc411941098"/>
      <w:bookmarkStart w:id="4476" w:name="_Toc285801547"/>
      <w:bookmarkStart w:id="4477" w:name="_Toc411949573"/>
      <w:bookmarkStart w:id="4478" w:name="_Toc412111214"/>
      <w:bookmarkStart w:id="4479" w:name="_Toc285977818"/>
      <w:bookmarkStart w:id="4480" w:name="_Toc412127981"/>
      <w:bookmarkStart w:id="4481" w:name="_Toc285999947"/>
      <w:bookmarkStart w:id="4482" w:name="_Toc412218430"/>
      <w:bookmarkStart w:id="4483" w:name="_Toc412543716"/>
      <w:bookmarkStart w:id="4484" w:name="_Toc412551461"/>
      <w:bookmarkStart w:id="4485" w:name="_Toc412760331"/>
      <w:bookmarkStart w:id="4486" w:name="_Toc453143268"/>
      <w:bookmarkStart w:id="4487" w:name="_Ref515628304"/>
      <w:bookmarkStart w:id="4488" w:name="_Toc5978380"/>
      <w:bookmarkStart w:id="4489" w:name="_Toc113011795"/>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r w:rsidRPr="00575698">
        <w:t>Анонсирование закупки</w:t>
      </w:r>
      <w:bookmarkEnd w:id="4463"/>
      <w:r w:rsidR="00C5004B" w:rsidRPr="00575698">
        <w:t>, проведение конференции по разъяснению параметров предстоящей закупки</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r w:rsidR="001D342C" w:rsidRPr="00575698">
        <w:t>, адресное приглашение</w:t>
      </w:r>
      <w:bookmarkEnd w:id="4487"/>
      <w:bookmarkEnd w:id="4488"/>
      <w:bookmarkEnd w:id="4489"/>
    </w:p>
    <w:p w14:paraId="3D7FA285" w14:textId="77777777" w:rsidR="00B7293E" w:rsidRPr="00575698" w:rsidRDefault="0072384F" w:rsidP="00634ABE">
      <w:pPr>
        <w:pStyle w:val="4"/>
        <w:numPr>
          <w:ilvl w:val="2"/>
          <w:numId w:val="19"/>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233FEB">
        <w:t>10.14.12</w:t>
      </w:r>
      <w:r w:rsidR="00006861" w:rsidRPr="00951A70">
        <w:fldChar w:fldCharType="end"/>
      </w:r>
      <w:r w:rsidR="00D503BC" w:rsidRPr="00575698">
        <w:t xml:space="preserve"> Положения.</w:t>
      </w:r>
    </w:p>
    <w:p w14:paraId="648AAB72" w14:textId="1A240BFE" w:rsidR="00B7293E" w:rsidRPr="00575698" w:rsidRDefault="0072384F" w:rsidP="00634ABE">
      <w:pPr>
        <w:pStyle w:val="4"/>
        <w:numPr>
          <w:ilvl w:val="2"/>
          <w:numId w:val="19"/>
        </w:numPr>
      </w:pPr>
      <w:bookmarkStart w:id="4490"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233FEB">
        <w:t>6.3.4(1)</w:t>
      </w:r>
      <w:r w:rsidR="00F57D39" w:rsidRPr="00951A70">
        <w:fldChar w:fldCharType="end"/>
      </w:r>
      <w:r w:rsidR="00607DD8" w:rsidRPr="00575698">
        <w:t xml:space="preserve"> Положения</w:t>
      </w:r>
      <w:r w:rsidR="00697252">
        <w:t>, ценового запроса на ЭТП в соответствии с подр</w:t>
      </w:r>
      <w:r w:rsidR="00ED40AE">
        <w:t>азделом</w:t>
      </w:r>
      <w:r w:rsidR="00697252">
        <w:t xml:space="preserve"> </w:t>
      </w:r>
      <w:r w:rsidR="00697252">
        <w:fldChar w:fldCharType="begin"/>
      </w:r>
      <w:r w:rsidR="00697252">
        <w:instrText xml:space="preserve"> REF _Ref106627905 \r \h </w:instrText>
      </w:r>
      <w:r w:rsidR="00697252">
        <w:fldChar w:fldCharType="separate"/>
      </w:r>
      <w:r w:rsidR="00233FEB">
        <w:t>16.4</w:t>
      </w:r>
      <w:r w:rsidR="00697252">
        <w:fldChar w:fldCharType="end"/>
      </w:r>
      <w:r w:rsidR="00697252">
        <w:t xml:space="preserve"> Положения</w:t>
      </w:r>
      <w:r w:rsidR="00607DD8" w:rsidRPr="00575698">
        <w:t xml:space="preserve">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233FEB">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233FEB">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233FEB">
        <w:t>6.3.4(2)</w:t>
      </w:r>
      <w:r w:rsidR="00951A70">
        <w:fldChar w:fldCharType="end"/>
      </w:r>
      <w:r w:rsidR="00395AC5">
        <w:t xml:space="preserve"> Положения</w:t>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233FEB">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233FEB">
        <w:t>6.3.5(3)</w:t>
      </w:r>
      <w:r w:rsidR="00416F47" w:rsidRPr="0013308E">
        <w:fldChar w:fldCharType="end"/>
      </w:r>
      <w:r w:rsidR="001D75B1" w:rsidRPr="00575698">
        <w:t xml:space="preserve"> </w:t>
      </w:r>
      <w:r w:rsidRPr="00575698">
        <w:t>Положения.</w:t>
      </w:r>
      <w:bookmarkEnd w:id="4490"/>
    </w:p>
    <w:p w14:paraId="36E01A2B" w14:textId="77777777" w:rsidR="00B7293E" w:rsidRPr="00575698" w:rsidRDefault="0072384F" w:rsidP="00634ABE">
      <w:pPr>
        <w:pStyle w:val="4"/>
        <w:keepNext/>
        <w:numPr>
          <w:ilvl w:val="2"/>
          <w:numId w:val="19"/>
        </w:numPr>
      </w:pPr>
      <w:r w:rsidRPr="00575698">
        <w:t>В тексте анонса в обязательном порядке указывается следующее:</w:t>
      </w:r>
    </w:p>
    <w:p w14:paraId="4E58B0B9" w14:textId="77777777" w:rsidR="0072384F" w:rsidRPr="00575698" w:rsidRDefault="0072384F" w:rsidP="00634ABE">
      <w:pPr>
        <w:pStyle w:val="5"/>
        <w:numPr>
          <w:ilvl w:val="3"/>
          <w:numId w:val="19"/>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B807F86" w14:textId="77777777" w:rsidR="0072384F" w:rsidRPr="00575698" w:rsidRDefault="0072384F" w:rsidP="00634ABE">
      <w:pPr>
        <w:pStyle w:val="5"/>
        <w:numPr>
          <w:ilvl w:val="3"/>
          <w:numId w:val="19"/>
        </w:numPr>
      </w:pPr>
      <w:r w:rsidRPr="00575698">
        <w:t>предмет предстоящей закупки;</w:t>
      </w:r>
    </w:p>
    <w:p w14:paraId="4BA91B1C" w14:textId="77777777" w:rsidR="0072384F" w:rsidRPr="00575698" w:rsidRDefault="0072384F" w:rsidP="00634ABE">
      <w:pPr>
        <w:pStyle w:val="5"/>
        <w:numPr>
          <w:ilvl w:val="3"/>
          <w:numId w:val="19"/>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3181DC70" w14:textId="77777777" w:rsidR="0072384F" w:rsidRPr="00575698" w:rsidRDefault="0072384F" w:rsidP="00634ABE">
      <w:pPr>
        <w:pStyle w:val="5"/>
        <w:numPr>
          <w:ilvl w:val="3"/>
          <w:numId w:val="19"/>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5DF2714E" w14:textId="77777777" w:rsidR="00A92EAB" w:rsidRPr="00575698" w:rsidRDefault="0072384F" w:rsidP="00634ABE">
      <w:pPr>
        <w:pStyle w:val="5"/>
        <w:numPr>
          <w:ilvl w:val="3"/>
          <w:numId w:val="19"/>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8F19527" w14:textId="77777777" w:rsidR="00B7293E" w:rsidRPr="00575698" w:rsidRDefault="00A92EAB" w:rsidP="00634ABE">
      <w:pPr>
        <w:pStyle w:val="5"/>
        <w:numPr>
          <w:ilvl w:val="3"/>
          <w:numId w:val="19"/>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26F3CE83" w14:textId="77777777" w:rsidR="00B7293E" w:rsidRPr="00575698" w:rsidRDefault="0072384F" w:rsidP="00634ABE">
      <w:pPr>
        <w:pStyle w:val="4"/>
        <w:numPr>
          <w:ilvl w:val="2"/>
          <w:numId w:val="19"/>
        </w:numPr>
      </w:pPr>
      <w:bookmarkStart w:id="4491"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91"/>
    </w:p>
    <w:p w14:paraId="72464D28" w14:textId="77777777" w:rsidR="00B7293E" w:rsidRPr="00575698" w:rsidRDefault="000A7B95" w:rsidP="00634ABE">
      <w:pPr>
        <w:pStyle w:val="4"/>
        <w:numPr>
          <w:ilvl w:val="2"/>
          <w:numId w:val="19"/>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0E0AE202" w14:textId="77777777" w:rsidR="00B7293E" w:rsidRPr="00575698" w:rsidRDefault="0072384F" w:rsidP="00634ABE">
      <w:pPr>
        <w:pStyle w:val="4"/>
        <w:numPr>
          <w:ilvl w:val="2"/>
          <w:numId w:val="19"/>
        </w:numPr>
      </w:pPr>
      <w:bookmarkStart w:id="4492" w:name="_Ref410918799"/>
      <w:r w:rsidRPr="00575698">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92"/>
    </w:p>
    <w:p w14:paraId="528D1E8C" w14:textId="77777777" w:rsidR="00B7293E" w:rsidRPr="00575698" w:rsidRDefault="0072384F" w:rsidP="00634ABE">
      <w:pPr>
        <w:pStyle w:val="4"/>
        <w:numPr>
          <w:ilvl w:val="2"/>
          <w:numId w:val="19"/>
        </w:numPr>
      </w:pPr>
      <w:bookmarkStart w:id="4493"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93"/>
    </w:p>
    <w:p w14:paraId="0AD9C711" w14:textId="77777777" w:rsidR="00B7293E" w:rsidRPr="00575698" w:rsidRDefault="0072384F" w:rsidP="00634ABE">
      <w:pPr>
        <w:pStyle w:val="4"/>
        <w:numPr>
          <w:ilvl w:val="2"/>
          <w:numId w:val="19"/>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5FB6815C" w14:textId="77777777" w:rsidR="00B7293E" w:rsidRPr="00575698" w:rsidRDefault="0072384F" w:rsidP="00634ABE">
      <w:pPr>
        <w:pStyle w:val="4"/>
        <w:numPr>
          <w:ilvl w:val="2"/>
          <w:numId w:val="19"/>
        </w:numPr>
      </w:pPr>
      <w:r w:rsidRPr="00575698">
        <w:t>В конференции имеет право принять участие любой поставщик. Плата за участие в конференции не взимается.</w:t>
      </w:r>
    </w:p>
    <w:p w14:paraId="778D8A60" w14:textId="77777777" w:rsidR="00B7293E" w:rsidRPr="00575698" w:rsidRDefault="0072384F" w:rsidP="00634ABE">
      <w:pPr>
        <w:pStyle w:val="4"/>
        <w:numPr>
          <w:ilvl w:val="2"/>
          <w:numId w:val="19"/>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0C026A8E" w14:textId="77777777" w:rsidR="00B7293E" w:rsidRPr="00575698" w:rsidRDefault="0072384F" w:rsidP="00634ABE">
      <w:pPr>
        <w:pStyle w:val="4"/>
        <w:numPr>
          <w:ilvl w:val="2"/>
          <w:numId w:val="19"/>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233FEB">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233FEB">
        <w:t>10.14.6</w:t>
      </w:r>
      <w:r w:rsidR="00006861" w:rsidRPr="00951A70">
        <w:fldChar w:fldCharType="end"/>
      </w:r>
      <w:r w:rsidRPr="00575698">
        <w:t xml:space="preserve"> Положения.</w:t>
      </w:r>
    </w:p>
    <w:p w14:paraId="53BE8FCB" w14:textId="77777777" w:rsidR="00D503BC" w:rsidRPr="00575698" w:rsidRDefault="00D503BC" w:rsidP="00634ABE">
      <w:pPr>
        <w:pStyle w:val="4"/>
        <w:numPr>
          <w:ilvl w:val="2"/>
          <w:numId w:val="19"/>
        </w:numPr>
      </w:pPr>
      <w:bookmarkStart w:id="4494"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233FEB">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94"/>
    </w:p>
    <w:p w14:paraId="509F4027" w14:textId="77777777" w:rsidR="00D60DF7" w:rsidRPr="00575698" w:rsidRDefault="00D579B6" w:rsidP="00634ABE">
      <w:pPr>
        <w:pStyle w:val="5"/>
        <w:numPr>
          <w:ilvl w:val="3"/>
          <w:numId w:val="19"/>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086CF71B" w14:textId="77777777" w:rsidR="008100C7" w:rsidRPr="00575698" w:rsidRDefault="00DC7952"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57507F9A" w14:textId="77777777" w:rsidR="00B6712A" w:rsidRPr="00575698" w:rsidRDefault="008100C7" w:rsidP="00634ABE">
      <w:pPr>
        <w:pStyle w:val="5"/>
        <w:numPr>
          <w:ilvl w:val="3"/>
          <w:numId w:val="19"/>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233FEB">
        <w:t>19.22</w:t>
      </w:r>
      <w:r w:rsidRPr="00951A70">
        <w:fldChar w:fldCharType="end"/>
      </w:r>
      <w:r w:rsidR="00C10BAA" w:rsidRPr="00575698">
        <w:t xml:space="preserve"> Положения).</w:t>
      </w:r>
    </w:p>
    <w:p w14:paraId="463C2B02" w14:textId="77777777" w:rsidR="001D342C" w:rsidRPr="00575698" w:rsidRDefault="001D342C" w:rsidP="00634ABE">
      <w:pPr>
        <w:pStyle w:val="4"/>
        <w:numPr>
          <w:ilvl w:val="2"/>
          <w:numId w:val="19"/>
        </w:numPr>
      </w:pPr>
      <w:bookmarkStart w:id="4495"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233FEB">
        <w:t>10.14.14</w:t>
      </w:r>
      <w:r w:rsidR="00006861" w:rsidRPr="00951A70">
        <w:fldChar w:fldCharType="end"/>
      </w:r>
      <w:r w:rsidR="00395AC5">
        <w:t> – </w:t>
      </w:r>
      <w:r w:rsidR="00006861" w:rsidRPr="00951A70">
        <w:fldChar w:fldCharType="begin"/>
      </w:r>
      <w:r w:rsidR="00006861" w:rsidRPr="00575698">
        <w:instrText xml:space="preserve"> REF _Ref497329508 \r \h  \* MERGEFORMAT </w:instrText>
      </w:r>
      <w:r w:rsidR="00006861" w:rsidRPr="00951A70">
        <w:fldChar w:fldCharType="separate"/>
      </w:r>
      <w:r w:rsidR="00233FEB">
        <w:t>10.14.18</w:t>
      </w:r>
      <w:r w:rsidR="00006861" w:rsidRPr="00951A70">
        <w:fldChar w:fldCharType="end"/>
      </w:r>
      <w:r w:rsidRPr="00575698">
        <w:t xml:space="preserve"> Положения.</w:t>
      </w:r>
      <w:bookmarkEnd w:id="4495"/>
    </w:p>
    <w:p w14:paraId="0D4AD36E" w14:textId="77777777" w:rsidR="001D342C" w:rsidRPr="00575698" w:rsidRDefault="001D342C" w:rsidP="00634ABE">
      <w:pPr>
        <w:pStyle w:val="4"/>
        <w:numPr>
          <w:ilvl w:val="2"/>
          <w:numId w:val="19"/>
        </w:numPr>
      </w:pPr>
      <w:bookmarkStart w:id="4496"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96"/>
    </w:p>
    <w:p w14:paraId="0A9DE56D" w14:textId="77777777" w:rsidR="00470590" w:rsidRPr="00575698" w:rsidRDefault="00470590" w:rsidP="00634ABE">
      <w:pPr>
        <w:pStyle w:val="5"/>
        <w:numPr>
          <w:ilvl w:val="3"/>
          <w:numId w:val="19"/>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66773E7E" w14:textId="77777777" w:rsidR="00B22824" w:rsidRPr="00575698" w:rsidRDefault="00B22824"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07A554F3" w14:textId="77777777" w:rsidR="006F5125" w:rsidRPr="00575698" w:rsidRDefault="006F5125" w:rsidP="00634ABE">
      <w:pPr>
        <w:pStyle w:val="5"/>
        <w:numPr>
          <w:ilvl w:val="3"/>
          <w:numId w:val="19"/>
        </w:numPr>
      </w:pPr>
      <w:r w:rsidRPr="00575698">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233FEB">
        <w:t>4.3.5(3)</w:t>
      </w:r>
      <w:r w:rsidR="00006861" w:rsidRPr="00951A70">
        <w:fldChar w:fldCharType="end"/>
      </w:r>
      <w:r w:rsidRPr="00575698">
        <w:t xml:space="preserve"> Положения;</w:t>
      </w:r>
    </w:p>
    <w:p w14:paraId="6CB89457" w14:textId="77777777" w:rsidR="008100C7" w:rsidRPr="00575698" w:rsidRDefault="00F07BBF" w:rsidP="00634ABE">
      <w:pPr>
        <w:pStyle w:val="5"/>
        <w:numPr>
          <w:ilvl w:val="3"/>
          <w:numId w:val="19"/>
        </w:numPr>
      </w:pPr>
      <w:r w:rsidRPr="00575698">
        <w:t xml:space="preserve">проведение </w:t>
      </w:r>
      <w:r w:rsidR="00B22824" w:rsidRPr="00575698">
        <w:t xml:space="preserve">повторной </w:t>
      </w:r>
      <w:r w:rsidRPr="00575698">
        <w:t>процедуры закупки</w:t>
      </w:r>
      <w:r w:rsidR="008100C7" w:rsidRPr="00575698">
        <w:t>;</w:t>
      </w:r>
    </w:p>
    <w:p w14:paraId="001FB1F0" w14:textId="3235C130" w:rsidR="00982D04" w:rsidRDefault="008100C7" w:rsidP="00634ABE">
      <w:pPr>
        <w:pStyle w:val="5"/>
        <w:numPr>
          <w:ilvl w:val="3"/>
          <w:numId w:val="19"/>
        </w:numPr>
      </w:pPr>
      <w:r w:rsidRPr="00575698">
        <w:t xml:space="preserve">проведение закупки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233FEB">
        <w:t>10.14.15(7)</w:t>
      </w:r>
      <w:r w:rsidRPr="00951A70">
        <w:fldChar w:fldCharType="end"/>
      </w:r>
      <w:r w:rsidRPr="00575698">
        <w:t xml:space="preserve"> Положения</w:t>
      </w:r>
      <w:r w:rsidR="00982D04">
        <w:t>;</w:t>
      </w:r>
    </w:p>
    <w:p w14:paraId="5AFA000E" w14:textId="1CD9E55D" w:rsidR="000A7B95" w:rsidRPr="00A11D3F" w:rsidRDefault="00982D04" w:rsidP="00634ABE">
      <w:pPr>
        <w:pStyle w:val="5"/>
        <w:numPr>
          <w:ilvl w:val="3"/>
          <w:numId w:val="19"/>
        </w:numPr>
      </w:pPr>
      <w:r w:rsidRPr="00A11D3F">
        <w:t>наличие у заказчика информации об организациях Корпорации, способных поставить заказчику требуемую продукцию, в случае, предусмотренном подп.</w:t>
      </w:r>
      <w:r w:rsidR="00C46636">
        <w:t> </w:t>
      </w:r>
      <w:r w:rsidRPr="00A11D3F">
        <w:fldChar w:fldCharType="begin"/>
      </w:r>
      <w:r w:rsidRPr="00A11D3F">
        <w:instrText xml:space="preserve"> REF _Ref56620350 \w \h </w:instrText>
      </w:r>
      <w:r w:rsidRPr="00A11D3F">
        <w:fldChar w:fldCharType="separate"/>
      </w:r>
      <w:r w:rsidR="00233FEB">
        <w:t>10.14.15(8)</w:t>
      </w:r>
      <w:r w:rsidRPr="00A11D3F">
        <w:fldChar w:fldCharType="end"/>
      </w:r>
      <w:r w:rsidRPr="00A11D3F">
        <w:t xml:space="preserve"> Положения</w:t>
      </w:r>
      <w:r w:rsidR="00F07BBF" w:rsidRPr="00A11D3F">
        <w:t>.</w:t>
      </w:r>
    </w:p>
    <w:p w14:paraId="43E0F7F2" w14:textId="77777777" w:rsidR="00470590" w:rsidRPr="00575698" w:rsidRDefault="00470590" w:rsidP="00634ABE">
      <w:pPr>
        <w:pStyle w:val="4"/>
        <w:numPr>
          <w:ilvl w:val="2"/>
          <w:numId w:val="19"/>
        </w:numPr>
      </w:pPr>
      <w:bookmarkStart w:id="4497"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97"/>
    </w:p>
    <w:p w14:paraId="2894E57E" w14:textId="77777777" w:rsidR="00470590" w:rsidRPr="00575698" w:rsidRDefault="001E1C42" w:rsidP="00634ABE">
      <w:pPr>
        <w:pStyle w:val="5"/>
        <w:numPr>
          <w:ilvl w:val="3"/>
          <w:numId w:val="19"/>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7334DFCC" w14:textId="77777777" w:rsidR="001E1C42" w:rsidRPr="00575698" w:rsidRDefault="001E1C42" w:rsidP="00634ABE">
      <w:pPr>
        <w:pStyle w:val="5"/>
        <w:numPr>
          <w:ilvl w:val="3"/>
          <w:numId w:val="19"/>
        </w:numPr>
      </w:pPr>
      <w:r w:rsidRPr="00575698">
        <w:t>поставщики, принимавшие участие в проводимой конференции по разъяснению параметров предстоящей закупки;</w:t>
      </w:r>
    </w:p>
    <w:p w14:paraId="4E7A8AD2" w14:textId="77777777" w:rsidR="001E1C42" w:rsidRPr="00575698" w:rsidRDefault="001E1C42" w:rsidP="00634ABE">
      <w:pPr>
        <w:pStyle w:val="5"/>
        <w:numPr>
          <w:ilvl w:val="3"/>
          <w:numId w:val="19"/>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E2C81EA" w14:textId="77777777" w:rsidR="001E1C42" w:rsidRPr="00575698" w:rsidRDefault="001E1C42" w:rsidP="00634ABE">
      <w:pPr>
        <w:pStyle w:val="5"/>
        <w:numPr>
          <w:ilvl w:val="3"/>
          <w:numId w:val="19"/>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1C80CFDE" w14:textId="77777777" w:rsidR="001E1C42" w:rsidRPr="00575698" w:rsidRDefault="001E1C42" w:rsidP="00634ABE">
      <w:pPr>
        <w:pStyle w:val="5"/>
        <w:numPr>
          <w:ilvl w:val="3"/>
          <w:numId w:val="19"/>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14B333AB" w14:textId="77777777" w:rsidR="006F5125" w:rsidRPr="00575698" w:rsidRDefault="001E1C42" w:rsidP="00634ABE">
      <w:pPr>
        <w:pStyle w:val="5"/>
        <w:numPr>
          <w:ilvl w:val="3"/>
          <w:numId w:val="19"/>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39D1ED8E" w14:textId="060099FA" w:rsidR="008100C7" w:rsidRPr="00575698" w:rsidRDefault="008100C7" w:rsidP="00634ABE">
      <w:pPr>
        <w:pStyle w:val="5"/>
        <w:numPr>
          <w:ilvl w:val="3"/>
          <w:numId w:val="19"/>
        </w:numPr>
      </w:pPr>
      <w:bookmarkStart w:id="4498" w:name="_Ref23687180"/>
      <w:r w:rsidRPr="00575698">
        <w:t xml:space="preserve">организации Корпорации, </w:t>
      </w:r>
      <w:r w:rsidR="00027684">
        <w:t>производящие ПГН</w:t>
      </w:r>
      <w:r w:rsidRPr="00575698">
        <w:t>,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45933089" w14:textId="77777777" w:rsidR="00982D04" w:rsidRPr="00A11D3F" w:rsidRDefault="00982D04" w:rsidP="00634ABE">
      <w:pPr>
        <w:pStyle w:val="5"/>
        <w:numPr>
          <w:ilvl w:val="3"/>
          <w:numId w:val="19"/>
        </w:numPr>
      </w:pPr>
      <w:bookmarkStart w:id="4499" w:name="_Ref56620350"/>
      <w:bookmarkEnd w:id="4498"/>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99"/>
    </w:p>
    <w:p w14:paraId="3AB9CA57" w14:textId="77777777" w:rsidR="001E1C42" w:rsidRPr="00575698" w:rsidRDefault="006F5125" w:rsidP="00634ABE">
      <w:pPr>
        <w:pStyle w:val="5"/>
        <w:numPr>
          <w:ilvl w:val="3"/>
          <w:numId w:val="19"/>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04944BE4" w14:textId="77777777" w:rsidR="00C50DE6" w:rsidRPr="00575698" w:rsidRDefault="00C50DE6" w:rsidP="00634ABE">
      <w:pPr>
        <w:pStyle w:val="4"/>
        <w:numPr>
          <w:ilvl w:val="2"/>
          <w:numId w:val="19"/>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233FEB">
        <w:t>10.14.15</w:t>
      </w:r>
      <w:r w:rsidR="00006861" w:rsidRPr="00951A70">
        <w:fldChar w:fldCharType="end"/>
      </w:r>
      <w:r w:rsidR="00E40697" w:rsidRPr="00575698">
        <w:t xml:space="preserve"> </w:t>
      </w:r>
      <w:r w:rsidR="00DC5C7E" w:rsidRPr="00575698">
        <w:t>Положения.</w:t>
      </w:r>
    </w:p>
    <w:p w14:paraId="48302CF7" w14:textId="77777777" w:rsidR="00470590" w:rsidRPr="00575698" w:rsidRDefault="00470590" w:rsidP="00634ABE">
      <w:pPr>
        <w:pStyle w:val="4"/>
        <w:numPr>
          <w:ilvl w:val="2"/>
          <w:numId w:val="19"/>
        </w:numPr>
      </w:pPr>
      <w:r w:rsidRPr="00575698">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233FEB">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233FEB">
        <w:t>10.14.15</w:t>
      </w:r>
      <w:r w:rsidR="00006861" w:rsidRPr="00951A70">
        <w:fldChar w:fldCharType="end"/>
      </w:r>
      <w:r w:rsidR="00DC5C7E" w:rsidRPr="00575698">
        <w:t xml:space="preserve"> Положения</w:t>
      </w:r>
      <w:r w:rsidR="00C50DE6" w:rsidRPr="00575698">
        <w:t>.</w:t>
      </w:r>
    </w:p>
    <w:p w14:paraId="7B39CFFA" w14:textId="77777777" w:rsidR="00C50DE6" w:rsidRPr="00575698" w:rsidRDefault="00672898" w:rsidP="00634ABE">
      <w:pPr>
        <w:pStyle w:val="4"/>
        <w:numPr>
          <w:ilvl w:val="2"/>
          <w:numId w:val="19"/>
        </w:numPr>
      </w:pPr>
      <w:bookmarkStart w:id="4500" w:name="_Ref497329508"/>
      <w:r w:rsidRPr="00575698">
        <w:t>В адресном приглашении указывается следующая информация:</w:t>
      </w:r>
      <w:bookmarkEnd w:id="4500"/>
    </w:p>
    <w:p w14:paraId="73EC9843" w14:textId="77777777" w:rsidR="00672898" w:rsidRPr="00575698" w:rsidRDefault="00672898" w:rsidP="00634ABE">
      <w:pPr>
        <w:pStyle w:val="5"/>
        <w:numPr>
          <w:ilvl w:val="3"/>
          <w:numId w:val="19"/>
        </w:numPr>
      </w:pPr>
      <w:r w:rsidRPr="00575698">
        <w:t>указание на предмет проводимой закупки;</w:t>
      </w:r>
    </w:p>
    <w:p w14:paraId="569A38A7" w14:textId="77777777" w:rsidR="00672898" w:rsidRPr="00575698" w:rsidRDefault="00672898" w:rsidP="00634ABE">
      <w:pPr>
        <w:pStyle w:val="5"/>
        <w:numPr>
          <w:ilvl w:val="3"/>
          <w:numId w:val="19"/>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57C3150" w14:textId="77777777" w:rsidR="00672898" w:rsidRPr="00575698" w:rsidRDefault="00672898" w:rsidP="00634ABE">
      <w:pPr>
        <w:pStyle w:val="5"/>
        <w:numPr>
          <w:ilvl w:val="3"/>
          <w:numId w:val="19"/>
        </w:numPr>
      </w:pPr>
      <w:r w:rsidRPr="00575698">
        <w:t xml:space="preserve">указание на номер закупки в ЕИС </w:t>
      </w:r>
      <w:r w:rsidR="00B22824" w:rsidRPr="00575698">
        <w:t>или на официальном сайте заказчика</w:t>
      </w:r>
      <w:r w:rsidRPr="00575698">
        <w:t>;</w:t>
      </w:r>
    </w:p>
    <w:p w14:paraId="387CB151" w14:textId="77777777" w:rsidR="00672898" w:rsidRPr="00575698" w:rsidRDefault="00672898" w:rsidP="00634ABE">
      <w:pPr>
        <w:pStyle w:val="5"/>
        <w:numPr>
          <w:ilvl w:val="3"/>
          <w:numId w:val="19"/>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22AB2F98" w14:textId="77777777" w:rsidR="00EA284A" w:rsidRPr="00575698" w:rsidRDefault="00E33EAC" w:rsidP="00634ABE">
      <w:pPr>
        <w:pStyle w:val="3"/>
        <w:numPr>
          <w:ilvl w:val="1"/>
          <w:numId w:val="19"/>
        </w:numPr>
        <w:ind w:left="1134"/>
      </w:pPr>
      <w:bookmarkStart w:id="4501" w:name="_Toc410902908"/>
      <w:bookmarkStart w:id="4502" w:name="_Toc410907919"/>
      <w:bookmarkStart w:id="4503" w:name="_Toc410908108"/>
      <w:bookmarkStart w:id="4504" w:name="_Toc410910901"/>
      <w:bookmarkStart w:id="4505" w:name="_Toc410911174"/>
      <w:bookmarkStart w:id="4506" w:name="_Toc410920272"/>
      <w:bookmarkStart w:id="4507" w:name="_Toc411279912"/>
      <w:bookmarkStart w:id="4508" w:name="_Toc411626638"/>
      <w:bookmarkStart w:id="4509" w:name="_Toc411632181"/>
      <w:bookmarkStart w:id="4510" w:name="_Toc411882089"/>
      <w:bookmarkStart w:id="4511" w:name="_Toc411941099"/>
      <w:bookmarkStart w:id="4512" w:name="_Toc285801548"/>
      <w:bookmarkStart w:id="4513" w:name="_Toc411949574"/>
      <w:bookmarkStart w:id="4514" w:name="_Toc412111215"/>
      <w:bookmarkStart w:id="4515" w:name="_Toc285977819"/>
      <w:bookmarkStart w:id="4516" w:name="_Toc412127982"/>
      <w:bookmarkStart w:id="4517" w:name="_Toc285999948"/>
      <w:bookmarkStart w:id="4518" w:name="_Toc412218431"/>
      <w:bookmarkStart w:id="4519" w:name="_Toc412543717"/>
      <w:bookmarkStart w:id="4520" w:name="_Toc412551462"/>
      <w:bookmarkStart w:id="4521" w:name="_Toc412760332"/>
      <w:bookmarkStart w:id="4522" w:name="_Toc453143269"/>
      <w:bookmarkStart w:id="4523" w:name="_Toc5978381"/>
      <w:bookmarkStart w:id="4524" w:name="_Toc113011796"/>
      <w:r w:rsidRPr="00575698">
        <w:t>Запрос на проведение закупки</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1C4D926B" w14:textId="77777777" w:rsidR="00E33EAC" w:rsidRPr="00575698" w:rsidRDefault="0072384F" w:rsidP="00634ABE">
      <w:pPr>
        <w:pStyle w:val="4"/>
        <w:numPr>
          <w:ilvl w:val="2"/>
          <w:numId w:val="19"/>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233FEB">
        <w:t>9.1</w:t>
      </w:r>
      <w:r w:rsidR="00CD0E42" w:rsidRPr="00951A70">
        <w:fldChar w:fldCharType="end"/>
      </w:r>
      <w:r w:rsidR="00591600" w:rsidRPr="00575698">
        <w:t xml:space="preserve"> Положения)</w:t>
      </w:r>
      <w:r w:rsidRPr="00575698">
        <w:t>.</w:t>
      </w:r>
    </w:p>
    <w:p w14:paraId="66F6CF30" w14:textId="77777777" w:rsidR="00E33EAC" w:rsidRPr="00575698" w:rsidRDefault="0072384F" w:rsidP="00634ABE">
      <w:pPr>
        <w:pStyle w:val="4"/>
        <w:numPr>
          <w:ilvl w:val="2"/>
          <w:numId w:val="19"/>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57746BF" w14:textId="77777777" w:rsidR="00E33EAC" w:rsidRPr="00575698" w:rsidRDefault="0072384F" w:rsidP="00634ABE">
      <w:pPr>
        <w:pStyle w:val="4"/>
        <w:numPr>
          <w:ilvl w:val="2"/>
          <w:numId w:val="19"/>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6BE1CCD9" w14:textId="77777777" w:rsidR="00EA284A" w:rsidRPr="00575698" w:rsidRDefault="00E33EAC" w:rsidP="00634ABE">
      <w:pPr>
        <w:pStyle w:val="3"/>
        <w:numPr>
          <w:ilvl w:val="1"/>
          <w:numId w:val="19"/>
        </w:numPr>
        <w:ind w:left="1134"/>
      </w:pPr>
      <w:bookmarkStart w:id="4525" w:name="_Toc410902909"/>
      <w:bookmarkStart w:id="4526" w:name="_Toc410907920"/>
      <w:bookmarkStart w:id="4527" w:name="_Toc410908109"/>
      <w:bookmarkStart w:id="4528" w:name="_Toc410910902"/>
      <w:bookmarkStart w:id="4529" w:name="_Toc410911175"/>
      <w:bookmarkStart w:id="4530" w:name="_Toc410920273"/>
      <w:bookmarkStart w:id="4531" w:name="_Toc411279913"/>
      <w:bookmarkStart w:id="4532" w:name="_Toc411626639"/>
      <w:bookmarkStart w:id="4533" w:name="_Toc411632182"/>
      <w:bookmarkStart w:id="4534" w:name="_Toc411882090"/>
      <w:bookmarkStart w:id="4535" w:name="_Toc411941100"/>
      <w:bookmarkStart w:id="4536" w:name="_Toc285801549"/>
      <w:bookmarkStart w:id="4537" w:name="_Toc411949575"/>
      <w:bookmarkStart w:id="4538" w:name="_Toc412111216"/>
      <w:bookmarkStart w:id="4539" w:name="_Toc285977820"/>
      <w:bookmarkStart w:id="4540" w:name="_Toc412127983"/>
      <w:bookmarkStart w:id="4541" w:name="_Toc285999949"/>
      <w:bookmarkStart w:id="4542" w:name="_Toc412218432"/>
      <w:bookmarkStart w:id="4543" w:name="_Toc412543718"/>
      <w:bookmarkStart w:id="4544" w:name="_Toc412551463"/>
      <w:bookmarkStart w:id="4545" w:name="_Toc412760333"/>
      <w:bookmarkStart w:id="4546" w:name="_Toc453143270"/>
      <w:bookmarkStart w:id="4547" w:name="_Toc5978382"/>
      <w:bookmarkStart w:id="4548" w:name="_Toc113011797"/>
      <w:r w:rsidRPr="00575698">
        <w:t>Разработка извещения</w:t>
      </w:r>
      <w:r w:rsidR="00F06AB7" w:rsidRPr="00575698">
        <w:t>,</w:t>
      </w:r>
      <w:r w:rsidRPr="00575698">
        <w:t xml:space="preserve"> документации о закупке</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507C9B44" w14:textId="77777777" w:rsidR="00E33EAC" w:rsidRPr="00575698" w:rsidRDefault="0072384F" w:rsidP="00634ABE">
      <w:pPr>
        <w:pStyle w:val="4"/>
        <w:numPr>
          <w:ilvl w:val="2"/>
          <w:numId w:val="19"/>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575D520C" w14:textId="77777777" w:rsidR="00E33EAC" w:rsidRPr="00575698" w:rsidRDefault="0072384F" w:rsidP="00634ABE">
      <w:pPr>
        <w:pStyle w:val="4"/>
        <w:numPr>
          <w:ilvl w:val="2"/>
          <w:numId w:val="19"/>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233FEB">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3221881A" w14:textId="77777777" w:rsidR="00E33EAC" w:rsidRPr="00575698" w:rsidRDefault="0072384F" w:rsidP="00634ABE">
      <w:pPr>
        <w:pStyle w:val="4"/>
        <w:keepNext/>
        <w:numPr>
          <w:ilvl w:val="2"/>
          <w:numId w:val="19"/>
        </w:numPr>
      </w:pPr>
      <w:bookmarkStart w:id="4549" w:name="_Ref411286096"/>
      <w:bookmarkStart w:id="4550"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49"/>
      <w:bookmarkEnd w:id="4550"/>
    </w:p>
    <w:p w14:paraId="4B6F1CF2" w14:textId="77777777" w:rsidR="0072384F" w:rsidRPr="00575698" w:rsidRDefault="0072384F" w:rsidP="00634ABE">
      <w:pPr>
        <w:pStyle w:val="5"/>
        <w:numPr>
          <w:ilvl w:val="3"/>
          <w:numId w:val="19"/>
        </w:numPr>
      </w:pPr>
      <w:r w:rsidRPr="00575698">
        <w:t>председателем ЗК, в чьи полномочия входит проведение данной закупки;</w:t>
      </w:r>
    </w:p>
    <w:p w14:paraId="00B63F0B" w14:textId="77777777" w:rsidR="00E33EAC" w:rsidRPr="00575698" w:rsidRDefault="0072384F" w:rsidP="00634ABE">
      <w:pPr>
        <w:pStyle w:val="5"/>
        <w:numPr>
          <w:ilvl w:val="3"/>
          <w:numId w:val="19"/>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6A9D3547" w14:textId="77777777" w:rsidR="00E33EAC" w:rsidRPr="00575698" w:rsidRDefault="0072384F" w:rsidP="00634ABE">
      <w:pPr>
        <w:pStyle w:val="4"/>
        <w:numPr>
          <w:ilvl w:val="2"/>
          <w:numId w:val="19"/>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2C11CC0C" w14:textId="77777777" w:rsidR="00C86D85" w:rsidRPr="00575698" w:rsidRDefault="0072384F" w:rsidP="00634ABE">
      <w:pPr>
        <w:pStyle w:val="4"/>
        <w:numPr>
          <w:ilvl w:val="2"/>
          <w:numId w:val="19"/>
        </w:numPr>
      </w:pPr>
      <w:bookmarkStart w:id="4551" w:name="_Ref411286099"/>
      <w:bookmarkStart w:id="4552" w:name="_Ref411278262"/>
      <w:r w:rsidRPr="00575698">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51"/>
      <w:bookmarkEnd w:id="4552"/>
    </w:p>
    <w:p w14:paraId="41CDB2D7" w14:textId="77777777" w:rsidR="003A35C8" w:rsidRPr="00575698" w:rsidRDefault="003A35C8" w:rsidP="00634ABE">
      <w:pPr>
        <w:pStyle w:val="4"/>
        <w:numPr>
          <w:ilvl w:val="2"/>
          <w:numId w:val="19"/>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0B52AAB7" w14:textId="77777777" w:rsidR="008E09C3" w:rsidRPr="00575698" w:rsidRDefault="008E09C3" w:rsidP="003227B5">
      <w:pPr>
        <w:pStyle w:val="12"/>
        <w:numPr>
          <w:ilvl w:val="0"/>
          <w:numId w:val="2"/>
        </w:numPr>
        <w:ind w:left="1418" w:hanging="1418"/>
      </w:pPr>
      <w:bookmarkStart w:id="4553" w:name="_Toc410902910"/>
      <w:bookmarkStart w:id="4554" w:name="_Toc410907921"/>
      <w:bookmarkStart w:id="4555" w:name="_Toc410908110"/>
      <w:bookmarkStart w:id="4556" w:name="_Toc410910903"/>
      <w:bookmarkStart w:id="4557" w:name="_Toc410911176"/>
      <w:bookmarkStart w:id="4558" w:name="_Toc410920274"/>
      <w:bookmarkStart w:id="4559" w:name="_Toc411279914"/>
      <w:bookmarkStart w:id="4560" w:name="_Toc411626640"/>
      <w:bookmarkStart w:id="4561" w:name="_Toc411632183"/>
      <w:bookmarkStart w:id="4562" w:name="_Toc411882091"/>
      <w:bookmarkStart w:id="4563" w:name="_Toc411941101"/>
      <w:bookmarkStart w:id="4564" w:name="_Toc285801550"/>
      <w:bookmarkStart w:id="4565" w:name="_Toc411949576"/>
      <w:bookmarkStart w:id="4566" w:name="_Toc412111217"/>
      <w:bookmarkStart w:id="4567" w:name="_Toc285977821"/>
      <w:bookmarkStart w:id="4568" w:name="_Toc412127984"/>
      <w:bookmarkStart w:id="4569" w:name="_Toc285999950"/>
      <w:bookmarkStart w:id="4570" w:name="_Toc412218433"/>
      <w:bookmarkStart w:id="4571" w:name="_Toc412543719"/>
      <w:bookmarkStart w:id="4572" w:name="_Toc412551464"/>
      <w:bookmarkStart w:id="4573" w:name="_Toc412760334"/>
      <w:bookmarkStart w:id="4574" w:name="_Toc453143271"/>
      <w:bookmarkStart w:id="4575" w:name="_Ref469571169"/>
      <w:bookmarkStart w:id="4576" w:name="_Toc5978383"/>
      <w:bookmarkStart w:id="4577" w:name="_Toc113011798"/>
      <w:r w:rsidRPr="00575698">
        <w:t>Порядок проведения процедур</w:t>
      </w:r>
      <w:bookmarkEnd w:id="3981"/>
      <w:bookmarkEnd w:id="3982"/>
      <w:bookmarkEnd w:id="3983"/>
      <w:bookmarkEnd w:id="3984"/>
      <w:bookmarkEnd w:id="3985"/>
      <w:bookmarkEnd w:id="3986"/>
      <w:bookmarkEnd w:id="3987"/>
      <w:bookmarkEnd w:id="3988"/>
      <w:bookmarkEnd w:id="3989"/>
      <w:bookmarkEnd w:id="3990"/>
      <w:r w:rsidRPr="00575698">
        <w:t xml:space="preserve"> закуп</w:t>
      </w:r>
      <w:bookmarkEnd w:id="3991"/>
      <w:bookmarkEnd w:id="3992"/>
      <w:bookmarkEnd w:id="3993"/>
      <w:bookmarkEnd w:id="3994"/>
      <w:bookmarkEnd w:id="3995"/>
      <w:bookmarkEnd w:id="3996"/>
      <w:r w:rsidR="00C14AD3" w:rsidRPr="00575698">
        <w:t>ки</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7D6BE254" w14:textId="77777777" w:rsidR="008E09C3" w:rsidRPr="00575698" w:rsidRDefault="008E09C3" w:rsidP="00634ABE">
      <w:pPr>
        <w:pStyle w:val="2"/>
        <w:numPr>
          <w:ilvl w:val="0"/>
          <w:numId w:val="19"/>
        </w:numPr>
      </w:pPr>
      <w:bookmarkStart w:id="4578" w:name="_Toc408823058"/>
      <w:bookmarkStart w:id="4579" w:name="_Toc283764405"/>
      <w:bookmarkStart w:id="4580" w:name="_Toc368984187"/>
      <w:bookmarkStart w:id="4581" w:name="_Ref407269238"/>
      <w:bookmarkStart w:id="4582" w:name="_Toc407284726"/>
      <w:bookmarkStart w:id="4583" w:name="_Toc407291454"/>
      <w:bookmarkStart w:id="4584" w:name="_Toc407300254"/>
      <w:bookmarkStart w:id="4585" w:name="_Toc407296804"/>
      <w:bookmarkStart w:id="4586" w:name="_Toc409908739"/>
      <w:bookmarkStart w:id="4587" w:name="_Toc407714574"/>
      <w:bookmarkStart w:id="4588" w:name="_Toc407716739"/>
      <w:bookmarkStart w:id="4589" w:name="_Toc407722991"/>
      <w:bookmarkStart w:id="4590" w:name="_Toc407720421"/>
      <w:bookmarkStart w:id="4591" w:name="_Toc407992650"/>
      <w:bookmarkStart w:id="4592" w:name="_Toc407999078"/>
      <w:bookmarkStart w:id="4593" w:name="_Toc408003318"/>
      <w:bookmarkStart w:id="4594" w:name="_Toc408003561"/>
      <w:bookmarkStart w:id="4595" w:name="_Toc408004317"/>
      <w:bookmarkStart w:id="4596" w:name="_Toc408161558"/>
      <w:bookmarkStart w:id="4597" w:name="_Toc408439786"/>
      <w:bookmarkStart w:id="4598" w:name="_Toc408446892"/>
      <w:bookmarkStart w:id="4599" w:name="_Toc408447156"/>
      <w:bookmarkStart w:id="4600" w:name="_Toc408775979"/>
      <w:bookmarkStart w:id="4601" w:name="_Toc408779171"/>
      <w:bookmarkStart w:id="4602" w:name="_Toc408780771"/>
      <w:bookmarkStart w:id="4603" w:name="_Toc408840831"/>
      <w:bookmarkStart w:id="4604" w:name="_Toc408842256"/>
      <w:bookmarkStart w:id="4605" w:name="_Toc282982255"/>
      <w:bookmarkStart w:id="4606" w:name="_Toc409088692"/>
      <w:bookmarkStart w:id="4607" w:name="_Toc409088886"/>
      <w:bookmarkStart w:id="4608" w:name="_Toc409089579"/>
      <w:bookmarkStart w:id="4609" w:name="_Toc409090011"/>
      <w:bookmarkStart w:id="4610" w:name="_Toc409090466"/>
      <w:bookmarkStart w:id="4611" w:name="_Toc409113259"/>
      <w:bookmarkStart w:id="4612" w:name="_Toc409174041"/>
      <w:bookmarkStart w:id="4613" w:name="_Toc409174735"/>
      <w:bookmarkStart w:id="4614" w:name="_Toc409189135"/>
      <w:bookmarkStart w:id="4615" w:name="_Toc409198871"/>
      <w:bookmarkStart w:id="4616" w:name="_Toc283058569"/>
      <w:bookmarkStart w:id="4617" w:name="_Toc409204359"/>
      <w:bookmarkStart w:id="4618" w:name="_Toc409474762"/>
      <w:bookmarkStart w:id="4619" w:name="_Toc409528471"/>
      <w:bookmarkStart w:id="4620" w:name="_Toc409630174"/>
      <w:bookmarkStart w:id="4621" w:name="_Toc409703620"/>
      <w:bookmarkStart w:id="4622" w:name="_Toc409711784"/>
      <w:bookmarkStart w:id="4623" w:name="_Toc409715504"/>
      <w:bookmarkStart w:id="4624" w:name="_Toc409721521"/>
      <w:bookmarkStart w:id="4625" w:name="_Toc409720652"/>
      <w:bookmarkStart w:id="4626" w:name="_Toc409721739"/>
      <w:bookmarkStart w:id="4627" w:name="_Toc409807457"/>
      <w:bookmarkStart w:id="4628" w:name="_Toc409812176"/>
      <w:bookmarkStart w:id="4629" w:name="_Toc410902911"/>
      <w:bookmarkStart w:id="4630" w:name="_Toc410907922"/>
      <w:bookmarkStart w:id="4631" w:name="_Toc410908111"/>
      <w:bookmarkStart w:id="4632" w:name="_Toc410910904"/>
      <w:bookmarkStart w:id="4633" w:name="_Toc410911177"/>
      <w:bookmarkStart w:id="4634" w:name="_Toc410920275"/>
      <w:bookmarkStart w:id="4635" w:name="_Toc411279915"/>
      <w:bookmarkStart w:id="4636" w:name="_Toc411626641"/>
      <w:bookmarkStart w:id="4637" w:name="_Toc411632184"/>
      <w:bookmarkStart w:id="4638" w:name="_Toc411882092"/>
      <w:bookmarkStart w:id="4639" w:name="_Toc411941102"/>
      <w:bookmarkStart w:id="4640" w:name="_Toc285801551"/>
      <w:bookmarkStart w:id="4641" w:name="_Toc411949577"/>
      <w:bookmarkStart w:id="4642" w:name="_Toc412111218"/>
      <w:bookmarkStart w:id="4643" w:name="_Toc285977822"/>
      <w:bookmarkStart w:id="4644" w:name="_Toc412127985"/>
      <w:bookmarkStart w:id="4645" w:name="_Toc285999951"/>
      <w:bookmarkStart w:id="4646" w:name="_Toc412218434"/>
      <w:bookmarkStart w:id="4647" w:name="_Toc412543720"/>
      <w:bookmarkStart w:id="4648" w:name="_Toc412551465"/>
      <w:bookmarkStart w:id="4649" w:name="_Toc412760335"/>
      <w:bookmarkStart w:id="4650" w:name="_Toc453143272"/>
      <w:bookmarkStart w:id="4651" w:name="_Toc5978384"/>
      <w:bookmarkStart w:id="4652" w:name="_Toc113011799"/>
      <w:bookmarkEnd w:id="4578"/>
      <w:r w:rsidRPr="00575698">
        <w:t>О</w:t>
      </w:r>
      <w:bookmarkEnd w:id="4579"/>
      <w:r w:rsidRPr="00575698">
        <w:t>бщие положения</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2ED6A508" w14:textId="77777777" w:rsidR="00EA284A" w:rsidRPr="00575698" w:rsidRDefault="00F53EC2" w:rsidP="00634ABE">
      <w:pPr>
        <w:pStyle w:val="3"/>
        <w:numPr>
          <w:ilvl w:val="1"/>
          <w:numId w:val="19"/>
        </w:numPr>
        <w:ind w:left="1134"/>
      </w:pPr>
      <w:bookmarkStart w:id="4653" w:name="_Toc409474763"/>
      <w:bookmarkStart w:id="4654" w:name="_Toc409528472"/>
      <w:bookmarkStart w:id="4655" w:name="_Toc409630175"/>
      <w:bookmarkStart w:id="4656" w:name="_Toc409703621"/>
      <w:bookmarkStart w:id="4657" w:name="_Toc409711785"/>
      <w:bookmarkStart w:id="4658" w:name="_Toc409715505"/>
      <w:bookmarkStart w:id="4659" w:name="_Toc409721522"/>
      <w:bookmarkStart w:id="4660" w:name="_Toc409720653"/>
      <w:bookmarkStart w:id="4661" w:name="_Toc409721740"/>
      <w:bookmarkStart w:id="4662" w:name="_Toc409807458"/>
      <w:bookmarkStart w:id="4663" w:name="_Toc409812177"/>
      <w:bookmarkStart w:id="4664" w:name="_Toc283764406"/>
      <w:bookmarkStart w:id="4665" w:name="_Toc409908740"/>
      <w:bookmarkStart w:id="4666" w:name="_Toc410902912"/>
      <w:bookmarkStart w:id="4667" w:name="_Toc410907923"/>
      <w:bookmarkStart w:id="4668" w:name="_Toc410908112"/>
      <w:bookmarkStart w:id="4669" w:name="_Toc410910905"/>
      <w:bookmarkStart w:id="4670" w:name="_Toc410911178"/>
      <w:bookmarkStart w:id="4671" w:name="_Toc410920276"/>
      <w:bookmarkStart w:id="4672" w:name="_Toc411279916"/>
      <w:bookmarkStart w:id="4673" w:name="_Toc411626642"/>
      <w:bookmarkStart w:id="4674" w:name="_Toc411632185"/>
      <w:bookmarkStart w:id="4675" w:name="_Toc411882093"/>
      <w:bookmarkStart w:id="4676" w:name="_Toc411941103"/>
      <w:bookmarkStart w:id="4677" w:name="_Toc285801552"/>
      <w:bookmarkStart w:id="4678" w:name="_Toc411949578"/>
      <w:bookmarkStart w:id="4679" w:name="_Toc412111219"/>
      <w:bookmarkStart w:id="4680" w:name="_Toc285977823"/>
      <w:bookmarkStart w:id="4681" w:name="_Toc412127986"/>
      <w:bookmarkStart w:id="4682" w:name="_Toc285999952"/>
      <w:bookmarkStart w:id="4683" w:name="_Toc412218435"/>
      <w:bookmarkStart w:id="4684" w:name="_Toc412543721"/>
      <w:bookmarkStart w:id="4685" w:name="_Toc412551466"/>
      <w:bookmarkStart w:id="4686" w:name="_Toc412760336"/>
      <w:bookmarkStart w:id="4687" w:name="_Toc453143273"/>
      <w:bookmarkStart w:id="4688" w:name="_Toc5978385"/>
      <w:bookmarkStart w:id="4689" w:name="_Toc113011800"/>
      <w:bookmarkStart w:id="4690" w:name="_Toc368984188"/>
      <w:bookmarkStart w:id="4691" w:name="_Toc407284727"/>
      <w:bookmarkStart w:id="4692" w:name="_Toc407291455"/>
      <w:bookmarkStart w:id="4693" w:name="_Toc407300255"/>
      <w:bookmarkStart w:id="4694" w:name="_Toc407296805"/>
      <w:bookmarkStart w:id="4695" w:name="_Toc407714575"/>
      <w:bookmarkStart w:id="4696" w:name="_Toc407716740"/>
      <w:bookmarkStart w:id="4697" w:name="_Toc407722992"/>
      <w:bookmarkStart w:id="4698" w:name="_Toc407720422"/>
      <w:bookmarkStart w:id="4699" w:name="_Toc407992652"/>
      <w:bookmarkStart w:id="4700" w:name="_Toc407999080"/>
      <w:bookmarkStart w:id="4701" w:name="_Toc408003320"/>
      <w:bookmarkStart w:id="4702" w:name="_Toc408003563"/>
      <w:bookmarkStart w:id="4703" w:name="_Toc408004319"/>
      <w:bookmarkStart w:id="4704" w:name="_Toc408161560"/>
      <w:bookmarkStart w:id="4705" w:name="_Toc408439788"/>
      <w:bookmarkStart w:id="4706" w:name="_Toc408446893"/>
      <w:bookmarkStart w:id="4707" w:name="_Toc408447157"/>
      <w:bookmarkStart w:id="4708" w:name="_Toc408775980"/>
      <w:bookmarkStart w:id="4709" w:name="_Toc408779173"/>
      <w:bookmarkStart w:id="4710" w:name="_Toc408780772"/>
      <w:bookmarkStart w:id="4711" w:name="_Toc408840833"/>
      <w:bookmarkStart w:id="4712" w:name="_Toc408842258"/>
      <w:bookmarkStart w:id="4713" w:name="_Toc282982256"/>
      <w:bookmarkStart w:id="4714" w:name="_Toc409088693"/>
      <w:bookmarkStart w:id="4715" w:name="_Toc409088887"/>
      <w:bookmarkStart w:id="4716" w:name="_Toc409089580"/>
      <w:bookmarkStart w:id="4717" w:name="_Toc409090012"/>
      <w:bookmarkStart w:id="4718" w:name="_Toc409090467"/>
      <w:bookmarkStart w:id="4719" w:name="_Toc409113260"/>
      <w:bookmarkStart w:id="4720" w:name="_Toc409174042"/>
      <w:bookmarkStart w:id="4721" w:name="_Toc409174736"/>
      <w:bookmarkStart w:id="4722" w:name="_Toc409189136"/>
      <w:bookmarkStart w:id="4723" w:name="_Toc409198872"/>
      <w:bookmarkStart w:id="4724" w:name="_Toc283058570"/>
      <w:bookmarkStart w:id="4725" w:name="_Toc409204360"/>
      <w:r w:rsidRPr="00575698">
        <w:t>Объявление и проведение процедуры закупки</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7B85E8C3" w14:textId="5DE9868F" w:rsidR="00F53EC2" w:rsidRPr="00575698" w:rsidRDefault="00F53EC2" w:rsidP="00634ABE">
      <w:pPr>
        <w:pStyle w:val="4"/>
        <w:numPr>
          <w:ilvl w:val="2"/>
          <w:numId w:val="19"/>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w:t>
      </w:r>
      <w:r w:rsidR="003E089B">
        <w:t xml:space="preserve">одразделе </w:t>
      </w:r>
      <w:r w:rsidR="003E089B">
        <w:fldChar w:fldCharType="begin"/>
      </w:r>
      <w:r w:rsidR="003E089B">
        <w:instrText xml:space="preserve"> REF _Ref108443061 \r \h </w:instrText>
      </w:r>
      <w:r w:rsidR="003E089B">
        <w:fldChar w:fldCharType="separate"/>
      </w:r>
      <w:r w:rsidR="00233FEB">
        <w:t>3.3</w:t>
      </w:r>
      <w:r w:rsidR="003E089B">
        <w:fldChar w:fldCharType="end"/>
      </w:r>
      <w:r w:rsidR="00B74D88" w:rsidRPr="00575698">
        <w:t xml:space="preserve"> Положения)</w:t>
      </w:r>
      <w:r w:rsidRPr="00575698">
        <w:t>.</w:t>
      </w:r>
    </w:p>
    <w:p w14:paraId="5B3F7E45" w14:textId="77777777" w:rsidR="00F53EC2" w:rsidRPr="00575698" w:rsidRDefault="00F53EC2" w:rsidP="00634ABE">
      <w:pPr>
        <w:pStyle w:val="4"/>
        <w:numPr>
          <w:ilvl w:val="2"/>
          <w:numId w:val="19"/>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2DDBF99B" w14:textId="77777777" w:rsidR="00F53EC2" w:rsidRPr="00575698" w:rsidRDefault="00F53EC2" w:rsidP="00634ABE">
      <w:pPr>
        <w:pStyle w:val="4"/>
        <w:numPr>
          <w:ilvl w:val="2"/>
          <w:numId w:val="19"/>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6B036F4C" w14:textId="77777777" w:rsidR="00EA284A" w:rsidRPr="00575698" w:rsidRDefault="00F53EC2" w:rsidP="00634ABE">
      <w:pPr>
        <w:pStyle w:val="3"/>
        <w:numPr>
          <w:ilvl w:val="1"/>
          <w:numId w:val="19"/>
        </w:numPr>
        <w:ind w:left="1134"/>
      </w:pPr>
      <w:bookmarkStart w:id="4726" w:name="_Toc435079169"/>
      <w:bookmarkStart w:id="4727" w:name="_Toc435272161"/>
      <w:bookmarkStart w:id="4728" w:name="_Toc435272374"/>
      <w:bookmarkStart w:id="4729" w:name="_Toc441755101"/>
      <w:bookmarkStart w:id="4730" w:name="_Toc441755317"/>
      <w:bookmarkStart w:id="4731" w:name="_Toc441756769"/>
      <w:bookmarkStart w:id="4732" w:name="_Toc441756985"/>
      <w:bookmarkStart w:id="4733" w:name="_Toc441948314"/>
      <w:bookmarkStart w:id="4734" w:name="_Toc441948533"/>
      <w:bookmarkStart w:id="4735" w:name="_Toc409474765"/>
      <w:bookmarkStart w:id="4736" w:name="_Toc409528474"/>
      <w:bookmarkStart w:id="4737" w:name="_Toc409630177"/>
      <w:bookmarkStart w:id="4738" w:name="_Toc409703623"/>
      <w:bookmarkStart w:id="4739" w:name="_Toc409711787"/>
      <w:bookmarkStart w:id="4740" w:name="_Toc409715507"/>
      <w:bookmarkStart w:id="4741" w:name="_Toc409721524"/>
      <w:bookmarkStart w:id="4742" w:name="_Toc409720655"/>
      <w:bookmarkStart w:id="4743" w:name="_Toc409721742"/>
      <w:bookmarkStart w:id="4744" w:name="_Toc409807460"/>
      <w:bookmarkStart w:id="4745" w:name="_Toc409812179"/>
      <w:bookmarkStart w:id="4746" w:name="_Toc283764408"/>
      <w:bookmarkStart w:id="4747" w:name="_Toc409908742"/>
      <w:bookmarkStart w:id="4748" w:name="_Toc410902914"/>
      <w:bookmarkStart w:id="4749" w:name="_Toc410907925"/>
      <w:bookmarkStart w:id="4750" w:name="_Toc410908114"/>
      <w:bookmarkStart w:id="4751" w:name="_Toc410910907"/>
      <w:bookmarkStart w:id="4752" w:name="_Toc410911180"/>
      <w:bookmarkStart w:id="4753" w:name="_Toc410920278"/>
      <w:bookmarkStart w:id="4754" w:name="_Toc411279918"/>
      <w:bookmarkStart w:id="4755" w:name="_Toc411626644"/>
      <w:bookmarkStart w:id="4756" w:name="_Toc411632187"/>
      <w:bookmarkStart w:id="4757" w:name="_Toc411882095"/>
      <w:bookmarkStart w:id="4758" w:name="_Toc411941105"/>
      <w:bookmarkStart w:id="4759" w:name="_Toc285801554"/>
      <w:bookmarkStart w:id="4760" w:name="_Toc411949580"/>
      <w:bookmarkStart w:id="4761" w:name="_Toc412111221"/>
      <w:bookmarkStart w:id="4762" w:name="_Toc285977825"/>
      <w:bookmarkStart w:id="4763" w:name="_Toc412127988"/>
      <w:bookmarkStart w:id="4764" w:name="_Toc285999954"/>
      <w:bookmarkStart w:id="4765" w:name="_Toc412218437"/>
      <w:bookmarkStart w:id="4766" w:name="_Toc412543723"/>
      <w:bookmarkStart w:id="4767" w:name="_Toc412551468"/>
      <w:bookmarkStart w:id="4768" w:name="_Toc412760338"/>
      <w:bookmarkStart w:id="4769" w:name="_Toc453143274"/>
      <w:bookmarkStart w:id="4770" w:name="_Ref491350049"/>
      <w:bookmarkStart w:id="4771" w:name="_Ref491350213"/>
      <w:bookmarkStart w:id="4772" w:name="_Ref491350286"/>
      <w:bookmarkStart w:id="4773" w:name="_Toc5978386"/>
      <w:bookmarkStart w:id="4774" w:name="_Toc113011801"/>
      <w:bookmarkEnd w:id="4726"/>
      <w:bookmarkEnd w:id="4727"/>
      <w:bookmarkEnd w:id="4728"/>
      <w:bookmarkEnd w:id="4729"/>
      <w:bookmarkEnd w:id="4730"/>
      <w:bookmarkEnd w:id="4731"/>
      <w:bookmarkEnd w:id="4732"/>
      <w:bookmarkEnd w:id="4733"/>
      <w:bookmarkEnd w:id="4734"/>
      <w:r w:rsidRPr="00575698">
        <w:t xml:space="preserve">Представление </w:t>
      </w:r>
      <w:r w:rsidR="00C31FEC" w:rsidRPr="00575698">
        <w:t xml:space="preserve">извещения, </w:t>
      </w:r>
      <w:r w:rsidRPr="00575698">
        <w:t>документации о закупке</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7DD19517" w14:textId="77777777" w:rsidR="00F53EC2" w:rsidRPr="00575698" w:rsidRDefault="002A6752" w:rsidP="00634ABE">
      <w:pPr>
        <w:pStyle w:val="4"/>
        <w:numPr>
          <w:ilvl w:val="2"/>
          <w:numId w:val="19"/>
        </w:numPr>
      </w:pPr>
      <w:bookmarkStart w:id="4775"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233FEB">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75"/>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3A77C8">
        <w:t>, упрощенной закупки</w:t>
      </w:r>
      <w:r w:rsidR="00174B5D" w:rsidRPr="00575698">
        <w:t xml:space="preserve"> нормы настоящего подраздела применяются относительно извещения.</w:t>
      </w:r>
    </w:p>
    <w:p w14:paraId="6C519581" w14:textId="77777777" w:rsidR="00F53EC2" w:rsidRPr="00575698" w:rsidRDefault="00F53EC2" w:rsidP="00634ABE">
      <w:pPr>
        <w:pStyle w:val="4"/>
        <w:numPr>
          <w:ilvl w:val="2"/>
          <w:numId w:val="19"/>
        </w:numPr>
      </w:pPr>
      <w:bookmarkStart w:id="4776"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76"/>
    </w:p>
    <w:p w14:paraId="10E16356" w14:textId="77777777" w:rsidR="00F53EC2" w:rsidRPr="00575698" w:rsidRDefault="00F53EC2" w:rsidP="00634ABE">
      <w:pPr>
        <w:pStyle w:val="4"/>
        <w:numPr>
          <w:ilvl w:val="2"/>
          <w:numId w:val="19"/>
        </w:numPr>
      </w:pPr>
      <w:bookmarkStart w:id="4777"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233FEB">
        <w:t>3.1.1</w:t>
      </w:r>
      <w:r w:rsidR="00006861" w:rsidRPr="00951A70">
        <w:fldChar w:fldCharType="end"/>
      </w:r>
      <w:r w:rsidR="00250DAD" w:rsidRPr="00575698">
        <w:t xml:space="preserve"> Положения</w:t>
      </w:r>
      <w:r w:rsidR="00E830D0" w:rsidRPr="00575698">
        <w:t>.</w:t>
      </w:r>
      <w:bookmarkEnd w:id="4777"/>
    </w:p>
    <w:p w14:paraId="31AC9C41" w14:textId="77777777" w:rsidR="008E5947" w:rsidRPr="00575698" w:rsidRDefault="008E5947" w:rsidP="00634ABE">
      <w:pPr>
        <w:pStyle w:val="4"/>
        <w:numPr>
          <w:ilvl w:val="2"/>
          <w:numId w:val="19"/>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233FEB">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233FEB">
        <w:t>3.3.4</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45F3446D" w14:textId="77777777" w:rsidR="00F53EC2" w:rsidRPr="00575698" w:rsidRDefault="00F53EC2" w:rsidP="00634ABE">
      <w:pPr>
        <w:pStyle w:val="4"/>
        <w:numPr>
          <w:ilvl w:val="2"/>
          <w:numId w:val="19"/>
        </w:numPr>
      </w:pPr>
      <w:bookmarkStart w:id="4778"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233FEB">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233FEB">
        <w:t>11.2.3</w:t>
      </w:r>
      <w:r w:rsidR="00006861" w:rsidRPr="00951A70">
        <w:fldChar w:fldCharType="end"/>
      </w:r>
      <w:r w:rsidR="002479D6" w:rsidRPr="00575698">
        <w:t xml:space="preserve"> Положения</w:t>
      </w:r>
      <w:r w:rsidRPr="00575698">
        <w:t>.</w:t>
      </w:r>
      <w:bookmarkEnd w:id="4778"/>
    </w:p>
    <w:p w14:paraId="2094E922" w14:textId="77777777" w:rsidR="002A6752" w:rsidRPr="00575698" w:rsidRDefault="002A6752" w:rsidP="00634ABE">
      <w:pPr>
        <w:pStyle w:val="4"/>
        <w:numPr>
          <w:ilvl w:val="2"/>
          <w:numId w:val="19"/>
        </w:numPr>
      </w:pPr>
      <w:bookmarkStart w:id="4779"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79"/>
    </w:p>
    <w:p w14:paraId="0BC08789" w14:textId="77777777" w:rsidR="00EA284A" w:rsidRPr="00575698" w:rsidRDefault="00F53EC2" w:rsidP="00634ABE">
      <w:pPr>
        <w:pStyle w:val="3"/>
        <w:numPr>
          <w:ilvl w:val="1"/>
          <w:numId w:val="19"/>
        </w:numPr>
        <w:ind w:left="1134"/>
      </w:pPr>
      <w:bookmarkStart w:id="4780" w:name="_Ref106627263"/>
      <w:bookmarkStart w:id="4781" w:name="_Toc113011802"/>
      <w:bookmarkStart w:id="4782" w:name="_Toc409474766"/>
      <w:bookmarkStart w:id="4783" w:name="_Toc409528475"/>
      <w:bookmarkStart w:id="4784" w:name="_Toc409630178"/>
      <w:bookmarkStart w:id="4785" w:name="_Toc409703624"/>
      <w:bookmarkStart w:id="4786" w:name="_Toc409711788"/>
      <w:bookmarkStart w:id="4787" w:name="_Toc409715508"/>
      <w:bookmarkStart w:id="4788" w:name="_Toc409721525"/>
      <w:bookmarkStart w:id="4789" w:name="_Toc409720656"/>
      <w:bookmarkStart w:id="4790" w:name="_Toc409721743"/>
      <w:bookmarkStart w:id="4791" w:name="_Toc409807461"/>
      <w:bookmarkStart w:id="4792" w:name="_Toc409812180"/>
      <w:bookmarkStart w:id="4793" w:name="_Toc283764409"/>
      <w:bookmarkStart w:id="4794" w:name="_Toc409908743"/>
      <w:bookmarkStart w:id="4795" w:name="_Toc410902915"/>
      <w:bookmarkStart w:id="4796" w:name="_Toc410907926"/>
      <w:bookmarkStart w:id="4797" w:name="_Toc410908115"/>
      <w:bookmarkStart w:id="4798" w:name="_Toc410910908"/>
      <w:bookmarkStart w:id="4799" w:name="_Toc410911181"/>
      <w:bookmarkStart w:id="4800" w:name="_Toc410920279"/>
      <w:bookmarkStart w:id="4801" w:name="_Toc411279919"/>
      <w:bookmarkStart w:id="4802" w:name="_Toc411626645"/>
      <w:bookmarkStart w:id="4803" w:name="_Toc411632188"/>
      <w:bookmarkStart w:id="4804" w:name="_Toc411882096"/>
      <w:bookmarkStart w:id="4805" w:name="_Toc411941106"/>
      <w:bookmarkStart w:id="4806" w:name="_Toc285801555"/>
      <w:bookmarkStart w:id="4807" w:name="_Toc411949581"/>
      <w:bookmarkStart w:id="4808" w:name="_Toc412111222"/>
      <w:bookmarkStart w:id="4809" w:name="_Toc285977826"/>
      <w:bookmarkStart w:id="4810" w:name="_Toc412127989"/>
      <w:bookmarkStart w:id="4811" w:name="_Toc285999955"/>
      <w:bookmarkStart w:id="4812" w:name="_Toc412218438"/>
      <w:bookmarkStart w:id="4813" w:name="_Toc412543724"/>
      <w:bookmarkStart w:id="4814" w:name="_Toc412551469"/>
      <w:bookmarkStart w:id="4815" w:name="_Toc412760339"/>
      <w:bookmarkStart w:id="4816" w:name="_Toc453143275"/>
      <w:bookmarkStart w:id="4817" w:name="_Toc5978387"/>
      <w:r w:rsidRPr="00575698">
        <w:t>Антидемпинговые меры</w:t>
      </w:r>
      <w:bookmarkEnd w:id="4780"/>
      <w:bookmarkEnd w:id="4781"/>
      <w:r w:rsidRPr="00575698">
        <w:t xml:space="preserve"> </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741C3F80" w14:textId="77777777" w:rsidR="00F53EC2" w:rsidRPr="00575698" w:rsidRDefault="00F53EC2" w:rsidP="00634ABE">
      <w:pPr>
        <w:pStyle w:val="4"/>
        <w:numPr>
          <w:ilvl w:val="2"/>
          <w:numId w:val="19"/>
        </w:numPr>
      </w:pPr>
      <w:bookmarkStart w:id="4818"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818"/>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233FEB">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7ABCFC32" w14:textId="674F2E50" w:rsidR="00F53EC2" w:rsidRPr="00575698" w:rsidRDefault="00F53EC2" w:rsidP="001763A1">
      <w:pPr>
        <w:pStyle w:val="4"/>
        <w:numPr>
          <w:ilvl w:val="2"/>
          <w:numId w:val="19"/>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в порядке, установленном в </w:t>
      </w:r>
      <w:r w:rsidR="007C0302" w:rsidRPr="00575698">
        <w:t xml:space="preserve">извещении, </w:t>
      </w:r>
      <w:r w:rsidRPr="00575698">
        <w:t xml:space="preserve">документации о закупке. В случае если </w:t>
      </w:r>
      <w:r w:rsidR="00B6217F" w:rsidRPr="001763A1">
        <w:t xml:space="preserve">в извещении, документации о закупке было установлено требование о предоставлении обеспечения исполнения договора до его заключения </w:t>
      </w:r>
      <w:r w:rsidR="00B6217F">
        <w:t xml:space="preserve">и </w:t>
      </w:r>
      <w:r w:rsidRPr="00575698">
        <w:t>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3F23FD2E" w14:textId="77777777" w:rsidR="00F53EC2" w:rsidRPr="00575698" w:rsidRDefault="00F53EC2" w:rsidP="00634ABE">
      <w:pPr>
        <w:pStyle w:val="4"/>
        <w:numPr>
          <w:ilvl w:val="2"/>
          <w:numId w:val="19"/>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233FEB">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62B4A0A8" w14:textId="77777777" w:rsidR="00EA284A" w:rsidRPr="00575698" w:rsidRDefault="00F53EC2" w:rsidP="00634ABE">
      <w:pPr>
        <w:pStyle w:val="3"/>
        <w:numPr>
          <w:ilvl w:val="1"/>
          <w:numId w:val="19"/>
        </w:numPr>
        <w:ind w:left="1134"/>
      </w:pPr>
      <w:bookmarkStart w:id="4819" w:name="_Toc409474767"/>
      <w:bookmarkStart w:id="4820" w:name="_Toc409528476"/>
      <w:bookmarkStart w:id="4821" w:name="_Toc409630179"/>
      <w:bookmarkStart w:id="4822" w:name="_Toc409703625"/>
      <w:bookmarkStart w:id="4823" w:name="_Toc409711789"/>
      <w:bookmarkStart w:id="4824" w:name="_Toc409715509"/>
      <w:bookmarkStart w:id="4825" w:name="_Toc409721526"/>
      <w:bookmarkStart w:id="4826" w:name="_Toc409720657"/>
      <w:bookmarkStart w:id="4827" w:name="_Toc409721744"/>
      <w:bookmarkStart w:id="4828" w:name="_Toc409807462"/>
      <w:bookmarkStart w:id="4829" w:name="_Toc409812181"/>
      <w:bookmarkStart w:id="4830" w:name="_Toc283764410"/>
      <w:bookmarkStart w:id="4831" w:name="_Toc409908744"/>
      <w:bookmarkStart w:id="4832" w:name="_Toc410902916"/>
      <w:bookmarkStart w:id="4833" w:name="_Toc410907927"/>
      <w:bookmarkStart w:id="4834" w:name="_Toc410908116"/>
      <w:bookmarkStart w:id="4835" w:name="_Toc410910909"/>
      <w:bookmarkStart w:id="4836" w:name="_Toc410911182"/>
      <w:bookmarkStart w:id="4837" w:name="_Toc410920280"/>
      <w:bookmarkStart w:id="4838" w:name="_Toc411279920"/>
      <w:bookmarkStart w:id="4839" w:name="_Toc411626646"/>
      <w:bookmarkStart w:id="4840" w:name="_Toc411632189"/>
      <w:bookmarkStart w:id="4841" w:name="_Toc411882097"/>
      <w:bookmarkStart w:id="4842" w:name="_Toc411941107"/>
      <w:bookmarkStart w:id="4843" w:name="_Toc285801556"/>
      <w:bookmarkStart w:id="4844" w:name="_Toc411949582"/>
      <w:bookmarkStart w:id="4845" w:name="_Toc412111223"/>
      <w:bookmarkStart w:id="4846" w:name="_Toc285977827"/>
      <w:bookmarkStart w:id="4847" w:name="_Toc412127990"/>
      <w:bookmarkStart w:id="4848" w:name="_Toc285999956"/>
      <w:bookmarkStart w:id="4849" w:name="_Toc412218439"/>
      <w:bookmarkStart w:id="4850" w:name="_Toc412543725"/>
      <w:bookmarkStart w:id="4851" w:name="_Toc412551470"/>
      <w:bookmarkStart w:id="4852" w:name="_Toc412760340"/>
      <w:bookmarkStart w:id="4853" w:name="_Toc453143276"/>
      <w:bookmarkStart w:id="4854" w:name="_Toc5978388"/>
      <w:bookmarkStart w:id="4855" w:name="_Toc113011803"/>
      <w:r w:rsidRPr="00575698">
        <w:t>Расходы участника</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468429CB" w14:textId="77777777" w:rsidR="00F53EC2" w:rsidRPr="00575698" w:rsidRDefault="00F53EC2" w:rsidP="00634ABE">
      <w:pPr>
        <w:pStyle w:val="4"/>
        <w:numPr>
          <w:ilvl w:val="2"/>
          <w:numId w:val="19"/>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574425A4" w14:textId="77777777" w:rsidR="00F53EC2" w:rsidRPr="00575698" w:rsidRDefault="00F53EC2" w:rsidP="00634ABE">
      <w:pPr>
        <w:pStyle w:val="4"/>
        <w:numPr>
          <w:ilvl w:val="2"/>
          <w:numId w:val="19"/>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64D6B2" w14:textId="77777777" w:rsidR="00EA284A" w:rsidRPr="00575698" w:rsidRDefault="00F53EC2" w:rsidP="00634ABE">
      <w:pPr>
        <w:pStyle w:val="3"/>
        <w:numPr>
          <w:ilvl w:val="1"/>
          <w:numId w:val="19"/>
        </w:numPr>
        <w:ind w:left="1134"/>
      </w:pPr>
      <w:bookmarkStart w:id="4856" w:name="_Toc409474768"/>
      <w:bookmarkStart w:id="4857" w:name="_Toc409528477"/>
      <w:bookmarkStart w:id="4858" w:name="_Toc409630180"/>
      <w:bookmarkStart w:id="4859" w:name="_Toc409703626"/>
      <w:bookmarkStart w:id="4860" w:name="_Toc409711790"/>
      <w:bookmarkStart w:id="4861" w:name="_Toc409715510"/>
      <w:bookmarkStart w:id="4862" w:name="_Toc409721527"/>
      <w:bookmarkStart w:id="4863" w:name="_Toc409720658"/>
      <w:bookmarkStart w:id="4864" w:name="_Toc409721745"/>
      <w:bookmarkStart w:id="4865" w:name="_Toc409807463"/>
      <w:bookmarkStart w:id="4866" w:name="_Toc409812182"/>
      <w:bookmarkStart w:id="4867" w:name="_Toc283764411"/>
      <w:bookmarkStart w:id="4868" w:name="_Toc409908745"/>
      <w:bookmarkStart w:id="4869" w:name="_Toc410902917"/>
      <w:bookmarkStart w:id="4870" w:name="_Toc410907928"/>
      <w:bookmarkStart w:id="4871" w:name="_Toc410908117"/>
      <w:bookmarkStart w:id="4872" w:name="_Toc410910910"/>
      <w:bookmarkStart w:id="4873" w:name="_Toc410911183"/>
      <w:bookmarkStart w:id="4874" w:name="_Toc410920281"/>
      <w:bookmarkStart w:id="4875" w:name="_Toc411279921"/>
      <w:bookmarkStart w:id="4876" w:name="_Toc411626647"/>
      <w:bookmarkStart w:id="4877" w:name="_Toc411632190"/>
      <w:bookmarkStart w:id="4878" w:name="_Toc411882098"/>
      <w:bookmarkStart w:id="4879" w:name="_Toc411941108"/>
      <w:bookmarkStart w:id="4880" w:name="_Toc285801557"/>
      <w:bookmarkStart w:id="4881" w:name="_Toc411949583"/>
      <w:bookmarkStart w:id="4882" w:name="_Toc412111224"/>
      <w:bookmarkStart w:id="4883" w:name="_Toc285977828"/>
      <w:bookmarkStart w:id="4884" w:name="_Toc412127991"/>
      <w:bookmarkStart w:id="4885" w:name="_Toc285999957"/>
      <w:bookmarkStart w:id="4886" w:name="_Toc412218440"/>
      <w:bookmarkStart w:id="4887" w:name="_Toc412543726"/>
      <w:bookmarkStart w:id="4888" w:name="_Toc412551471"/>
      <w:bookmarkStart w:id="4889" w:name="_Toc412760341"/>
      <w:bookmarkStart w:id="4890" w:name="_Toc453143277"/>
      <w:bookmarkStart w:id="4891" w:name="_Toc5978389"/>
      <w:bookmarkStart w:id="4892" w:name="_Toc113011804"/>
      <w:r w:rsidRPr="00575698">
        <w:t>Привлечение экспертов в ходе проведения закупок</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738D6DDC" w14:textId="77777777" w:rsidR="00EA284A" w:rsidRPr="00575698" w:rsidRDefault="00DB4501" w:rsidP="00634ABE">
      <w:pPr>
        <w:pStyle w:val="4"/>
        <w:keepNext/>
        <w:numPr>
          <w:ilvl w:val="2"/>
          <w:numId w:val="19"/>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233FEB">
        <w:t>22.2.1</w:t>
      </w:r>
      <w:r w:rsidR="00006861" w:rsidRPr="00951A70">
        <w:fldChar w:fldCharType="end"/>
      </w:r>
      <w:r w:rsidR="002761D5" w:rsidRPr="00575698">
        <w:t xml:space="preserve"> Положения) </w:t>
      </w:r>
      <w:r w:rsidR="00F53EC2" w:rsidRPr="00575698">
        <w:t>в следующих случаях:</w:t>
      </w:r>
    </w:p>
    <w:p w14:paraId="13BC933A" w14:textId="77777777" w:rsidR="00F53EC2" w:rsidRPr="00575698" w:rsidRDefault="00F53EC2" w:rsidP="00634ABE">
      <w:pPr>
        <w:pStyle w:val="5"/>
        <w:numPr>
          <w:ilvl w:val="3"/>
          <w:numId w:val="19"/>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4468C6C0" w14:textId="77777777" w:rsidR="00F53EC2" w:rsidRPr="00575698" w:rsidRDefault="00F53EC2" w:rsidP="00634ABE">
      <w:pPr>
        <w:pStyle w:val="5"/>
        <w:numPr>
          <w:ilvl w:val="3"/>
          <w:numId w:val="19"/>
        </w:numPr>
      </w:pPr>
      <w:r w:rsidRPr="00575698">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029D93D0" w14:textId="77777777" w:rsidR="00F53EC2" w:rsidRPr="00575698" w:rsidRDefault="00F53EC2" w:rsidP="00634ABE">
      <w:pPr>
        <w:pStyle w:val="5"/>
        <w:numPr>
          <w:ilvl w:val="3"/>
          <w:numId w:val="19"/>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723C40CA" w14:textId="77777777" w:rsidR="00F53EC2" w:rsidRPr="00575698" w:rsidRDefault="00F53EC2" w:rsidP="00634ABE">
      <w:pPr>
        <w:pStyle w:val="5"/>
        <w:numPr>
          <w:ilvl w:val="3"/>
          <w:numId w:val="19"/>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0C8E885D" w14:textId="77777777" w:rsidR="00F53EC2" w:rsidRPr="00575698" w:rsidRDefault="00F53EC2" w:rsidP="00634ABE">
      <w:pPr>
        <w:pStyle w:val="4"/>
        <w:numPr>
          <w:ilvl w:val="2"/>
          <w:numId w:val="19"/>
        </w:numPr>
      </w:pPr>
      <w:bookmarkStart w:id="4893"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93"/>
    </w:p>
    <w:p w14:paraId="53120F75" w14:textId="77777777" w:rsidR="00F53EC2" w:rsidRPr="00575698" w:rsidRDefault="00F53EC2" w:rsidP="00634ABE">
      <w:pPr>
        <w:pStyle w:val="4"/>
        <w:numPr>
          <w:ilvl w:val="2"/>
          <w:numId w:val="19"/>
        </w:numPr>
      </w:pPr>
      <w:bookmarkStart w:id="4894"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94"/>
    </w:p>
    <w:p w14:paraId="76E7D3C4" w14:textId="77777777" w:rsidR="00EA284A" w:rsidRPr="00575698" w:rsidRDefault="00F53EC2" w:rsidP="00634ABE">
      <w:pPr>
        <w:pStyle w:val="3"/>
        <w:numPr>
          <w:ilvl w:val="1"/>
          <w:numId w:val="19"/>
        </w:numPr>
        <w:ind w:left="1134"/>
      </w:pPr>
      <w:bookmarkStart w:id="4895" w:name="_Toc409474769"/>
      <w:bookmarkStart w:id="4896" w:name="_Toc409528478"/>
      <w:bookmarkStart w:id="4897" w:name="_Toc409630181"/>
      <w:bookmarkStart w:id="4898" w:name="_Toc409703627"/>
      <w:bookmarkStart w:id="4899" w:name="_Toc409711791"/>
      <w:bookmarkStart w:id="4900" w:name="_Toc409715511"/>
      <w:bookmarkStart w:id="4901" w:name="_Toc409721528"/>
      <w:bookmarkStart w:id="4902" w:name="_Toc409720659"/>
      <w:bookmarkStart w:id="4903" w:name="_Toc409721746"/>
      <w:bookmarkStart w:id="4904" w:name="_Toc409807464"/>
      <w:bookmarkStart w:id="4905" w:name="_Toc409812183"/>
      <w:bookmarkStart w:id="4906" w:name="_Toc283764412"/>
      <w:bookmarkStart w:id="4907" w:name="_Toc409908746"/>
      <w:bookmarkStart w:id="4908" w:name="_Toc410902918"/>
      <w:bookmarkStart w:id="4909" w:name="_Toc410907929"/>
      <w:bookmarkStart w:id="4910" w:name="_Toc410908118"/>
      <w:bookmarkStart w:id="4911" w:name="_Toc410910911"/>
      <w:bookmarkStart w:id="4912" w:name="_Toc410911184"/>
      <w:bookmarkStart w:id="4913" w:name="_Toc410920282"/>
      <w:bookmarkStart w:id="4914" w:name="_Toc411279922"/>
      <w:bookmarkStart w:id="4915" w:name="_Toc411626648"/>
      <w:bookmarkStart w:id="4916" w:name="_Toc411632191"/>
      <w:bookmarkStart w:id="4917" w:name="_Toc411882099"/>
      <w:bookmarkStart w:id="4918" w:name="_Toc411941109"/>
      <w:bookmarkStart w:id="4919" w:name="_Toc285801558"/>
      <w:bookmarkStart w:id="4920" w:name="_Toc411949584"/>
      <w:bookmarkStart w:id="4921" w:name="_Toc412111225"/>
      <w:bookmarkStart w:id="4922" w:name="_Toc285977829"/>
      <w:bookmarkStart w:id="4923" w:name="_Toc412127992"/>
      <w:bookmarkStart w:id="4924" w:name="_Toc285999958"/>
      <w:bookmarkStart w:id="4925" w:name="_Toc412218441"/>
      <w:bookmarkStart w:id="4926" w:name="_Toc412543727"/>
      <w:bookmarkStart w:id="4927" w:name="_Toc412551472"/>
      <w:bookmarkStart w:id="4928" w:name="_Toc412760342"/>
      <w:bookmarkStart w:id="4929" w:name="_Toc453143278"/>
      <w:bookmarkStart w:id="4930" w:name="_Toc5978390"/>
      <w:bookmarkStart w:id="4931" w:name="_Toc113011805"/>
      <w:r w:rsidRPr="00575698">
        <w:t>Поставщик и изменение его статуса в ходе процедуры закупки</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36B4055B" w14:textId="77777777" w:rsidR="00F53EC2" w:rsidRPr="00575698" w:rsidRDefault="00F53EC2" w:rsidP="00634ABE">
      <w:pPr>
        <w:pStyle w:val="4"/>
        <w:keepNext/>
        <w:numPr>
          <w:ilvl w:val="2"/>
          <w:numId w:val="19"/>
        </w:numPr>
      </w:pPr>
      <w:r w:rsidRPr="00575698">
        <w:t>Поставщик, в зависимости от стадии проведения процедуры закупки и своих действий, может приобретать следующие статусы:</w:t>
      </w:r>
    </w:p>
    <w:p w14:paraId="333E5757" w14:textId="77777777" w:rsidR="00F53EC2" w:rsidRPr="00575698" w:rsidRDefault="00F53EC2" w:rsidP="00634ABE">
      <w:pPr>
        <w:pStyle w:val="5"/>
        <w:numPr>
          <w:ilvl w:val="3"/>
          <w:numId w:val="19"/>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79A971EE" w14:textId="77777777" w:rsidR="00F53EC2" w:rsidRPr="00575698" w:rsidRDefault="00F53EC2" w:rsidP="00634ABE">
      <w:pPr>
        <w:pStyle w:val="5"/>
        <w:numPr>
          <w:ilvl w:val="3"/>
          <w:numId w:val="19"/>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7484A2AE" w14:textId="77777777" w:rsidR="00F53EC2" w:rsidRPr="00575698" w:rsidRDefault="00F53EC2" w:rsidP="00634ABE">
      <w:pPr>
        <w:pStyle w:val="5"/>
        <w:numPr>
          <w:ilvl w:val="3"/>
          <w:numId w:val="19"/>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1F61EAB8" w14:textId="77777777" w:rsidR="00F53EC2" w:rsidRPr="00575698" w:rsidRDefault="00F53EC2" w:rsidP="00634ABE">
      <w:pPr>
        <w:pStyle w:val="5"/>
        <w:numPr>
          <w:ilvl w:val="3"/>
          <w:numId w:val="19"/>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0A7651EA" w14:textId="77777777" w:rsidR="00F53EC2" w:rsidRPr="00575698" w:rsidRDefault="00F53EC2" w:rsidP="00634ABE">
      <w:pPr>
        <w:pStyle w:val="5"/>
        <w:numPr>
          <w:ilvl w:val="3"/>
          <w:numId w:val="19"/>
        </w:numPr>
      </w:pPr>
      <w:r w:rsidRPr="00575698">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783132E7" w14:textId="77777777" w:rsidR="00F53EC2" w:rsidRPr="00575698" w:rsidRDefault="00F53EC2" w:rsidP="00634ABE">
      <w:pPr>
        <w:pStyle w:val="4"/>
        <w:numPr>
          <w:ilvl w:val="2"/>
          <w:numId w:val="19"/>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127AD144" w14:textId="77777777" w:rsidR="00F53EC2" w:rsidRPr="00575698" w:rsidRDefault="00F53EC2" w:rsidP="00634ABE">
      <w:pPr>
        <w:pStyle w:val="4"/>
        <w:numPr>
          <w:ilvl w:val="2"/>
          <w:numId w:val="19"/>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CBACF3C" w14:textId="77777777" w:rsidR="00EA284A" w:rsidRPr="00575698" w:rsidRDefault="00F53EC2" w:rsidP="00634ABE">
      <w:pPr>
        <w:pStyle w:val="3"/>
        <w:numPr>
          <w:ilvl w:val="1"/>
          <w:numId w:val="19"/>
        </w:numPr>
        <w:ind w:left="1134"/>
      </w:pPr>
      <w:bookmarkStart w:id="4932" w:name="_Toc409474770"/>
      <w:bookmarkStart w:id="4933" w:name="_Toc409528479"/>
      <w:bookmarkStart w:id="4934" w:name="_Toc409630182"/>
      <w:bookmarkStart w:id="4935" w:name="_Toc409703628"/>
      <w:bookmarkStart w:id="4936" w:name="_Toc409711792"/>
      <w:bookmarkStart w:id="4937" w:name="_Toc409715512"/>
      <w:bookmarkStart w:id="4938" w:name="_Toc409721529"/>
      <w:bookmarkStart w:id="4939" w:name="_Toc409720660"/>
      <w:bookmarkStart w:id="4940" w:name="_Toc409721747"/>
      <w:bookmarkStart w:id="4941" w:name="_Toc409807465"/>
      <w:bookmarkStart w:id="4942" w:name="_Toc409812184"/>
      <w:bookmarkStart w:id="4943" w:name="_Toc283764413"/>
      <w:bookmarkStart w:id="4944" w:name="_Toc409908747"/>
      <w:bookmarkStart w:id="4945" w:name="_Ref410811227"/>
      <w:bookmarkStart w:id="4946" w:name="_Ref410848676"/>
      <w:bookmarkStart w:id="4947" w:name="_Ref410849085"/>
      <w:bookmarkStart w:id="4948" w:name="_Toc410902919"/>
      <w:bookmarkStart w:id="4949" w:name="_Toc410907930"/>
      <w:bookmarkStart w:id="4950" w:name="_Toc410908119"/>
      <w:bookmarkStart w:id="4951" w:name="_Toc410910912"/>
      <w:bookmarkStart w:id="4952" w:name="_Toc410911185"/>
      <w:bookmarkStart w:id="4953" w:name="_Toc410920283"/>
      <w:bookmarkStart w:id="4954" w:name="_Toc411279923"/>
      <w:bookmarkStart w:id="4955" w:name="_Toc411626649"/>
      <w:bookmarkStart w:id="4956" w:name="_Toc411632192"/>
      <w:bookmarkStart w:id="4957" w:name="_Toc411882100"/>
      <w:bookmarkStart w:id="4958" w:name="_Toc411941110"/>
      <w:bookmarkStart w:id="4959" w:name="_Toc285801559"/>
      <w:bookmarkStart w:id="4960" w:name="_Toc411949585"/>
      <w:bookmarkStart w:id="4961" w:name="_Toc412111226"/>
      <w:bookmarkStart w:id="4962" w:name="_Toc285977830"/>
      <w:bookmarkStart w:id="4963" w:name="_Toc412127993"/>
      <w:bookmarkStart w:id="4964" w:name="_Toc285999959"/>
      <w:bookmarkStart w:id="4965" w:name="_Toc412218442"/>
      <w:bookmarkStart w:id="4966" w:name="_Toc412543728"/>
      <w:bookmarkStart w:id="4967" w:name="_Toc412551473"/>
      <w:bookmarkStart w:id="4968" w:name="_Toc412760343"/>
      <w:bookmarkStart w:id="4969" w:name="_Toc453143279"/>
      <w:bookmarkStart w:id="4970" w:name="_Ref474853299"/>
      <w:bookmarkStart w:id="4971" w:name="_Toc5978391"/>
      <w:bookmarkStart w:id="4972" w:name="_Toc113011806"/>
      <w:r w:rsidRPr="00575698">
        <w:t>Отстранение участника</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5ACE6BE" w14:textId="77777777" w:rsidR="00F53EC2" w:rsidRPr="00575698" w:rsidRDefault="00F53EC2" w:rsidP="00634ABE">
      <w:pPr>
        <w:pStyle w:val="4"/>
        <w:keepNext/>
        <w:numPr>
          <w:ilvl w:val="2"/>
          <w:numId w:val="19"/>
        </w:numPr>
      </w:pPr>
      <w:r w:rsidRPr="00575698">
        <w:t>В любой момент вплоть до подписания договора ЗК должна отстранить участника от дальнейшего участия в закупке в случаях:</w:t>
      </w:r>
    </w:p>
    <w:p w14:paraId="051CFED6" w14:textId="77777777" w:rsidR="00F53EC2" w:rsidRPr="00575698" w:rsidRDefault="00F53EC2" w:rsidP="00634ABE">
      <w:pPr>
        <w:pStyle w:val="5"/>
        <w:numPr>
          <w:ilvl w:val="3"/>
          <w:numId w:val="19"/>
        </w:numPr>
      </w:pPr>
      <w:bookmarkStart w:id="4973"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73"/>
    </w:p>
    <w:p w14:paraId="44691C4D" w14:textId="77777777" w:rsidR="00B80DC3" w:rsidRPr="00575698" w:rsidRDefault="00F53EC2" w:rsidP="00634ABE">
      <w:pPr>
        <w:pStyle w:val="5"/>
        <w:numPr>
          <w:ilvl w:val="3"/>
          <w:numId w:val="19"/>
        </w:numPr>
      </w:pPr>
      <w:bookmarkStart w:id="4974"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74"/>
      <w:r w:rsidR="00CD0E42" w:rsidRPr="00575698">
        <w:t>;</w:t>
      </w:r>
    </w:p>
    <w:p w14:paraId="0F6F9788" w14:textId="77777777" w:rsidR="00F53EC2" w:rsidRPr="00575698" w:rsidRDefault="00B80DC3" w:rsidP="00634ABE">
      <w:pPr>
        <w:pStyle w:val="5"/>
        <w:numPr>
          <w:ilvl w:val="3"/>
          <w:numId w:val="19"/>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233FEB">
        <w:t>8.6.3</w:t>
      </w:r>
      <w:r w:rsidR="00006861" w:rsidRPr="00951A70">
        <w:fldChar w:fldCharType="end"/>
      </w:r>
      <w:r w:rsidR="00DD201B" w:rsidRPr="00575698">
        <w:t xml:space="preserve"> Положения)</w:t>
      </w:r>
      <w:r w:rsidR="00F53EC2" w:rsidRPr="00575698">
        <w:t>.</w:t>
      </w:r>
    </w:p>
    <w:p w14:paraId="471502EA" w14:textId="77777777" w:rsidR="00F53EC2" w:rsidRPr="00575698" w:rsidRDefault="00F53EC2" w:rsidP="00634ABE">
      <w:pPr>
        <w:pStyle w:val="4"/>
        <w:numPr>
          <w:ilvl w:val="2"/>
          <w:numId w:val="19"/>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233FEB">
        <w:t>3.2.1</w:t>
      </w:r>
      <w:r w:rsidR="00006861" w:rsidRPr="00951A70">
        <w:fldChar w:fldCharType="end"/>
      </w:r>
      <w:r w:rsidR="003641CE" w:rsidRPr="00575698">
        <w:t xml:space="preserve"> Положения.</w:t>
      </w:r>
    </w:p>
    <w:p w14:paraId="0C1DA1EE" w14:textId="4E12493C" w:rsidR="002F7ABA" w:rsidRPr="00575698" w:rsidRDefault="002F7ABA" w:rsidP="00634ABE">
      <w:pPr>
        <w:pStyle w:val="4"/>
        <w:numPr>
          <w:ilvl w:val="2"/>
          <w:numId w:val="19"/>
        </w:numPr>
      </w:pPr>
      <w:bookmarkStart w:id="4975"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закупки</w:t>
      </w:r>
      <w:r w:rsidR="00677617">
        <w:t>, ценового запроса на ЭТП</w:t>
      </w:r>
      <w:r w:rsidRPr="00575698">
        <w:t xml:space="preserve">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233FEB">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233FEB">
        <w:t>11.8.7</w:t>
      </w:r>
      <w:r w:rsidR="00006861" w:rsidRPr="00951A70">
        <w:fldChar w:fldCharType="end"/>
      </w:r>
      <w:r w:rsidRPr="00575698">
        <w:t xml:space="preserve"> Положения соответственно.</w:t>
      </w:r>
      <w:bookmarkEnd w:id="4975"/>
    </w:p>
    <w:p w14:paraId="67D9CF8C" w14:textId="77777777" w:rsidR="00437D78" w:rsidRPr="00575698" w:rsidRDefault="00437D78" w:rsidP="00634ABE">
      <w:pPr>
        <w:pStyle w:val="4"/>
        <w:numPr>
          <w:ilvl w:val="2"/>
          <w:numId w:val="19"/>
        </w:numPr>
      </w:pPr>
      <w:bookmarkStart w:id="4976"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233FEB">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233FEB">
        <w:t>20.2.1</w:t>
      </w:r>
      <w:r w:rsidR="00006861" w:rsidRPr="00951A70">
        <w:fldChar w:fldCharType="end"/>
      </w:r>
      <w:r w:rsidRPr="00575698">
        <w:t xml:space="preserve"> Положения.</w:t>
      </w:r>
      <w:bookmarkEnd w:id="4976"/>
    </w:p>
    <w:p w14:paraId="29FC0E85" w14:textId="693625C2" w:rsidR="00EA284A" w:rsidRPr="00575698" w:rsidRDefault="00F53EC2" w:rsidP="00634ABE">
      <w:pPr>
        <w:pStyle w:val="3"/>
        <w:numPr>
          <w:ilvl w:val="1"/>
          <w:numId w:val="19"/>
        </w:numPr>
        <w:ind w:left="1134"/>
      </w:pPr>
      <w:bookmarkStart w:id="4977" w:name="_Ref409442467"/>
      <w:bookmarkStart w:id="4978" w:name="_Ref409465162"/>
      <w:bookmarkStart w:id="4979" w:name="_Ref409466055"/>
      <w:bookmarkStart w:id="4980" w:name="_Toc409474771"/>
      <w:bookmarkStart w:id="4981" w:name="_Toc409528480"/>
      <w:bookmarkStart w:id="4982" w:name="_Toc409630183"/>
      <w:bookmarkStart w:id="4983" w:name="_Toc409703629"/>
      <w:bookmarkStart w:id="4984" w:name="_Toc409711793"/>
      <w:bookmarkStart w:id="4985" w:name="_Toc409715513"/>
      <w:bookmarkStart w:id="4986" w:name="_Toc409721530"/>
      <w:bookmarkStart w:id="4987" w:name="_Toc409720661"/>
      <w:bookmarkStart w:id="4988" w:name="_Toc409721748"/>
      <w:bookmarkStart w:id="4989" w:name="_Toc409807466"/>
      <w:bookmarkStart w:id="4990" w:name="_Toc409812185"/>
      <w:bookmarkStart w:id="4991" w:name="_Toc283764414"/>
      <w:bookmarkStart w:id="4992" w:name="_Toc409908748"/>
      <w:bookmarkStart w:id="4993" w:name="_Toc410902920"/>
      <w:bookmarkStart w:id="4994" w:name="_Toc410907931"/>
      <w:bookmarkStart w:id="4995" w:name="_Toc410908120"/>
      <w:bookmarkStart w:id="4996" w:name="_Toc410910913"/>
      <w:bookmarkStart w:id="4997" w:name="_Toc410911186"/>
      <w:bookmarkStart w:id="4998" w:name="_Toc410920284"/>
      <w:bookmarkStart w:id="4999" w:name="_Toc411279924"/>
      <w:bookmarkStart w:id="5000" w:name="_Toc411626650"/>
      <w:bookmarkStart w:id="5001" w:name="_Toc411632193"/>
      <w:bookmarkStart w:id="5002" w:name="_Toc411882101"/>
      <w:bookmarkStart w:id="5003" w:name="_Toc411941111"/>
      <w:bookmarkStart w:id="5004" w:name="_Toc285801560"/>
      <w:bookmarkStart w:id="5005" w:name="_Toc411949586"/>
      <w:bookmarkStart w:id="5006" w:name="_Toc412111227"/>
      <w:bookmarkStart w:id="5007" w:name="_Toc285977831"/>
      <w:bookmarkStart w:id="5008" w:name="_Toc412127994"/>
      <w:bookmarkStart w:id="5009" w:name="_Toc285999960"/>
      <w:bookmarkStart w:id="5010" w:name="_Toc412218443"/>
      <w:bookmarkStart w:id="5011" w:name="_Toc412543729"/>
      <w:bookmarkStart w:id="5012" w:name="_Toc412551474"/>
      <w:bookmarkStart w:id="5013" w:name="_Toc412760344"/>
      <w:bookmarkStart w:id="5014" w:name="_Toc453143280"/>
      <w:bookmarkStart w:id="5015" w:name="_Toc5978392"/>
      <w:bookmarkStart w:id="5016" w:name="_Ref24322309"/>
      <w:bookmarkStart w:id="5017" w:name="_Ref24967707"/>
      <w:bookmarkStart w:id="5018" w:name="_Toc113011807"/>
      <w:r w:rsidRPr="00575698">
        <w:t xml:space="preserve">Признание закупки </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r w:rsidR="00183045" w:rsidRPr="00575698">
        <w:t>несостоявшейся</w:t>
      </w:r>
      <w:bookmarkEnd w:id="5015"/>
      <w:bookmarkEnd w:id="5016"/>
      <w:bookmarkEnd w:id="5017"/>
      <w:bookmarkEnd w:id="5018"/>
    </w:p>
    <w:p w14:paraId="45C5C3EE" w14:textId="008D8D57" w:rsidR="00F53EC2" w:rsidRPr="00575698" w:rsidRDefault="005C5E05" w:rsidP="00634ABE">
      <w:pPr>
        <w:pStyle w:val="4"/>
        <w:keepNext/>
        <w:numPr>
          <w:ilvl w:val="2"/>
          <w:numId w:val="19"/>
        </w:numPr>
      </w:pPr>
      <w:bookmarkStart w:id="5019" w:name="_Ref409392558"/>
      <w:r>
        <w:t>З</w:t>
      </w:r>
      <w:r w:rsidR="00F53EC2" w:rsidRPr="00575698">
        <w:t>акупк</w:t>
      </w:r>
      <w:r w:rsidR="00183045" w:rsidRPr="00575698">
        <w:t>а</w:t>
      </w:r>
      <w:r w:rsidR="00F53EC2" w:rsidRPr="00575698">
        <w:t xml:space="preserve"> признается </w:t>
      </w:r>
      <w:r w:rsidR="00F070AC" w:rsidRPr="00575698">
        <w:t>несостоявш</w:t>
      </w:r>
      <w:r w:rsidR="00183045" w:rsidRPr="00575698">
        <w:t>ей</w:t>
      </w:r>
      <w:r w:rsidR="00F070AC" w:rsidRPr="00575698">
        <w:t>ся</w:t>
      </w:r>
      <w:r w:rsidR="00F53EC2" w:rsidRPr="00575698">
        <w:t>, если:</w:t>
      </w:r>
      <w:bookmarkEnd w:id="5019"/>
    </w:p>
    <w:p w14:paraId="4EFA6377" w14:textId="77777777" w:rsidR="007127CF" w:rsidRPr="00575698" w:rsidRDefault="00372956" w:rsidP="00634ABE">
      <w:pPr>
        <w:pStyle w:val="5"/>
        <w:numPr>
          <w:ilvl w:val="3"/>
          <w:numId w:val="19"/>
        </w:numPr>
      </w:pPr>
      <w:bookmarkStart w:id="5020" w:name="_Ref410337861"/>
      <w:bookmarkStart w:id="5021"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233FEB">
        <w:t>8.1.14(1)</w:t>
      </w:r>
      <w:r w:rsidR="00EE4FD5" w:rsidRPr="00951A70">
        <w:fldChar w:fldCharType="end"/>
      </w:r>
      <w:r w:rsidR="002708C1" w:rsidRPr="00575698">
        <w:t xml:space="preserve"> Положения) </w:t>
      </w:r>
      <w:r w:rsidRPr="00575698">
        <w:t>не подано ни одной заявки;</w:t>
      </w:r>
      <w:bookmarkEnd w:id="5020"/>
    </w:p>
    <w:p w14:paraId="76C6BC8C" w14:textId="77777777" w:rsidR="00136F86" w:rsidRPr="00575698" w:rsidRDefault="00136F86" w:rsidP="00634ABE">
      <w:pPr>
        <w:pStyle w:val="5"/>
        <w:numPr>
          <w:ilvl w:val="3"/>
          <w:numId w:val="19"/>
        </w:numPr>
      </w:pPr>
      <w:bookmarkStart w:id="5022"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233FEB">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5022"/>
    </w:p>
    <w:p w14:paraId="413C2B6A" w14:textId="77777777" w:rsidR="000642F7" w:rsidRPr="00575698" w:rsidRDefault="000642F7" w:rsidP="00634ABE">
      <w:pPr>
        <w:pStyle w:val="5"/>
        <w:numPr>
          <w:ilvl w:val="3"/>
          <w:numId w:val="19"/>
        </w:numPr>
      </w:pPr>
      <w:bookmarkStart w:id="5023" w:name="_Ref410506850"/>
      <w:bookmarkStart w:id="5024" w:name="_Ref410337880"/>
      <w:r w:rsidRPr="00575698">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233FEB">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5023"/>
    </w:p>
    <w:p w14:paraId="3C5A525B" w14:textId="77777777" w:rsidR="00967A69" w:rsidRPr="00575698" w:rsidRDefault="00372956" w:rsidP="00634ABE">
      <w:pPr>
        <w:pStyle w:val="5"/>
        <w:numPr>
          <w:ilvl w:val="3"/>
          <w:numId w:val="19"/>
        </w:numPr>
      </w:pPr>
      <w:bookmarkStart w:id="5025" w:name="_Ref410829881"/>
      <w:bookmarkStart w:id="5026"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233FEB">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5025"/>
    </w:p>
    <w:p w14:paraId="70164685" w14:textId="77777777" w:rsidR="00967A69" w:rsidRPr="00575698" w:rsidRDefault="00967A69" w:rsidP="00634ABE">
      <w:pPr>
        <w:pStyle w:val="5"/>
        <w:numPr>
          <w:ilvl w:val="3"/>
          <w:numId w:val="19"/>
        </w:numPr>
      </w:pPr>
      <w:bookmarkStart w:id="5027"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233FEB">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5027"/>
    </w:p>
    <w:p w14:paraId="219C57E0" w14:textId="77777777" w:rsidR="00967A69" w:rsidRPr="00575698" w:rsidRDefault="00967A69" w:rsidP="00634ABE">
      <w:pPr>
        <w:pStyle w:val="5"/>
        <w:numPr>
          <w:ilvl w:val="3"/>
          <w:numId w:val="19"/>
        </w:numPr>
      </w:pPr>
      <w:bookmarkStart w:id="5028" w:name="_Ref410735972"/>
      <w:bookmarkStart w:id="5029"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233FEB">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5030" w:name="_Ref410735981"/>
      <w:bookmarkEnd w:id="5028"/>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5029"/>
      <w:bookmarkEnd w:id="5030"/>
    </w:p>
    <w:p w14:paraId="05E3F416" w14:textId="4B74DAF1" w:rsidR="00372956" w:rsidRPr="00575698" w:rsidRDefault="00372956" w:rsidP="00634ABE">
      <w:pPr>
        <w:pStyle w:val="5"/>
        <w:numPr>
          <w:ilvl w:val="3"/>
          <w:numId w:val="19"/>
        </w:numPr>
      </w:pPr>
      <w:bookmarkStart w:id="5031" w:name="_Ref410736036"/>
      <w:bookmarkStart w:id="5032" w:name="_Ref410337896"/>
      <w:bookmarkEnd w:id="5024"/>
      <w:bookmarkEnd w:id="5026"/>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233FEB">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233FEB">
        <w:t>18.3.5(1)</w:t>
      </w:r>
      <w:r w:rsidR="00F848D4" w:rsidRPr="00951A70">
        <w:fldChar w:fldCharType="end"/>
      </w:r>
      <w:r w:rsidR="00F848D4" w:rsidRPr="00575698">
        <w:t xml:space="preserve"> </w:t>
      </w:r>
      <w:r w:rsidR="002479D6" w:rsidRPr="00575698">
        <w:t>Положения</w:t>
      </w:r>
      <w:r w:rsidR="00967A69" w:rsidRPr="00575698">
        <w:t>)</w:t>
      </w:r>
      <w:r w:rsidR="00565504">
        <w:t>, ценовой запрос на ЭТП</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5031"/>
      <w:bookmarkEnd w:id="5032"/>
    </w:p>
    <w:p w14:paraId="15179CF4" w14:textId="203B3E5D" w:rsidR="00F53EC2" w:rsidRPr="00575698" w:rsidRDefault="0095613F" w:rsidP="00634ABE">
      <w:pPr>
        <w:pStyle w:val="5"/>
        <w:numPr>
          <w:ilvl w:val="3"/>
          <w:numId w:val="19"/>
        </w:numPr>
      </w:pPr>
      <w:bookmarkStart w:id="5033" w:name="_Ref410337908"/>
      <w:bookmarkStart w:id="5034"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233FEB">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233FEB">
        <w:t>18.3.5(2)</w:t>
      </w:r>
      <w:r w:rsidR="00D61514" w:rsidRPr="00951A70">
        <w:fldChar w:fldCharType="end"/>
      </w:r>
      <w:r w:rsidR="002479D6" w:rsidRPr="00575698">
        <w:t xml:space="preserve"> Положения</w:t>
      </w:r>
      <w:r w:rsidR="00967A69" w:rsidRPr="00575698">
        <w:t>)</w:t>
      </w:r>
      <w:r w:rsidR="00565504">
        <w:t>, ценовой запрос на ЭТП</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5021"/>
      <w:bookmarkEnd w:id="5033"/>
      <w:bookmarkEnd w:id="5034"/>
    </w:p>
    <w:p w14:paraId="45ECEF84" w14:textId="1BD4498F" w:rsidR="00F53EC2" w:rsidRPr="00575698" w:rsidRDefault="0095613F" w:rsidP="00634ABE">
      <w:pPr>
        <w:pStyle w:val="5"/>
        <w:numPr>
          <w:ilvl w:val="3"/>
          <w:numId w:val="19"/>
        </w:numPr>
      </w:pPr>
      <w:bookmarkStart w:id="5035" w:name="_Ref409781609"/>
      <w:bookmarkStart w:id="5036"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233FEB">
        <w:t>12.8.14(1)</w:t>
      </w:r>
      <w:r w:rsidR="006054BB" w:rsidRPr="00951A70">
        <w:fldChar w:fldCharType="end"/>
      </w:r>
      <w:r w:rsidR="002479D6" w:rsidRPr="00575698">
        <w:t xml:space="preserve"> Положения</w:t>
      </w:r>
      <w:r w:rsidR="00967A69" w:rsidRPr="00575698">
        <w:t>),</w:t>
      </w:r>
      <w:r w:rsidR="00EF0E72" w:rsidRPr="00575698">
        <w:t xml:space="preserve"> </w:t>
      </w:r>
      <w:r w:rsidR="00565504">
        <w:t xml:space="preserve">ценовой запрос на ЭТП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5035"/>
      <w:bookmarkEnd w:id="5036"/>
    </w:p>
    <w:p w14:paraId="2DAD819B" w14:textId="3A16A946" w:rsidR="00F53EC2" w:rsidRPr="00575698" w:rsidRDefault="0095613F" w:rsidP="00634ABE">
      <w:pPr>
        <w:pStyle w:val="5"/>
        <w:numPr>
          <w:ilvl w:val="3"/>
          <w:numId w:val="19"/>
        </w:numPr>
      </w:pPr>
      <w:bookmarkStart w:id="5037" w:name="_Ref409392750"/>
      <w:bookmarkStart w:id="5038"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233FEB">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w:t>
      </w:r>
      <w:r w:rsidR="00565504">
        <w:t xml:space="preserve">ценовой запрос на ЭТП </w:t>
      </w:r>
      <w:r w:rsidRPr="00575698">
        <w:t xml:space="preserve">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5037"/>
      <w:bookmarkEnd w:id="5038"/>
    </w:p>
    <w:p w14:paraId="7451EB4D" w14:textId="77777777" w:rsidR="00E33AE5" w:rsidRPr="00575698" w:rsidRDefault="00A6346F" w:rsidP="00634ABE">
      <w:pPr>
        <w:pStyle w:val="5"/>
        <w:keepNext/>
        <w:numPr>
          <w:ilvl w:val="3"/>
          <w:numId w:val="19"/>
        </w:numPr>
      </w:pPr>
      <w:bookmarkStart w:id="5039" w:name="_Ref24925142"/>
      <w:bookmarkStart w:id="5040" w:name="_Ref410069139"/>
      <w:bookmarkStart w:id="5041" w:name="_Ref410337987"/>
      <w:bookmarkStart w:id="5042" w:name="_Ref411253897"/>
      <w:bookmarkStart w:id="5043" w:name="_Ref410064722"/>
      <w:r w:rsidRPr="00575698">
        <w:t>по результатам рассмотрения</w:t>
      </w:r>
      <w:r w:rsidR="00E33AE5" w:rsidRPr="00575698">
        <w:t>:</w:t>
      </w:r>
      <w:bookmarkEnd w:id="5039"/>
    </w:p>
    <w:p w14:paraId="05BCDA91" w14:textId="77777777" w:rsidR="000907B4" w:rsidRPr="00575698" w:rsidRDefault="00A6346F" w:rsidP="00634ABE">
      <w:pPr>
        <w:pStyle w:val="6"/>
        <w:numPr>
          <w:ilvl w:val="4"/>
          <w:numId w:val="19"/>
        </w:numPr>
      </w:pPr>
      <w:bookmarkStart w:id="5044" w:name="_Ref24924799"/>
      <w:bookmarkStart w:id="5045"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233FEB">
        <w:t>12.11.22(1)</w:t>
      </w:r>
      <w:r w:rsidR="000907B4" w:rsidRPr="00951A70">
        <w:fldChar w:fldCharType="end"/>
      </w:r>
      <w:r w:rsidR="000907B4" w:rsidRPr="00575698">
        <w:t xml:space="preserve"> Положения),</w:t>
      </w:r>
      <w:bookmarkEnd w:id="5044"/>
      <w:bookmarkEnd w:id="5045"/>
    </w:p>
    <w:p w14:paraId="3919AE3D" w14:textId="77777777" w:rsidR="000907B4" w:rsidRPr="00575698" w:rsidRDefault="00C95E9C" w:rsidP="00634ABE">
      <w:pPr>
        <w:pStyle w:val="6"/>
        <w:numPr>
          <w:ilvl w:val="4"/>
          <w:numId w:val="19"/>
        </w:numPr>
      </w:pPr>
      <w:bookmarkStart w:id="5046"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233FEB">
        <w:t>12.12.37(1)</w:t>
      </w:r>
      <w:r w:rsidR="00B01E8F" w:rsidRPr="00951A70">
        <w:fldChar w:fldCharType="end"/>
      </w:r>
      <w:r w:rsidR="000907B4" w:rsidRPr="00575698">
        <w:t xml:space="preserve"> Положения)</w:t>
      </w:r>
      <w:r w:rsidRPr="00575698">
        <w:t>,</w:t>
      </w:r>
      <w:bookmarkEnd w:id="5046"/>
      <w:r w:rsidR="00A6346F" w:rsidRPr="00575698">
        <w:t xml:space="preserve"> </w:t>
      </w:r>
    </w:p>
    <w:p w14:paraId="293E3187"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040"/>
      <w:bookmarkEnd w:id="5041"/>
      <w:r w:rsidRPr="00575698">
        <w:t>;</w:t>
      </w:r>
      <w:bookmarkEnd w:id="5042"/>
    </w:p>
    <w:p w14:paraId="51FED9F0" w14:textId="77777777" w:rsidR="00470921" w:rsidRPr="00575698" w:rsidRDefault="00A6346F" w:rsidP="00634ABE">
      <w:pPr>
        <w:pStyle w:val="5"/>
        <w:numPr>
          <w:ilvl w:val="3"/>
          <w:numId w:val="19"/>
        </w:numPr>
      </w:pPr>
      <w:bookmarkStart w:id="5047" w:name="_Ref24923660"/>
      <w:bookmarkStart w:id="5048" w:name="_Ref410069532"/>
      <w:bookmarkStart w:id="5049" w:name="_Ref410338834"/>
      <w:bookmarkStart w:id="5050" w:name="_Ref410929361"/>
      <w:bookmarkStart w:id="5051" w:name="_Ref476245936"/>
      <w:r w:rsidRPr="00575698">
        <w:t>по результатам рассмотрения</w:t>
      </w:r>
      <w:r w:rsidR="00470921" w:rsidRPr="00575698">
        <w:t>:</w:t>
      </w:r>
      <w:bookmarkEnd w:id="5047"/>
    </w:p>
    <w:p w14:paraId="38FBBA7C" w14:textId="77777777" w:rsidR="00470921" w:rsidRPr="00575698" w:rsidRDefault="00A6346F" w:rsidP="00634ABE">
      <w:pPr>
        <w:pStyle w:val="6"/>
        <w:numPr>
          <w:ilvl w:val="4"/>
          <w:numId w:val="19"/>
        </w:numPr>
      </w:pPr>
      <w:bookmarkStart w:id="5052"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233FEB">
        <w:t>12.11.22(2)</w:t>
      </w:r>
      <w:r w:rsidR="00030145" w:rsidRPr="00951A70">
        <w:fldChar w:fldCharType="end"/>
      </w:r>
      <w:r w:rsidR="00030145" w:rsidRPr="00575698">
        <w:t xml:space="preserve"> Положения)</w:t>
      </w:r>
      <w:r w:rsidR="00C95E9C" w:rsidRPr="00575698">
        <w:t>,</w:t>
      </w:r>
      <w:bookmarkEnd w:id="5052"/>
    </w:p>
    <w:p w14:paraId="2C2DE8E9" w14:textId="77777777" w:rsidR="00470921" w:rsidRPr="00575698" w:rsidRDefault="00C95E9C" w:rsidP="00634ABE">
      <w:pPr>
        <w:pStyle w:val="6"/>
        <w:numPr>
          <w:ilvl w:val="4"/>
          <w:numId w:val="19"/>
        </w:numPr>
      </w:pPr>
      <w:bookmarkStart w:id="5053" w:name="_Ref24925179"/>
      <w:r w:rsidRPr="00575698">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233FEB">
        <w:t>12.12.37(2)</w:t>
      </w:r>
      <w:r w:rsidR="00B01E8F" w:rsidRPr="00951A70">
        <w:fldChar w:fldCharType="end"/>
      </w:r>
      <w:r w:rsidR="00B01E8F" w:rsidRPr="00575698">
        <w:t xml:space="preserve"> Положения)</w:t>
      </w:r>
      <w:r w:rsidRPr="00575698">
        <w:t>,</w:t>
      </w:r>
      <w:bookmarkEnd w:id="5053"/>
    </w:p>
    <w:p w14:paraId="784CFF85"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54" w:name="_Ref410069630"/>
      <w:bookmarkStart w:id="5055" w:name="_Ref410339796"/>
      <w:bookmarkEnd w:id="5048"/>
      <w:bookmarkEnd w:id="5049"/>
      <w:bookmarkEnd w:id="5050"/>
      <w:r w:rsidRPr="00575698">
        <w:t>;</w:t>
      </w:r>
      <w:bookmarkEnd w:id="5051"/>
    </w:p>
    <w:p w14:paraId="3CF37918" w14:textId="77777777" w:rsidR="005C04D2" w:rsidRPr="00575698" w:rsidRDefault="005C04D2" w:rsidP="00634ABE">
      <w:pPr>
        <w:pStyle w:val="5"/>
        <w:numPr>
          <w:ilvl w:val="3"/>
          <w:numId w:val="19"/>
        </w:numPr>
      </w:pPr>
      <w:bookmarkStart w:id="5056"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043"/>
      <w:bookmarkEnd w:id="5054"/>
      <w:bookmarkEnd w:id="5055"/>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233FEB">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56"/>
    </w:p>
    <w:p w14:paraId="63795739" w14:textId="77777777" w:rsidR="00DE6F6F" w:rsidRPr="00575698" w:rsidRDefault="00DE6F6F" w:rsidP="00634ABE">
      <w:pPr>
        <w:pStyle w:val="5"/>
        <w:numPr>
          <w:ilvl w:val="3"/>
          <w:numId w:val="19"/>
        </w:numPr>
      </w:pPr>
      <w:bookmarkStart w:id="5057" w:name="_Ref410478735"/>
      <w:bookmarkStart w:id="5058"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57"/>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233FEB">
        <w:t>12.11.22(6)</w:t>
      </w:r>
      <w:r w:rsidR="00B01E8F" w:rsidRPr="00951A70">
        <w:fldChar w:fldCharType="end"/>
      </w:r>
      <w:r w:rsidR="002479D6" w:rsidRPr="00575698">
        <w:t xml:space="preserve"> Положения</w:t>
      </w:r>
      <w:r w:rsidRPr="00575698">
        <w:t>);</w:t>
      </w:r>
      <w:bookmarkEnd w:id="5058"/>
    </w:p>
    <w:p w14:paraId="411406D0" w14:textId="77777777" w:rsidR="00972ECD" w:rsidRPr="00575698" w:rsidRDefault="00D87828" w:rsidP="00634ABE">
      <w:pPr>
        <w:pStyle w:val="5"/>
        <w:numPr>
          <w:ilvl w:val="3"/>
          <w:numId w:val="19"/>
        </w:numPr>
        <w:ind w:hanging="852"/>
      </w:pPr>
      <w:bookmarkStart w:id="5059" w:name="_Ref20235068"/>
      <w:bookmarkStart w:id="5060" w:name="_Ref410069834"/>
      <w:bookmarkStart w:id="5061" w:name="_Ref410339916"/>
      <w:bookmarkStart w:id="5062" w:name="_Ref411798203"/>
      <w:r w:rsidRPr="00575698">
        <w:t>по результатам рассмотрения</w:t>
      </w:r>
      <w:r w:rsidR="00972ECD" w:rsidRPr="00575698">
        <w:t>:</w:t>
      </w:r>
      <w:bookmarkEnd w:id="5059"/>
    </w:p>
    <w:p w14:paraId="385642FD" w14:textId="77777777" w:rsidR="00893E34" w:rsidRPr="00575698" w:rsidRDefault="00D87828" w:rsidP="00634ABE">
      <w:pPr>
        <w:pStyle w:val="6"/>
        <w:numPr>
          <w:ilvl w:val="4"/>
          <w:numId w:val="19"/>
        </w:numPr>
      </w:pPr>
      <w:bookmarkStart w:id="5063"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233FEB">
        <w:t>12.11.22(3)</w:t>
      </w:r>
      <w:r w:rsidR="00B01E8F" w:rsidRPr="00951A70">
        <w:fldChar w:fldCharType="end"/>
      </w:r>
      <w:r w:rsidR="00B01E8F" w:rsidRPr="00575698">
        <w:t xml:space="preserve"> </w:t>
      </w:r>
      <w:r w:rsidR="00030145" w:rsidRPr="00575698">
        <w:t>Положения)</w:t>
      </w:r>
      <w:r w:rsidR="00972ECD" w:rsidRPr="00575698">
        <w:t>,</w:t>
      </w:r>
      <w:bookmarkEnd w:id="5063"/>
    </w:p>
    <w:p w14:paraId="6054AD30" w14:textId="77777777" w:rsidR="00470921" w:rsidRPr="00575698" w:rsidRDefault="00972ECD" w:rsidP="00634ABE">
      <w:pPr>
        <w:pStyle w:val="6"/>
        <w:numPr>
          <w:ilvl w:val="4"/>
          <w:numId w:val="19"/>
        </w:numPr>
      </w:pPr>
      <w:bookmarkStart w:id="5064"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233FEB">
        <w:t>12.12.37(3)</w:t>
      </w:r>
      <w:r w:rsidR="00B01E8F" w:rsidRPr="00951A70">
        <w:fldChar w:fldCharType="end"/>
      </w:r>
      <w:r w:rsidR="00B01E8F" w:rsidRPr="00575698">
        <w:t xml:space="preserve"> </w:t>
      </w:r>
      <w:r w:rsidR="00030145" w:rsidRPr="00575698">
        <w:t>Положения),</w:t>
      </w:r>
      <w:bookmarkEnd w:id="5064"/>
    </w:p>
    <w:p w14:paraId="2B84FD01" w14:textId="77777777" w:rsidR="00030145" w:rsidRPr="00575698" w:rsidRDefault="00030145" w:rsidP="00634ABE">
      <w:pPr>
        <w:pStyle w:val="6"/>
        <w:numPr>
          <w:ilvl w:val="4"/>
          <w:numId w:val="19"/>
        </w:numPr>
      </w:pPr>
      <w:bookmarkStart w:id="5065"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233FEB">
        <w:t>12.12.37(5)</w:t>
      </w:r>
      <w:r w:rsidR="00B01E8F" w:rsidRPr="00951A70">
        <w:fldChar w:fldCharType="end"/>
      </w:r>
      <w:r w:rsidR="00B01E8F" w:rsidRPr="00575698">
        <w:t xml:space="preserve"> </w:t>
      </w:r>
      <w:r w:rsidRPr="00575698">
        <w:t>Положения),</w:t>
      </w:r>
      <w:bookmarkEnd w:id="5065"/>
    </w:p>
    <w:p w14:paraId="27EADECA"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60"/>
      <w:bookmarkEnd w:id="5061"/>
      <w:bookmarkEnd w:id="5062"/>
      <w:r w:rsidRPr="00575698">
        <w:t>;</w:t>
      </w:r>
    </w:p>
    <w:p w14:paraId="7871B389" w14:textId="77777777" w:rsidR="008D5BE0" w:rsidRPr="00575698" w:rsidRDefault="00D87828" w:rsidP="00634ABE">
      <w:pPr>
        <w:pStyle w:val="5"/>
        <w:numPr>
          <w:ilvl w:val="3"/>
          <w:numId w:val="19"/>
        </w:numPr>
      </w:pPr>
      <w:bookmarkStart w:id="5066" w:name="_Ref531346310"/>
      <w:bookmarkStart w:id="5067" w:name="_Ref410340046"/>
      <w:bookmarkStart w:id="5068" w:name="_Ref410736985"/>
      <w:bookmarkStart w:id="5069" w:name="_Ref411800271"/>
      <w:bookmarkStart w:id="5070" w:name="_Ref474687569"/>
      <w:bookmarkStart w:id="5071" w:name="_Ref410069321"/>
      <w:bookmarkStart w:id="5072" w:name="_Ref410737127"/>
      <w:r w:rsidRPr="00575698">
        <w:t>по результатам рассмотрения</w:t>
      </w:r>
      <w:r w:rsidR="008D5BE0" w:rsidRPr="00575698">
        <w:t>:</w:t>
      </w:r>
      <w:bookmarkEnd w:id="5066"/>
    </w:p>
    <w:p w14:paraId="3D018BE6" w14:textId="77777777" w:rsidR="00893E34" w:rsidRPr="00575698" w:rsidRDefault="00D87828" w:rsidP="00634ABE">
      <w:pPr>
        <w:pStyle w:val="6"/>
        <w:numPr>
          <w:ilvl w:val="4"/>
          <w:numId w:val="19"/>
        </w:numPr>
      </w:pPr>
      <w:bookmarkStart w:id="5073"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233FEB">
        <w:t>12.11.22(4)</w:t>
      </w:r>
      <w:r w:rsidR="00B01E8F" w:rsidRPr="00951A70">
        <w:fldChar w:fldCharType="end"/>
      </w:r>
      <w:r w:rsidR="00B01E8F" w:rsidRPr="00575698">
        <w:t xml:space="preserve"> </w:t>
      </w:r>
      <w:r w:rsidR="00030145" w:rsidRPr="00575698">
        <w:t>Положения)</w:t>
      </w:r>
      <w:r w:rsidR="0008679F" w:rsidRPr="00575698">
        <w:t>,</w:t>
      </w:r>
      <w:bookmarkEnd w:id="5073"/>
      <w:r w:rsidR="0008679F" w:rsidRPr="00575698">
        <w:t xml:space="preserve"> </w:t>
      </w:r>
    </w:p>
    <w:p w14:paraId="7F60DD94" w14:textId="77777777" w:rsidR="00893E34" w:rsidRPr="00575698" w:rsidRDefault="009A6A9B" w:rsidP="00634ABE">
      <w:pPr>
        <w:pStyle w:val="6"/>
        <w:numPr>
          <w:ilvl w:val="4"/>
          <w:numId w:val="19"/>
        </w:numPr>
      </w:pPr>
      <w:bookmarkStart w:id="5074"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233FEB">
        <w:t>12.12.37(4)</w:t>
      </w:r>
      <w:r w:rsidR="00B01E8F" w:rsidRPr="00951A70">
        <w:fldChar w:fldCharType="end"/>
      </w:r>
      <w:r w:rsidR="00B01E8F" w:rsidRPr="00575698">
        <w:t xml:space="preserve"> </w:t>
      </w:r>
      <w:r w:rsidR="00030145" w:rsidRPr="00575698">
        <w:t>Положения)</w:t>
      </w:r>
      <w:r w:rsidR="00C73649" w:rsidRPr="00575698">
        <w:t>,</w:t>
      </w:r>
      <w:bookmarkEnd w:id="5074"/>
    </w:p>
    <w:p w14:paraId="42216D9A" w14:textId="77777777" w:rsidR="00893E34" w:rsidRPr="00575698" w:rsidRDefault="008D5BE0" w:rsidP="00634ABE">
      <w:pPr>
        <w:pStyle w:val="6"/>
        <w:numPr>
          <w:ilvl w:val="4"/>
          <w:numId w:val="19"/>
        </w:numPr>
      </w:pPr>
      <w:bookmarkStart w:id="5075"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233FEB">
        <w:t>12.12.37(6)</w:t>
      </w:r>
      <w:r w:rsidR="00B01E8F" w:rsidRPr="00951A70">
        <w:fldChar w:fldCharType="end"/>
      </w:r>
      <w:r w:rsidR="00B01E8F" w:rsidRPr="00575698">
        <w:t xml:space="preserve"> </w:t>
      </w:r>
      <w:r w:rsidR="00030145" w:rsidRPr="00575698">
        <w:t>Положения)</w:t>
      </w:r>
      <w:r w:rsidRPr="00575698">
        <w:t>,</w:t>
      </w:r>
      <w:bookmarkEnd w:id="5075"/>
    </w:p>
    <w:p w14:paraId="17768A15"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67"/>
      <w:bookmarkEnd w:id="5068"/>
      <w:bookmarkEnd w:id="5069"/>
      <w:r w:rsidR="00030145" w:rsidRPr="00575698">
        <w:t>процедуре</w:t>
      </w:r>
      <w:r w:rsidR="00DF7E51" w:rsidRPr="00575698">
        <w:t>;</w:t>
      </w:r>
      <w:bookmarkEnd w:id="5070"/>
      <w:r w:rsidR="000A0537" w:rsidRPr="00575698">
        <w:t xml:space="preserve"> </w:t>
      </w:r>
    </w:p>
    <w:p w14:paraId="399C1900" w14:textId="1268B05C" w:rsidR="00247D93" w:rsidRPr="00575698" w:rsidRDefault="00F62C77" w:rsidP="00634ABE">
      <w:pPr>
        <w:pStyle w:val="5"/>
        <w:numPr>
          <w:ilvl w:val="3"/>
          <w:numId w:val="19"/>
        </w:numPr>
      </w:pPr>
      <w:bookmarkStart w:id="5076" w:name="_Ref410066362"/>
      <w:bookmarkStart w:id="5077" w:name="_Ref411800432"/>
      <w:bookmarkStart w:id="5078" w:name="_Ref411586299"/>
      <w:bookmarkEnd w:id="5071"/>
      <w:bookmarkEnd w:id="5072"/>
      <w:r w:rsidRPr="00575698">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w:t>
      </w:r>
      <w:r w:rsidR="00565504">
        <w:t>, всех участников ценового запроса на ЭТП</w:t>
      </w:r>
      <w:r w:rsidR="00F53EC2" w:rsidRPr="00575698">
        <w:t xml:space="preserve"> (в том числе – допущенных) от участия в процедуре закупки</w:t>
      </w:r>
      <w:bookmarkEnd w:id="5076"/>
      <w:bookmarkEnd w:id="5077"/>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233FEB">
        <w:t>11.7.3</w:t>
      </w:r>
      <w:r w:rsidR="00006861" w:rsidRPr="00951A70">
        <w:fldChar w:fldCharType="end"/>
      </w:r>
      <w:r w:rsidR="002F7ABA" w:rsidRPr="00575698">
        <w:t xml:space="preserve"> Положения)</w:t>
      </w:r>
      <w:r w:rsidR="00247D93" w:rsidRPr="00575698">
        <w:t>;</w:t>
      </w:r>
    </w:p>
    <w:p w14:paraId="3477F8E1" w14:textId="5542694D" w:rsidR="005C5E05" w:rsidRDefault="00247D93" w:rsidP="00634ABE">
      <w:pPr>
        <w:pStyle w:val="5"/>
        <w:numPr>
          <w:ilvl w:val="3"/>
          <w:numId w:val="19"/>
        </w:numPr>
      </w:pPr>
      <w:bookmarkStart w:id="5079"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закупки</w:t>
      </w:r>
      <w:r w:rsidR="00565504">
        <w:t>, всех участников ценового запроса на ЭТП</w:t>
      </w:r>
      <w:r w:rsidRPr="00575698">
        <w:t xml:space="preserve">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233FEB">
        <w:t>11.7.3</w:t>
      </w:r>
      <w:r w:rsidR="00006861" w:rsidRPr="00951A70">
        <w:fldChar w:fldCharType="end"/>
      </w:r>
      <w:r w:rsidR="002F7ABA" w:rsidRPr="00575698">
        <w:t xml:space="preserve"> Положения)</w:t>
      </w:r>
      <w:bookmarkStart w:id="5080" w:name="_Ref20480647"/>
      <w:r w:rsidR="005C5E05">
        <w:t>;</w:t>
      </w:r>
    </w:p>
    <w:p w14:paraId="7993AE72" w14:textId="5173E931" w:rsidR="005C5E05" w:rsidRDefault="005C5E05" w:rsidP="00634ABE">
      <w:pPr>
        <w:pStyle w:val="5"/>
        <w:numPr>
          <w:ilvl w:val="3"/>
          <w:numId w:val="19"/>
        </w:numPr>
      </w:pPr>
      <w:bookmarkStart w:id="5081" w:name="_Ref89114888"/>
      <w:r>
        <w:t>при проведении упрощенной закупки в ходе закупочной сессии не было подано ни одного ценового предложения;</w:t>
      </w:r>
      <w:bookmarkEnd w:id="5081"/>
    </w:p>
    <w:p w14:paraId="31983C08" w14:textId="77777777" w:rsidR="00F53EC2" w:rsidRPr="00575698" w:rsidRDefault="005C5E05" w:rsidP="00634ABE">
      <w:pPr>
        <w:pStyle w:val="5"/>
        <w:numPr>
          <w:ilvl w:val="3"/>
          <w:numId w:val="19"/>
        </w:numPr>
      </w:pPr>
      <w:bookmarkStart w:id="5082" w:name="_Ref89114896"/>
      <w:r>
        <w:t>при проведении упрощенной закупки в ходе закупочной сессии было подано ценовое предложение только от одного участника закупки</w:t>
      </w:r>
      <w:r w:rsidR="00F53EC2" w:rsidRPr="00575698">
        <w:t>.</w:t>
      </w:r>
      <w:bookmarkEnd w:id="5078"/>
      <w:bookmarkEnd w:id="5079"/>
      <w:bookmarkEnd w:id="5080"/>
      <w:bookmarkEnd w:id="5082"/>
    </w:p>
    <w:p w14:paraId="3843D90C" w14:textId="77777777" w:rsidR="00F53EC2" w:rsidRPr="00575698" w:rsidRDefault="00F53EC2" w:rsidP="00634ABE">
      <w:pPr>
        <w:pStyle w:val="4"/>
        <w:numPr>
          <w:ilvl w:val="2"/>
          <w:numId w:val="19"/>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233FEB">
        <w:t>3.2.1</w:t>
      </w:r>
      <w:r w:rsidR="00006861" w:rsidRPr="00951A70">
        <w:fldChar w:fldCharType="end"/>
      </w:r>
      <w:r w:rsidR="002479D6" w:rsidRPr="00575698">
        <w:t xml:space="preserve"> Положения</w:t>
      </w:r>
      <w:r w:rsidR="001C4438" w:rsidRPr="00575698">
        <w:t>.</w:t>
      </w:r>
    </w:p>
    <w:p w14:paraId="1DEA688B" w14:textId="77777777" w:rsidR="00F53EC2" w:rsidRPr="00575698" w:rsidRDefault="00F53EC2" w:rsidP="00634ABE">
      <w:pPr>
        <w:pStyle w:val="4"/>
        <w:numPr>
          <w:ilvl w:val="2"/>
          <w:numId w:val="19"/>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233FEB">
        <w:t>11.8.1</w:t>
      </w:r>
      <w:r w:rsidR="00006861" w:rsidRPr="00951A70">
        <w:fldChar w:fldCharType="end"/>
      </w:r>
      <w:r w:rsidR="002479D6" w:rsidRPr="00575698">
        <w:t xml:space="preserve"> Положения</w:t>
      </w:r>
      <w:r w:rsidR="005C04D2" w:rsidRPr="00575698">
        <w:t>.</w:t>
      </w:r>
    </w:p>
    <w:p w14:paraId="44B96567" w14:textId="77777777" w:rsidR="00EA284A" w:rsidRPr="00575698" w:rsidRDefault="008F69D0" w:rsidP="00634ABE">
      <w:pPr>
        <w:pStyle w:val="4"/>
        <w:numPr>
          <w:ilvl w:val="2"/>
          <w:numId w:val="19"/>
        </w:numPr>
      </w:pPr>
      <w:bookmarkStart w:id="5083" w:name="_Ref410395305"/>
      <w:bookmarkStart w:id="5084"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83"/>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233FEB">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233FEB">
        <w:t>11.8.1(4)</w:t>
      </w:r>
      <w:r w:rsidR="00006861" w:rsidRPr="00951A70">
        <w:fldChar w:fldCharType="end"/>
      </w:r>
      <w:r w:rsidR="002479D6" w:rsidRPr="00575698">
        <w:t xml:space="preserve"> Положения</w:t>
      </w:r>
      <w:r w:rsidRPr="00575698">
        <w:t>, заказчик вправе</w:t>
      </w:r>
      <w:bookmarkStart w:id="5085"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85"/>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84"/>
    </w:p>
    <w:p w14:paraId="1773F025" w14:textId="77777777" w:rsidR="00EA284A" w:rsidRPr="00575698" w:rsidRDefault="008F69D0" w:rsidP="00634ABE">
      <w:pPr>
        <w:pStyle w:val="4"/>
        <w:numPr>
          <w:ilvl w:val="2"/>
          <w:numId w:val="19"/>
        </w:numPr>
      </w:pPr>
      <w:bookmarkStart w:id="5086"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87" w:name="_Ref411816825"/>
      <w:bookmarkStart w:id="5088"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233FEB">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233FEB">
        <w:t>11.8.1(6)</w:t>
      </w:r>
      <w:r w:rsidR="00006861" w:rsidRPr="00951A70">
        <w:fldChar w:fldCharType="end"/>
      </w:r>
      <w:r w:rsidR="002479D6" w:rsidRPr="00575698">
        <w:t xml:space="preserve"> Положения</w:t>
      </w:r>
      <w:r w:rsidR="00F20C73" w:rsidRPr="00575698">
        <w:t>, заказчик вправе</w:t>
      </w:r>
      <w:bookmarkStart w:id="5089" w:name="_Ref410737991"/>
      <w:bookmarkStart w:id="5090" w:name="_Ref411863934"/>
      <w:bookmarkEnd w:id="5087"/>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89"/>
      <w:bookmarkEnd w:id="5090"/>
      <w:r w:rsidR="00EF0E72" w:rsidRPr="00575698">
        <w:t xml:space="preserve"> </w:t>
      </w:r>
      <w:r w:rsidR="00723B2A" w:rsidRPr="00575698">
        <w:t xml:space="preserve">или </w:t>
      </w:r>
      <w:bookmarkStart w:id="5091"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86"/>
      <w:bookmarkEnd w:id="5091"/>
    </w:p>
    <w:p w14:paraId="55D0791B" w14:textId="3E66AA96" w:rsidR="0039230F" w:rsidRPr="00575698" w:rsidRDefault="001479F2" w:rsidP="00634ABE">
      <w:pPr>
        <w:pStyle w:val="4"/>
        <w:keepNext/>
        <w:numPr>
          <w:ilvl w:val="2"/>
          <w:numId w:val="19"/>
        </w:numPr>
      </w:pPr>
      <w:bookmarkStart w:id="5092" w:name="_Ref410387696"/>
      <w:bookmarkEnd w:id="5088"/>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ценового запроса на ЭТП</w:t>
      </w:r>
      <w:r w:rsidRPr="00575698">
        <w:t xml:space="preserve"> </w:t>
      </w:r>
      <w:r w:rsidR="00303E4E" w:rsidRPr="00575698">
        <w:t>несостоявш</w:t>
      </w:r>
      <w:r w:rsidR="00BE0510">
        <w:t>имися</w:t>
      </w:r>
      <w:r w:rsidR="00303E4E" w:rsidRPr="00575698">
        <w:t xml:space="preserve">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233FEB">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233FEB">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233FEB">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233FEB">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233FEB">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233FEB">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92"/>
    </w:p>
    <w:p w14:paraId="39C2ED75" w14:textId="77777777" w:rsidR="001479F2" w:rsidRPr="00575698" w:rsidRDefault="001479F2" w:rsidP="00634ABE">
      <w:pPr>
        <w:pStyle w:val="5"/>
        <w:numPr>
          <w:ilvl w:val="3"/>
          <w:numId w:val="19"/>
        </w:numPr>
      </w:pPr>
      <w:bookmarkStart w:id="5093" w:name="_Ref410066563"/>
      <w:bookmarkStart w:id="5094" w:name="_Ref410345139"/>
      <w:r w:rsidRPr="00575698">
        <w:t>принять решение о проведении повторной закупки</w:t>
      </w:r>
      <w:bookmarkEnd w:id="5093"/>
      <w:bookmarkEnd w:id="5094"/>
      <w:r w:rsidR="000E0072" w:rsidRPr="00575698">
        <w:t>;</w:t>
      </w:r>
    </w:p>
    <w:p w14:paraId="061C6385" w14:textId="4B44CCEE" w:rsidR="00B4344F" w:rsidRPr="00575698" w:rsidRDefault="00E16103" w:rsidP="00634ABE">
      <w:pPr>
        <w:pStyle w:val="5"/>
        <w:numPr>
          <w:ilvl w:val="3"/>
          <w:numId w:val="19"/>
        </w:numPr>
      </w:pPr>
      <w:r w:rsidRPr="00575698">
        <w:t xml:space="preserve">в случае признания </w:t>
      </w:r>
      <w:r w:rsidR="00E77987" w:rsidRPr="00575698">
        <w:t>несостоявш</w:t>
      </w:r>
      <w:r w:rsidR="003152F9">
        <w:t>ей</w:t>
      </w:r>
      <w:r w:rsidR="00E77987" w:rsidRPr="00575698">
        <w:t xml:space="preserve">ся </w:t>
      </w:r>
      <w:r w:rsidRPr="00575698">
        <w:t xml:space="preserve">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233FEB">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233FEB">
        <w:t>6.6.2(30)</w:t>
      </w:r>
      <w:r w:rsidR="00006861" w:rsidRPr="00951A70">
        <w:fldChar w:fldCharType="end"/>
      </w:r>
      <w:r w:rsidRPr="00575698">
        <w:t xml:space="preserve"> Положения</w:t>
      </w:r>
      <w:r w:rsidR="00B4344F" w:rsidRPr="00575698">
        <w:t>;</w:t>
      </w:r>
    </w:p>
    <w:p w14:paraId="0A2299C5" w14:textId="77777777" w:rsidR="000E0072" w:rsidRPr="00575698" w:rsidRDefault="00B4344F" w:rsidP="00634ABE">
      <w:pPr>
        <w:pStyle w:val="5"/>
        <w:numPr>
          <w:ilvl w:val="3"/>
          <w:numId w:val="19"/>
        </w:numPr>
      </w:pPr>
      <w:r w:rsidRPr="00575698">
        <w:t>отказаться от проведения закупки</w:t>
      </w:r>
      <w:r w:rsidR="00F20C73" w:rsidRPr="00575698">
        <w:t>.</w:t>
      </w:r>
    </w:p>
    <w:p w14:paraId="6C71D3BC" w14:textId="353CA588" w:rsidR="001479F2" w:rsidRPr="00575698" w:rsidRDefault="001479F2" w:rsidP="00634ABE">
      <w:pPr>
        <w:pStyle w:val="4"/>
        <w:numPr>
          <w:ilvl w:val="2"/>
          <w:numId w:val="19"/>
        </w:numPr>
      </w:pPr>
      <w:bookmarkStart w:id="5095" w:name="_Ref410387715"/>
      <w:bookmarkStart w:id="5096" w:name="_Ref410846139"/>
      <w:bookmarkStart w:id="5097"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xml:space="preserve">, ценового запроса на </w:t>
      </w:r>
      <w:r w:rsidR="00565504" w:rsidRPr="00BE0510">
        <w:t>ЭТП</w:t>
      </w:r>
      <w:r w:rsidRPr="00BE0510">
        <w:t xml:space="preserve"> </w:t>
      </w:r>
      <w:r w:rsidR="00303E4E" w:rsidRPr="00BE0510">
        <w:t>несостоявш</w:t>
      </w:r>
      <w:r w:rsidR="00BE0510" w:rsidRPr="00BE0510">
        <w:t>имися</w:t>
      </w:r>
      <w:r w:rsidR="00303E4E" w:rsidRPr="00575698">
        <w:t xml:space="preserve"> </w:t>
      </w:r>
      <w:r w:rsidRPr="00575698">
        <w:t xml:space="preserve">по </w:t>
      </w:r>
      <w:bookmarkEnd w:id="5095"/>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96"/>
      <w:r w:rsidR="00CD0E42" w:rsidRPr="00951A70">
        <w:fldChar w:fldCharType="begin"/>
      </w:r>
      <w:r w:rsidR="00765390" w:rsidRPr="00575698">
        <w:instrText xml:space="preserve"> REF _Ref409392750 \r \h  \* MERGEFORMAT </w:instrText>
      </w:r>
      <w:r w:rsidR="00CD0E42" w:rsidRPr="00951A70">
        <w:fldChar w:fldCharType="separate"/>
      </w:r>
      <w:r w:rsidR="00233FEB">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233FEB">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233FEB">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97"/>
    </w:p>
    <w:p w14:paraId="65D4C3D6" w14:textId="77777777" w:rsidR="00EA284A" w:rsidRPr="00575698" w:rsidRDefault="00437D78" w:rsidP="00634ABE">
      <w:pPr>
        <w:pStyle w:val="5"/>
        <w:numPr>
          <w:ilvl w:val="3"/>
          <w:numId w:val="19"/>
        </w:numPr>
      </w:pPr>
      <w:bookmarkStart w:id="5098"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233FEB">
        <w:t>11.7.4</w:t>
      </w:r>
      <w:r w:rsidR="00006861" w:rsidRPr="00951A70">
        <w:fldChar w:fldCharType="end"/>
      </w:r>
      <w:r w:rsidRPr="00575698">
        <w:t xml:space="preserve"> Положения)</w:t>
      </w:r>
      <w:r w:rsidR="000C522D" w:rsidRPr="00575698">
        <w:t>;</w:t>
      </w:r>
      <w:bookmarkEnd w:id="5098"/>
    </w:p>
    <w:p w14:paraId="2E69E25A" w14:textId="77777777" w:rsidR="001479F2" w:rsidRPr="00575698" w:rsidRDefault="001479F2" w:rsidP="00634ABE">
      <w:pPr>
        <w:pStyle w:val="5"/>
        <w:numPr>
          <w:ilvl w:val="3"/>
          <w:numId w:val="19"/>
        </w:numPr>
      </w:pPr>
      <w:bookmarkStart w:id="5099" w:name="_Ref410066628"/>
      <w:bookmarkStart w:id="5100" w:name="_Ref410507497"/>
      <w:bookmarkStart w:id="5101" w:name="_Ref52218072"/>
      <w:r w:rsidRPr="00575698">
        <w:t>принять решение о проведении повторной закупки</w:t>
      </w:r>
      <w:bookmarkEnd w:id="5099"/>
      <w:bookmarkEnd w:id="5100"/>
      <w:r w:rsidRPr="00575698">
        <w:t>;</w:t>
      </w:r>
      <w:bookmarkEnd w:id="5101"/>
    </w:p>
    <w:p w14:paraId="2F1D68F8" w14:textId="77777777" w:rsidR="001479F2" w:rsidRPr="00575698" w:rsidRDefault="001479F2" w:rsidP="00634ABE">
      <w:pPr>
        <w:pStyle w:val="5"/>
        <w:numPr>
          <w:ilvl w:val="3"/>
          <w:numId w:val="19"/>
        </w:numPr>
      </w:pPr>
      <w:bookmarkStart w:id="5102" w:name="_Ref52218074"/>
      <w:r w:rsidRPr="00575698">
        <w:t xml:space="preserve">отказаться от </w:t>
      </w:r>
      <w:r w:rsidR="00FC3FEE" w:rsidRPr="00575698">
        <w:t>проведения закупки</w:t>
      </w:r>
      <w:r w:rsidRPr="00575698">
        <w:t>.</w:t>
      </w:r>
      <w:bookmarkEnd w:id="5102"/>
    </w:p>
    <w:p w14:paraId="1650B682" w14:textId="77777777" w:rsidR="00212674" w:rsidRPr="00575698" w:rsidRDefault="00212674" w:rsidP="003227B5">
      <w:pPr>
        <w:pStyle w:val="5"/>
        <w:numPr>
          <w:ilvl w:val="0"/>
          <w:numId w:val="0"/>
        </w:numPr>
        <w:ind w:left="1135"/>
      </w:pPr>
      <w:r w:rsidRPr="00575698">
        <w:t>В случае принятия ЗК решения, предусмотренного подп.</w:t>
      </w:r>
      <w:r w:rsidR="00B044DF">
        <w:t> </w:t>
      </w:r>
      <w:r w:rsidRPr="00951A70">
        <w:fldChar w:fldCharType="begin"/>
      </w:r>
      <w:r w:rsidRPr="00575698">
        <w:instrText xml:space="preserve"> REF _Ref52218072 \w \h </w:instrText>
      </w:r>
      <w:r w:rsidR="00575698">
        <w:instrText xml:space="preserve"> \* MERGEFORMAT </w:instrText>
      </w:r>
      <w:r w:rsidRPr="00951A70">
        <w:fldChar w:fldCharType="separate"/>
      </w:r>
      <w:r w:rsidR="00233FEB">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233FEB">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3176467C" w14:textId="116209AF" w:rsidR="00BA4FF6" w:rsidRPr="00575698" w:rsidRDefault="00437D78" w:rsidP="00634ABE">
      <w:pPr>
        <w:pStyle w:val="4"/>
        <w:numPr>
          <w:ilvl w:val="2"/>
          <w:numId w:val="19"/>
        </w:numPr>
      </w:pPr>
      <w:bookmarkStart w:id="5103" w:name="_Ref476604151"/>
      <w:r w:rsidRPr="00575698">
        <w:t>В случае признания конкурентно</w:t>
      </w:r>
      <w:r w:rsidR="00183045" w:rsidRPr="00575698">
        <w:t>й</w:t>
      </w:r>
      <w:r w:rsidRPr="00575698">
        <w:t xml:space="preserve"> закупки</w:t>
      </w:r>
      <w:r w:rsidR="00DA0AF8">
        <w:t>, ценового запроса на ЭТП</w:t>
      </w:r>
      <w:r w:rsidRPr="00575698">
        <w:t xml:space="preserve"> несостоявш</w:t>
      </w:r>
      <w:r w:rsidR="00BE0510">
        <w:t>имися</w:t>
      </w:r>
      <w:r w:rsidRPr="00575698">
        <w:t xml:space="preserve">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233FEB">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103"/>
    </w:p>
    <w:p w14:paraId="217AD1CC" w14:textId="77777777" w:rsidR="00437D78" w:rsidRDefault="00437D78" w:rsidP="00634ABE">
      <w:pPr>
        <w:pStyle w:val="4"/>
        <w:numPr>
          <w:ilvl w:val="2"/>
          <w:numId w:val="19"/>
        </w:numPr>
      </w:pPr>
      <w:bookmarkStart w:id="5104"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233FEB">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233FEB">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104"/>
    </w:p>
    <w:p w14:paraId="7FCF5546" w14:textId="1F725B5A" w:rsidR="00B93297" w:rsidRDefault="00B93297" w:rsidP="00634ABE">
      <w:pPr>
        <w:pStyle w:val="4"/>
        <w:numPr>
          <w:ilvl w:val="2"/>
          <w:numId w:val="19"/>
        </w:numPr>
      </w:pPr>
      <w:bookmarkStart w:id="5105" w:name="_Ref89114686"/>
      <w:r>
        <w:t>В случае признания упрощенной закупки несостоявшейся по основани</w:t>
      </w:r>
      <w:r w:rsidR="00DF2C23">
        <w:t>ю, указанному в</w:t>
      </w:r>
      <w:r>
        <w:t xml:space="preserve"> подп. </w:t>
      </w:r>
      <w:r w:rsidR="00DF2C23">
        <w:fldChar w:fldCharType="begin"/>
      </w:r>
      <w:r w:rsidR="00DF2C23">
        <w:instrText xml:space="preserve"> REF _Ref89114888 \r \h </w:instrText>
      </w:r>
      <w:r w:rsidR="00DF2C23">
        <w:fldChar w:fldCharType="separate"/>
      </w:r>
      <w:r w:rsidR="00233FEB">
        <w:t>11.8.1(19)</w:t>
      </w:r>
      <w:r w:rsidR="00DF2C23">
        <w:fldChar w:fldCharType="end"/>
      </w:r>
      <w:r>
        <w:t xml:space="preserve"> Положения заказчик вправе:</w:t>
      </w:r>
      <w:bookmarkEnd w:id="5105"/>
    </w:p>
    <w:p w14:paraId="50075A49" w14:textId="5FABC783" w:rsidR="00B93297" w:rsidRDefault="00B93297" w:rsidP="00B93297">
      <w:pPr>
        <w:pStyle w:val="5"/>
        <w:numPr>
          <w:ilvl w:val="3"/>
          <w:numId w:val="19"/>
        </w:numPr>
      </w:pPr>
      <w:bookmarkStart w:id="5106" w:name="_Ref89115096"/>
      <w:r w:rsidRPr="00575698">
        <w:t xml:space="preserve">принять решение о проведении </w:t>
      </w:r>
      <w:r w:rsidR="00DF2C23">
        <w:t>упрощенной</w:t>
      </w:r>
      <w:r w:rsidRPr="00575698">
        <w:t xml:space="preserve"> закупки</w:t>
      </w:r>
      <w:r w:rsidR="00DF2C23">
        <w:t xml:space="preserve"> повторно, </w:t>
      </w:r>
      <w:r w:rsidR="00DF2C23" w:rsidRPr="00575698">
        <w:t>при этом условия закупки могут быть изменены в соответствии с Положением</w:t>
      </w:r>
      <w:r w:rsidRPr="00575698">
        <w:t>;</w:t>
      </w:r>
      <w:bookmarkEnd w:id="5106"/>
    </w:p>
    <w:p w14:paraId="451F8619" w14:textId="77777777" w:rsidR="00DF2C23" w:rsidRPr="00575698" w:rsidRDefault="00DF2C23" w:rsidP="00B93297">
      <w:pPr>
        <w:pStyle w:val="5"/>
        <w:numPr>
          <w:ilvl w:val="3"/>
          <w:numId w:val="19"/>
        </w:numPr>
      </w:pPr>
      <w:r>
        <w:t>принять решение о проведении закупки иным способом, при этом условия закупки могут быть изменены в соответствии с Положением;</w:t>
      </w:r>
    </w:p>
    <w:p w14:paraId="65685648" w14:textId="77777777" w:rsidR="00B93297" w:rsidRPr="00575698" w:rsidRDefault="00B93297" w:rsidP="00B93297">
      <w:pPr>
        <w:pStyle w:val="5"/>
        <w:numPr>
          <w:ilvl w:val="3"/>
          <w:numId w:val="19"/>
        </w:numPr>
      </w:pPr>
      <w:bookmarkStart w:id="5107" w:name="_Ref89115100"/>
      <w:r w:rsidRPr="00575698">
        <w:t>отказаться от проведения закупки.</w:t>
      </w:r>
      <w:bookmarkEnd w:id="5107"/>
    </w:p>
    <w:p w14:paraId="6EC2E2E4" w14:textId="791A3ABD" w:rsidR="00B93297" w:rsidRDefault="00B93297" w:rsidP="00B93297">
      <w:pPr>
        <w:pStyle w:val="4"/>
        <w:numPr>
          <w:ilvl w:val="2"/>
          <w:numId w:val="19"/>
        </w:numPr>
      </w:pPr>
      <w:bookmarkStart w:id="5108" w:name="_Ref89114689"/>
      <w:r>
        <w:t>В случае признания упрощенной закупки несостоявшейся по основании подп. </w:t>
      </w:r>
      <w:r w:rsidR="00DF2C23">
        <w:fldChar w:fldCharType="begin"/>
      </w:r>
      <w:r w:rsidR="00DF2C23">
        <w:instrText xml:space="preserve"> REF _Ref89114896 \r \h </w:instrText>
      </w:r>
      <w:r w:rsidR="00DF2C23">
        <w:fldChar w:fldCharType="separate"/>
      </w:r>
      <w:r w:rsidR="00233FEB">
        <w:t>11.8.1(20)</w:t>
      </w:r>
      <w:r w:rsidR="00DF2C23">
        <w:fldChar w:fldCharType="end"/>
      </w:r>
      <w:r w:rsidR="00DF2C23" w:rsidDel="00DF2C23">
        <w:t xml:space="preserve"> </w:t>
      </w:r>
      <w:r>
        <w:t>Положения заказчик вправе:</w:t>
      </w:r>
      <w:bookmarkEnd w:id="5108"/>
    </w:p>
    <w:p w14:paraId="458743C2" w14:textId="531DFCF2" w:rsidR="00B93297" w:rsidRPr="00575698" w:rsidRDefault="00B93297" w:rsidP="00B93297">
      <w:pPr>
        <w:pStyle w:val="5"/>
        <w:numPr>
          <w:ilvl w:val="3"/>
          <w:numId w:val="19"/>
        </w:numPr>
      </w:pPr>
      <w:r w:rsidRPr="00575698">
        <w:t xml:space="preserve">принять решение о заключении договора с </w:t>
      </w:r>
      <w:r w:rsidR="00597663">
        <w:t xml:space="preserve">единственным </w:t>
      </w:r>
      <w:r w:rsidRPr="00575698">
        <w:t xml:space="preserve">участником закупки, </w:t>
      </w:r>
      <w:r w:rsidR="00597663">
        <w:t>подавшим ценовое предложение</w:t>
      </w:r>
      <w:r w:rsidRPr="00575698">
        <w:t>;</w:t>
      </w:r>
    </w:p>
    <w:p w14:paraId="21515FC2" w14:textId="0F79B182" w:rsidR="00B93297" w:rsidRPr="00575698" w:rsidRDefault="00B93297" w:rsidP="00512AAD">
      <w:pPr>
        <w:pStyle w:val="5"/>
        <w:numPr>
          <w:ilvl w:val="3"/>
          <w:numId w:val="19"/>
        </w:numPr>
      </w:pPr>
      <w:r w:rsidRPr="00575698">
        <w:t>принять решени</w:t>
      </w:r>
      <w:r w:rsidR="00597663">
        <w:t>я, предусмотренные подп.</w:t>
      </w:r>
      <w:r w:rsidR="00422976">
        <w:t> </w:t>
      </w:r>
      <w:r w:rsidR="00597663">
        <w:fldChar w:fldCharType="begin"/>
      </w:r>
      <w:r w:rsidR="00597663">
        <w:instrText xml:space="preserve"> REF _Ref89115096 \r \h </w:instrText>
      </w:r>
      <w:r w:rsidR="00597663">
        <w:fldChar w:fldCharType="separate"/>
      </w:r>
      <w:r w:rsidR="00233FEB">
        <w:t>11.8.10(1)</w:t>
      </w:r>
      <w:r w:rsidR="00597663">
        <w:fldChar w:fldCharType="end"/>
      </w:r>
      <w:r w:rsidR="00512AAD">
        <w:t> </w:t>
      </w:r>
      <w:r w:rsidR="00597663">
        <w:t>–</w:t>
      </w:r>
      <w:r w:rsidR="00512AAD">
        <w:t> </w:t>
      </w:r>
      <w:r w:rsidR="00597663">
        <w:fldChar w:fldCharType="begin"/>
      </w:r>
      <w:r w:rsidR="00597663">
        <w:instrText xml:space="preserve"> REF _Ref89115100 \r \h </w:instrText>
      </w:r>
      <w:r w:rsidR="00597663">
        <w:fldChar w:fldCharType="separate"/>
      </w:r>
      <w:r w:rsidR="00233FEB">
        <w:t>11.8.10(3)</w:t>
      </w:r>
      <w:r w:rsidR="00597663">
        <w:fldChar w:fldCharType="end"/>
      </w:r>
      <w:r w:rsidR="00597663">
        <w:t xml:space="preserve"> Положения</w:t>
      </w:r>
      <w:r w:rsidRPr="00575698">
        <w:t>.</w:t>
      </w:r>
    </w:p>
    <w:p w14:paraId="4B79F51A" w14:textId="77777777" w:rsidR="008E09C3" w:rsidRPr="00575698" w:rsidRDefault="008E09C3" w:rsidP="00634ABE">
      <w:pPr>
        <w:pStyle w:val="2"/>
        <w:numPr>
          <w:ilvl w:val="0"/>
          <w:numId w:val="19"/>
        </w:numPr>
      </w:pPr>
      <w:bookmarkStart w:id="5109" w:name="_Toc442773353"/>
      <w:bookmarkStart w:id="5110" w:name="_Toc442773609"/>
      <w:bookmarkStart w:id="5111" w:name="_Toc442773864"/>
      <w:bookmarkStart w:id="5112" w:name="_Toc442782119"/>
      <w:bookmarkStart w:id="5113" w:name="_Toc442782385"/>
      <w:bookmarkStart w:id="5114" w:name="_Toc442782641"/>
      <w:bookmarkStart w:id="5115" w:name="_Toc442773354"/>
      <w:bookmarkStart w:id="5116" w:name="_Toc442773610"/>
      <w:bookmarkStart w:id="5117" w:name="_Toc442773865"/>
      <w:bookmarkStart w:id="5118" w:name="_Toc442782120"/>
      <w:bookmarkStart w:id="5119" w:name="_Toc442782386"/>
      <w:bookmarkStart w:id="5120" w:name="_Toc442782642"/>
      <w:bookmarkStart w:id="5121" w:name="_Toc268259859"/>
      <w:bookmarkStart w:id="5122" w:name="_Toc268608856"/>
      <w:bookmarkStart w:id="5123" w:name="_Toc270006757"/>
      <w:bookmarkStart w:id="5124" w:name="_Toc270010968"/>
      <w:bookmarkStart w:id="5125" w:name="_Toc270089241"/>
      <w:bookmarkStart w:id="5126" w:name="_Hlt310540004"/>
      <w:bookmarkStart w:id="5127" w:name="_Hlt342508325"/>
      <w:bookmarkStart w:id="5128" w:name="_Hlt341815384"/>
      <w:bookmarkStart w:id="5129" w:name="_Hlt342508322"/>
      <w:bookmarkStart w:id="5130" w:name="_Hlt299563555"/>
      <w:bookmarkStart w:id="5131" w:name="_Toc268259866"/>
      <w:bookmarkStart w:id="5132" w:name="_Toc268608863"/>
      <w:bookmarkStart w:id="5133" w:name="_Toc270006764"/>
      <w:bookmarkStart w:id="5134" w:name="_Toc270010975"/>
      <w:bookmarkStart w:id="5135" w:name="_Hlt299192985"/>
      <w:bookmarkStart w:id="5136" w:name="_Hlt301958005"/>
      <w:bookmarkStart w:id="5137" w:name="_Hlt341546739"/>
      <w:bookmarkStart w:id="5138" w:name="_Hlt299194393"/>
      <w:bookmarkStart w:id="5139" w:name="_Hlt299292420"/>
      <w:bookmarkStart w:id="5140" w:name="_Hlt309070671"/>
      <w:bookmarkStart w:id="5141" w:name="_Hlt310261168"/>
      <w:bookmarkStart w:id="5142" w:name="_Hlt311825331"/>
      <w:bookmarkStart w:id="5143" w:name="_Hlt311825352"/>
      <w:bookmarkStart w:id="5144" w:name="_Hlt341546835"/>
      <w:bookmarkStart w:id="5145" w:name="_Hlt341787994"/>
      <w:bookmarkStart w:id="5146" w:name="_Hlt342293738"/>
      <w:bookmarkStart w:id="5147" w:name="_Hlt310538996"/>
      <w:bookmarkStart w:id="5148" w:name="_Hlt310539025"/>
      <w:bookmarkStart w:id="5149" w:name="_Hlt311825335"/>
      <w:bookmarkStart w:id="5150" w:name="_Hlt311825355"/>
      <w:bookmarkStart w:id="5151" w:name="_Hlt341546852"/>
      <w:bookmarkStart w:id="5152" w:name="_Hlt341787998"/>
      <w:bookmarkStart w:id="5153" w:name="_Hlt341546762"/>
      <w:bookmarkStart w:id="5154" w:name="_Hlt341786466"/>
      <w:bookmarkStart w:id="5155" w:name="_Hlt342293742"/>
      <w:bookmarkStart w:id="5156" w:name="_Hlt310534277"/>
      <w:bookmarkStart w:id="5157" w:name="_Hlt310534313"/>
      <w:bookmarkStart w:id="5158" w:name="_Hlt310536012"/>
      <w:bookmarkStart w:id="5159" w:name="_Hlt311043027"/>
      <w:bookmarkStart w:id="5160" w:name="_Hlt341554509"/>
      <w:bookmarkStart w:id="5161" w:name="_Toc306924534"/>
      <w:bookmarkStart w:id="5162" w:name="_Toc307225259"/>
      <w:bookmarkStart w:id="5163" w:name="_Toc307225538"/>
      <w:bookmarkStart w:id="5164" w:name="_Hlt271908444"/>
      <w:bookmarkStart w:id="5165" w:name="_Hlt311019266"/>
      <w:bookmarkStart w:id="5166" w:name="_Toc274777471"/>
      <w:bookmarkStart w:id="5167" w:name="_Toc274777472"/>
      <w:bookmarkStart w:id="5168" w:name="_Toc442866842"/>
      <w:bookmarkStart w:id="5169" w:name="_Toc442873336"/>
      <w:bookmarkStart w:id="5170" w:name="_Toc5978393"/>
      <w:bookmarkStart w:id="5171" w:name="_Toc407714585"/>
      <w:bookmarkStart w:id="5172" w:name="_Toc407716750"/>
      <w:bookmarkStart w:id="5173" w:name="_Toc407723002"/>
      <w:bookmarkStart w:id="5174" w:name="_Toc407720432"/>
      <w:bookmarkStart w:id="5175" w:name="_Ref273372051"/>
      <w:bookmarkStart w:id="5176" w:name="_Toc368984196"/>
      <w:bookmarkStart w:id="5177" w:name="_Toc407284735"/>
      <w:bookmarkStart w:id="5178" w:name="_Toc407291463"/>
      <w:bookmarkStart w:id="5179" w:name="_Toc407300263"/>
      <w:bookmarkStart w:id="5180" w:name="_Toc407296813"/>
      <w:bookmarkStart w:id="5181" w:name="_Toc407992662"/>
      <w:bookmarkStart w:id="5182" w:name="_Toc407999090"/>
      <w:bookmarkStart w:id="5183" w:name="_Toc408003330"/>
      <w:bookmarkStart w:id="5184" w:name="_Toc408003573"/>
      <w:bookmarkStart w:id="5185" w:name="_Toc408004329"/>
      <w:bookmarkStart w:id="5186" w:name="_Toc408161570"/>
      <w:bookmarkStart w:id="5187" w:name="_Toc408439800"/>
      <w:bookmarkStart w:id="5188" w:name="_Toc408446902"/>
      <w:bookmarkStart w:id="5189" w:name="_Toc408447166"/>
      <w:bookmarkStart w:id="5190" w:name="_Ref408753942"/>
      <w:bookmarkStart w:id="5191" w:name="_Toc408775989"/>
      <w:bookmarkStart w:id="5192" w:name="_Toc408779184"/>
      <w:bookmarkStart w:id="5193" w:name="_Toc408780781"/>
      <w:bookmarkStart w:id="5194" w:name="_Toc408840844"/>
      <w:bookmarkStart w:id="5195" w:name="_Toc408842269"/>
      <w:bookmarkStart w:id="5196" w:name="_Toc282982265"/>
      <w:bookmarkStart w:id="5197" w:name="_Toc409088702"/>
      <w:bookmarkStart w:id="5198" w:name="_Toc409088896"/>
      <w:bookmarkStart w:id="5199" w:name="_Toc409089589"/>
      <w:bookmarkStart w:id="5200" w:name="_Toc409090021"/>
      <w:bookmarkStart w:id="5201" w:name="_Toc409090476"/>
      <w:bookmarkStart w:id="5202" w:name="_Toc409113269"/>
      <w:bookmarkStart w:id="5203" w:name="_Toc409174051"/>
      <w:bookmarkStart w:id="5204" w:name="_Toc409174745"/>
      <w:bookmarkStart w:id="5205" w:name="_Ref409175403"/>
      <w:bookmarkStart w:id="5206" w:name="_Ref409176565"/>
      <w:bookmarkStart w:id="5207" w:name="_Ref409178644"/>
      <w:bookmarkStart w:id="5208" w:name="_Ref409178649"/>
      <w:bookmarkStart w:id="5209" w:name="_Ref409177811"/>
      <w:bookmarkStart w:id="5210" w:name="_Toc409189145"/>
      <w:bookmarkStart w:id="5211" w:name="_Toc409198881"/>
      <w:bookmarkStart w:id="5212" w:name="_Toc283058579"/>
      <w:bookmarkStart w:id="5213" w:name="_Toc409204369"/>
      <w:bookmarkStart w:id="5214" w:name="_Ref409361554"/>
      <w:bookmarkStart w:id="5215" w:name="_Toc409474772"/>
      <w:bookmarkStart w:id="5216" w:name="_Toc409528481"/>
      <w:bookmarkStart w:id="5217" w:name="_Toc409630184"/>
      <w:bookmarkStart w:id="5218" w:name="_Toc409703630"/>
      <w:bookmarkStart w:id="5219" w:name="_Ref409710931"/>
      <w:bookmarkStart w:id="5220" w:name="_Toc409711794"/>
      <w:bookmarkStart w:id="5221" w:name="_Toc409715514"/>
      <w:bookmarkStart w:id="5222" w:name="_Toc409721531"/>
      <w:bookmarkStart w:id="5223" w:name="_Toc409720662"/>
      <w:bookmarkStart w:id="5224" w:name="_Toc409721749"/>
      <w:bookmarkStart w:id="5225" w:name="_Toc409807467"/>
      <w:bookmarkStart w:id="5226" w:name="_Toc409812186"/>
      <w:bookmarkStart w:id="5227" w:name="_Toc283764415"/>
      <w:bookmarkStart w:id="5228" w:name="_Toc409908749"/>
      <w:bookmarkStart w:id="5229" w:name="_Ref410662643"/>
      <w:bookmarkStart w:id="5230" w:name="_Ref410727296"/>
      <w:bookmarkStart w:id="5231" w:name="_Ref410727417"/>
      <w:bookmarkStart w:id="5232" w:name="_Ref410734304"/>
      <w:bookmarkStart w:id="5233" w:name="_Ref410760646"/>
      <w:bookmarkStart w:id="5234" w:name="_Toc410902921"/>
      <w:bookmarkStart w:id="5235" w:name="_Toc410907932"/>
      <w:bookmarkStart w:id="5236" w:name="_Toc410908121"/>
      <w:bookmarkStart w:id="5237" w:name="_Toc410910914"/>
      <w:bookmarkStart w:id="5238" w:name="_Toc410911187"/>
      <w:bookmarkStart w:id="5239" w:name="_Toc410920285"/>
      <w:bookmarkStart w:id="5240" w:name="_Toc411279925"/>
      <w:bookmarkStart w:id="5241" w:name="_Toc411626651"/>
      <w:bookmarkStart w:id="5242" w:name="_Toc411632194"/>
      <w:bookmarkStart w:id="5243" w:name="_Toc411882103"/>
      <w:bookmarkStart w:id="5244" w:name="_Toc411941113"/>
      <w:bookmarkStart w:id="5245" w:name="_Toc285801561"/>
      <w:bookmarkStart w:id="5246" w:name="_Toc411949588"/>
      <w:bookmarkStart w:id="5247" w:name="_Toc412111228"/>
      <w:bookmarkStart w:id="5248" w:name="_Toc285977832"/>
      <w:bookmarkStart w:id="5249" w:name="_Toc412127995"/>
      <w:bookmarkStart w:id="5250" w:name="_Toc285999961"/>
      <w:bookmarkStart w:id="5251" w:name="_Toc412218444"/>
      <w:bookmarkStart w:id="5252" w:name="_Toc412543730"/>
      <w:bookmarkStart w:id="5253" w:name="_Toc412551475"/>
      <w:bookmarkStart w:id="5254" w:name="_Toc412760345"/>
      <w:bookmarkStart w:id="5255" w:name="_Toc453143281"/>
      <w:bookmarkStart w:id="5256" w:name="_Ref491348506"/>
      <w:bookmarkStart w:id="5257" w:name="_Ref491350426"/>
      <w:bookmarkStart w:id="5258" w:name="_Ref491350475"/>
      <w:bookmarkStart w:id="5259" w:name="_Ref491350546"/>
      <w:bookmarkStart w:id="5260" w:name="_Ref524350710"/>
      <w:bookmarkStart w:id="5261" w:name="_Ref19709264"/>
      <w:bookmarkStart w:id="5262" w:name="_Ref23615351"/>
      <w:bookmarkStart w:id="5263" w:name="_Ref24388773"/>
      <w:bookmarkStart w:id="5264" w:name="_Ref24849739"/>
      <w:bookmarkStart w:id="5265" w:name="_Ref48648240"/>
      <w:bookmarkStart w:id="5266" w:name="_Ref106626738"/>
      <w:bookmarkStart w:id="5267" w:name="_Toc113011808"/>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r w:rsidRPr="00575698">
        <w:t xml:space="preserve">Порядок проведения </w:t>
      </w:r>
      <w:bookmarkEnd w:id="5170"/>
      <w:r w:rsidR="00AA603E" w:rsidRPr="00575698">
        <w:t xml:space="preserve">конкурентной </w:t>
      </w:r>
      <w:r w:rsidR="00D731A4" w:rsidRPr="00575698">
        <w:t>процедуры закупки</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0BCCE86" w14:textId="77777777" w:rsidR="00EA284A" w:rsidRPr="00575698" w:rsidRDefault="00C83D93" w:rsidP="00634ABE">
      <w:pPr>
        <w:pStyle w:val="3"/>
        <w:numPr>
          <w:ilvl w:val="1"/>
          <w:numId w:val="19"/>
        </w:numPr>
        <w:ind w:left="1134"/>
        <w:rPr>
          <w:lang w:eastAsia="en-US"/>
        </w:rPr>
      </w:pPr>
      <w:bookmarkStart w:id="5268" w:name="_Toc409474773"/>
      <w:bookmarkStart w:id="5269" w:name="_Toc409528482"/>
      <w:bookmarkStart w:id="5270" w:name="_Toc409630185"/>
      <w:bookmarkStart w:id="5271" w:name="_Toc409703631"/>
      <w:bookmarkStart w:id="5272" w:name="_Toc409711795"/>
      <w:bookmarkStart w:id="5273" w:name="_Toc409715515"/>
      <w:bookmarkStart w:id="5274" w:name="_Toc409721532"/>
      <w:bookmarkStart w:id="5275" w:name="_Toc409720663"/>
      <w:bookmarkStart w:id="5276" w:name="_Toc409721750"/>
      <w:bookmarkStart w:id="5277" w:name="_Toc409807468"/>
      <w:bookmarkStart w:id="5278" w:name="_Toc409812187"/>
      <w:bookmarkStart w:id="5279" w:name="_Toc283764416"/>
      <w:bookmarkStart w:id="5280" w:name="_Toc409908750"/>
      <w:bookmarkStart w:id="5281" w:name="_Toc410902922"/>
      <w:bookmarkStart w:id="5282" w:name="_Toc410907933"/>
      <w:bookmarkStart w:id="5283" w:name="_Toc410908122"/>
      <w:bookmarkStart w:id="5284" w:name="_Toc410910915"/>
      <w:bookmarkStart w:id="5285" w:name="_Toc410911188"/>
      <w:bookmarkStart w:id="5286" w:name="_Toc410920286"/>
      <w:bookmarkStart w:id="5287" w:name="_Toc411279926"/>
      <w:bookmarkStart w:id="5288" w:name="_Toc411626652"/>
      <w:bookmarkStart w:id="5289" w:name="_Toc411632195"/>
      <w:bookmarkStart w:id="5290" w:name="_Toc411882104"/>
      <w:bookmarkStart w:id="5291" w:name="_Toc411941114"/>
      <w:bookmarkStart w:id="5292" w:name="_Toc285801562"/>
      <w:bookmarkStart w:id="5293" w:name="_Toc411949589"/>
      <w:bookmarkStart w:id="5294" w:name="_Toc412111229"/>
      <w:bookmarkStart w:id="5295" w:name="_Toc285977833"/>
      <w:bookmarkStart w:id="5296" w:name="_Toc412127996"/>
      <w:bookmarkStart w:id="5297" w:name="_Toc285999962"/>
      <w:bookmarkStart w:id="5298" w:name="_Toc412218445"/>
      <w:bookmarkStart w:id="5299" w:name="_Toc412543731"/>
      <w:bookmarkStart w:id="5300" w:name="_Toc412551476"/>
      <w:bookmarkStart w:id="5301" w:name="_Toc412760346"/>
      <w:bookmarkStart w:id="5302" w:name="_Toc453143282"/>
      <w:bookmarkStart w:id="5303" w:name="_Ref525199430"/>
      <w:bookmarkStart w:id="5304" w:name="_Toc5978394"/>
      <w:bookmarkStart w:id="5305" w:name="_Ref24307361"/>
      <w:bookmarkStart w:id="5306" w:name="_Toc113011809"/>
      <w:r w:rsidRPr="00575698">
        <w:t>Общие положения</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064BA9A0" w14:textId="77777777" w:rsidR="007B1B6A" w:rsidRPr="00575698" w:rsidRDefault="007B1B6A" w:rsidP="00634ABE">
      <w:pPr>
        <w:pStyle w:val="4"/>
        <w:numPr>
          <w:ilvl w:val="2"/>
          <w:numId w:val="19"/>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1FB7026B" w14:textId="259C2480" w:rsidR="007B1B6A" w:rsidRPr="00575698" w:rsidRDefault="007B1B6A" w:rsidP="00634ABE">
      <w:pPr>
        <w:pStyle w:val="4"/>
        <w:numPr>
          <w:ilvl w:val="2"/>
          <w:numId w:val="19"/>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233FEB" w:rsidRPr="005C4C07">
        <w:rPr>
          <w:rFonts w:cs="Calibri"/>
        </w:rPr>
        <w:t>Приложение </w:t>
      </w:r>
      <w:r w:rsidR="00233FEB" w:rsidRPr="00F20FD0">
        <w:rPr>
          <w:rFonts w:cs="Calibri"/>
        </w:rPr>
        <w:t>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4AE48B8D" w14:textId="77777777" w:rsidR="007B1B6A" w:rsidRPr="00575698" w:rsidRDefault="007B1B6A" w:rsidP="00634ABE">
      <w:pPr>
        <w:pStyle w:val="4"/>
        <w:numPr>
          <w:ilvl w:val="2"/>
          <w:numId w:val="19"/>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233FEB">
        <w:t>18</w:t>
      </w:r>
      <w:r w:rsidR="00871353" w:rsidRPr="00951A70">
        <w:fldChar w:fldCharType="end"/>
      </w:r>
      <w:r w:rsidRPr="00575698">
        <w:t xml:space="preserve"> Положения.</w:t>
      </w:r>
    </w:p>
    <w:p w14:paraId="3CCA8168" w14:textId="77777777" w:rsidR="007B1B6A" w:rsidRPr="00575698" w:rsidRDefault="007B1B6A" w:rsidP="00634ABE">
      <w:pPr>
        <w:pStyle w:val="4"/>
        <w:numPr>
          <w:ilvl w:val="2"/>
          <w:numId w:val="19"/>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233FEB">
        <w:t>12.11</w:t>
      </w:r>
      <w:r w:rsidR="00871353" w:rsidRPr="00951A70">
        <w:fldChar w:fldCharType="end"/>
      </w:r>
      <w:r w:rsidRPr="00575698">
        <w:t xml:space="preserve"> Положения.</w:t>
      </w:r>
    </w:p>
    <w:p w14:paraId="3FD33CD0" w14:textId="77777777" w:rsidR="007B1B6A" w:rsidRPr="00575698" w:rsidRDefault="007B1B6A" w:rsidP="00634ABE">
      <w:pPr>
        <w:pStyle w:val="4"/>
        <w:numPr>
          <w:ilvl w:val="2"/>
          <w:numId w:val="19"/>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233FEB">
        <w:t>12.12</w:t>
      </w:r>
      <w:r w:rsidR="00871353" w:rsidRPr="00951A70">
        <w:fldChar w:fldCharType="end"/>
      </w:r>
      <w:r w:rsidRPr="00575698">
        <w:t xml:space="preserve"> Положения.</w:t>
      </w:r>
    </w:p>
    <w:p w14:paraId="25D0BCB9" w14:textId="77777777" w:rsidR="008F2633" w:rsidRPr="00575698" w:rsidRDefault="008F2633" w:rsidP="00634ABE">
      <w:pPr>
        <w:pStyle w:val="4"/>
        <w:numPr>
          <w:ilvl w:val="2"/>
          <w:numId w:val="19"/>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233FEB">
        <w:t>8</w:t>
      </w:r>
      <w:r w:rsidRPr="00951A70">
        <w:fldChar w:fldCharType="end"/>
      </w:r>
      <w:r w:rsidRPr="00575698">
        <w:t xml:space="preserve"> Положения.</w:t>
      </w:r>
    </w:p>
    <w:p w14:paraId="53E4D1C8" w14:textId="77777777" w:rsidR="00EA284A" w:rsidRPr="00575698" w:rsidRDefault="00C83D93" w:rsidP="00634ABE">
      <w:pPr>
        <w:pStyle w:val="3"/>
        <w:numPr>
          <w:ilvl w:val="1"/>
          <w:numId w:val="19"/>
        </w:numPr>
        <w:ind w:left="1134"/>
      </w:pPr>
      <w:bookmarkStart w:id="5307" w:name="_Toc25340474"/>
      <w:bookmarkStart w:id="5308" w:name="_Toc25342235"/>
      <w:bookmarkStart w:id="5309" w:name="_Toc25340475"/>
      <w:bookmarkStart w:id="5310" w:name="_Toc25342236"/>
      <w:bookmarkStart w:id="5311" w:name="_Toc409474774"/>
      <w:bookmarkStart w:id="5312" w:name="_Toc409528483"/>
      <w:bookmarkStart w:id="5313" w:name="_Toc409630186"/>
      <w:bookmarkStart w:id="5314" w:name="_Toc409703632"/>
      <w:bookmarkStart w:id="5315" w:name="_Toc409711796"/>
      <w:bookmarkStart w:id="5316" w:name="_Toc409715516"/>
      <w:bookmarkStart w:id="5317" w:name="_Toc409721533"/>
      <w:bookmarkStart w:id="5318" w:name="_Toc409720664"/>
      <w:bookmarkStart w:id="5319" w:name="_Toc409721751"/>
      <w:bookmarkStart w:id="5320" w:name="_Toc409807469"/>
      <w:bookmarkStart w:id="5321" w:name="_Toc409812188"/>
      <w:bookmarkStart w:id="5322" w:name="_Toc283764417"/>
      <w:bookmarkStart w:id="5323" w:name="_Toc409908751"/>
      <w:bookmarkStart w:id="5324" w:name="_Toc410902923"/>
      <w:bookmarkStart w:id="5325" w:name="_Toc410907934"/>
      <w:bookmarkStart w:id="5326" w:name="_Toc410908123"/>
      <w:bookmarkStart w:id="5327" w:name="_Toc410910916"/>
      <w:bookmarkStart w:id="5328" w:name="_Toc410911189"/>
      <w:bookmarkStart w:id="5329" w:name="_Toc410920287"/>
      <w:bookmarkStart w:id="5330" w:name="_Toc411279927"/>
      <w:bookmarkStart w:id="5331" w:name="_Toc411626653"/>
      <w:bookmarkStart w:id="5332" w:name="_Toc411632196"/>
      <w:bookmarkStart w:id="5333" w:name="_Toc411882105"/>
      <w:bookmarkStart w:id="5334" w:name="_Toc411941115"/>
      <w:bookmarkStart w:id="5335" w:name="_Toc285801563"/>
      <w:bookmarkStart w:id="5336" w:name="_Toc411949590"/>
      <w:bookmarkStart w:id="5337" w:name="_Toc412111230"/>
      <w:bookmarkStart w:id="5338" w:name="_Toc285977834"/>
      <w:bookmarkStart w:id="5339" w:name="_Toc412127997"/>
      <w:bookmarkStart w:id="5340" w:name="_Toc285999963"/>
      <w:bookmarkStart w:id="5341" w:name="_Toc412218446"/>
      <w:bookmarkStart w:id="5342" w:name="_Toc412543732"/>
      <w:bookmarkStart w:id="5343" w:name="_Toc412551477"/>
      <w:bookmarkStart w:id="5344" w:name="_Toc412760347"/>
      <w:bookmarkStart w:id="5345" w:name="_Toc453143283"/>
      <w:bookmarkStart w:id="5346" w:name="_Ref514406416"/>
      <w:bookmarkStart w:id="5347" w:name="_Ref525044524"/>
      <w:bookmarkStart w:id="5348" w:name="_Toc5978395"/>
      <w:bookmarkStart w:id="5349" w:name="_Ref15302395"/>
      <w:bookmarkStart w:id="5350" w:name="_Toc113011810"/>
      <w:bookmarkEnd w:id="5307"/>
      <w:bookmarkEnd w:id="5308"/>
      <w:bookmarkEnd w:id="5309"/>
      <w:bookmarkEnd w:id="5310"/>
      <w:r w:rsidRPr="00575698">
        <w:t xml:space="preserve">Извещение о проведении </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r w:rsidR="00D731A4" w:rsidRPr="00575698">
        <w:t>закупки</w:t>
      </w:r>
      <w:bookmarkEnd w:id="5349"/>
      <w:bookmarkEnd w:id="5350"/>
    </w:p>
    <w:p w14:paraId="0C50D7ED" w14:textId="7231070F" w:rsidR="007B1B6A" w:rsidRPr="00575698" w:rsidRDefault="007B1B6A" w:rsidP="00634ABE">
      <w:pPr>
        <w:pStyle w:val="4"/>
        <w:numPr>
          <w:ilvl w:val="2"/>
          <w:numId w:val="19"/>
        </w:numPr>
        <w:tabs>
          <w:tab w:val="left" w:pos="6663"/>
        </w:tabs>
      </w:pPr>
      <w:bookmarkStart w:id="5351" w:name="_Ref24970366"/>
      <w:bookmarkStart w:id="5352"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233FEB" w:rsidRPr="005C4C07">
        <w:rPr>
          <w:rFonts w:cs="Calibri"/>
        </w:rPr>
        <w:t>Приложение </w:t>
      </w:r>
      <w:r w:rsidR="00233FEB" w:rsidRPr="00F20FD0">
        <w:rPr>
          <w:rFonts w:cs="Calibri"/>
        </w:rPr>
        <w:t>2</w:t>
      </w:r>
      <w:r w:rsidR="00320458" w:rsidRPr="0054792E">
        <w:fldChar w:fldCharType="end"/>
      </w:r>
      <w:r w:rsidRPr="00575698">
        <w:t>.</w:t>
      </w:r>
      <w:bookmarkEnd w:id="5351"/>
    </w:p>
    <w:p w14:paraId="147852A7" w14:textId="77777777" w:rsidR="007B1B6A" w:rsidRPr="00575698" w:rsidRDefault="007B1B6A" w:rsidP="00634ABE">
      <w:pPr>
        <w:pStyle w:val="4"/>
        <w:numPr>
          <w:ilvl w:val="2"/>
          <w:numId w:val="19"/>
        </w:numPr>
      </w:pPr>
      <w:bookmarkStart w:id="5353"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53"/>
    </w:p>
    <w:p w14:paraId="670782F1" w14:textId="77777777" w:rsidR="007B1B6A" w:rsidRPr="00575698" w:rsidRDefault="007B1B6A" w:rsidP="00634ABE">
      <w:pPr>
        <w:pStyle w:val="4"/>
        <w:numPr>
          <w:ilvl w:val="2"/>
          <w:numId w:val="19"/>
        </w:numPr>
      </w:pPr>
      <w:bookmarkStart w:id="5354" w:name="_Ref24116404"/>
      <w:r w:rsidRPr="00575698">
        <w:t>В извещении должны быть указаны следующие сведения (с учетом проводимого способа закупки):</w:t>
      </w:r>
      <w:bookmarkEnd w:id="5354"/>
    </w:p>
    <w:p w14:paraId="2637532F" w14:textId="421B8F62" w:rsidR="008C1FC8" w:rsidRPr="00575698" w:rsidRDefault="008C1FC8" w:rsidP="00634ABE">
      <w:pPr>
        <w:pStyle w:val="5"/>
        <w:numPr>
          <w:ilvl w:val="3"/>
          <w:numId w:val="19"/>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233FEB">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233FEB" w:rsidRPr="005C4C07">
        <w:rPr>
          <w:rFonts w:cs="Calibri"/>
        </w:rPr>
        <w:t>Приложение </w:t>
      </w:r>
      <w:r w:rsidR="00233FEB" w:rsidRPr="00F20FD0">
        <w:rPr>
          <w:rFonts w:cs="Calibri"/>
        </w:rPr>
        <w:t>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233FEB" w:rsidRPr="005C4C07">
        <w:rPr>
          <w:rFonts w:cs="Calibri"/>
        </w:rPr>
        <w:t>Приложение </w:t>
      </w:r>
      <w:r w:rsidR="00233FEB" w:rsidRPr="00F20FD0">
        <w:rPr>
          <w:rFonts w:cs="Calibri"/>
        </w:rPr>
        <w:t>4</w:t>
      </w:r>
      <w:r w:rsidRPr="00951A70">
        <w:fldChar w:fldCharType="end"/>
      </w:r>
      <w:r w:rsidRPr="00575698">
        <w:t>);</w:t>
      </w:r>
    </w:p>
    <w:p w14:paraId="337F00AD"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2A49B515"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8B49E00"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741E48C1"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48D9FD63" w14:textId="77777777" w:rsidR="008C1FC8" w:rsidRPr="00575698" w:rsidRDefault="008C1FC8" w:rsidP="00634ABE">
      <w:pPr>
        <w:pStyle w:val="5"/>
        <w:numPr>
          <w:ilvl w:val="3"/>
          <w:numId w:val="19"/>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233FEB">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233FEB">
        <w:t>10.3.6</w:t>
      </w:r>
      <w:r w:rsidRPr="00951A70">
        <w:fldChar w:fldCharType="end"/>
      </w:r>
      <w:r w:rsidRPr="00575698">
        <w:t xml:space="preserve"> Положения (при поведении закупки заказчиками II группы) (при необходимости);</w:t>
      </w:r>
    </w:p>
    <w:p w14:paraId="6DDAA0BE" w14:textId="77777777" w:rsidR="008C1FC8" w:rsidRPr="00575698" w:rsidRDefault="008C1FC8" w:rsidP="00634ABE">
      <w:pPr>
        <w:pStyle w:val="5"/>
        <w:numPr>
          <w:ilvl w:val="3"/>
          <w:numId w:val="19"/>
        </w:numPr>
      </w:pPr>
      <w:r w:rsidRPr="00575698">
        <w:t>место поставки товара, выполнения работ, оказания услуг;</w:t>
      </w:r>
    </w:p>
    <w:p w14:paraId="77559ACC"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2A207507" w14:textId="77777777" w:rsidR="008C1FC8" w:rsidRPr="00575698" w:rsidRDefault="008C1FC8" w:rsidP="00634ABE">
      <w:pPr>
        <w:pStyle w:val="5"/>
        <w:numPr>
          <w:ilvl w:val="3"/>
          <w:numId w:val="19"/>
        </w:numPr>
      </w:pPr>
      <w:r w:rsidRPr="00575698">
        <w:t>срок, место и порядок предоставления документации о закупке;</w:t>
      </w:r>
    </w:p>
    <w:p w14:paraId="3A365D31" w14:textId="77777777" w:rsidR="008C1FC8" w:rsidRPr="00575698" w:rsidRDefault="008C1FC8" w:rsidP="00634ABE">
      <w:pPr>
        <w:pStyle w:val="5"/>
        <w:numPr>
          <w:ilvl w:val="3"/>
          <w:numId w:val="19"/>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2A1FDDC" w14:textId="3F3255FC" w:rsidR="007B1B6A" w:rsidRPr="00575698" w:rsidRDefault="009C2F11" w:rsidP="009C2F11">
      <w:pPr>
        <w:pStyle w:val="5"/>
        <w:numPr>
          <w:ilvl w:val="3"/>
          <w:numId w:val="19"/>
        </w:numPr>
      </w:pPr>
      <w:r>
        <w:t xml:space="preserve">размер обеспечения заявки на участие в закупке, порядок, </w:t>
      </w:r>
      <w:r w:rsidR="007B1B6A" w:rsidRPr="00575698">
        <w:t>форм</w:t>
      </w:r>
      <w:r>
        <w:t>а</w:t>
      </w:r>
      <w:r w:rsidR="007B1B6A" w:rsidRPr="00575698">
        <w:t xml:space="preserve"> </w:t>
      </w:r>
      <w:r>
        <w:t xml:space="preserve"> </w:t>
      </w:r>
      <w:r w:rsidR="007B1B6A" w:rsidRPr="00575698">
        <w:t xml:space="preserve">и срок </w:t>
      </w:r>
      <w:r>
        <w:t xml:space="preserve">его </w:t>
      </w:r>
      <w:r w:rsidR="007B1B6A" w:rsidRPr="00575698">
        <w:t xml:space="preserve">предоставления </w:t>
      </w:r>
      <w:r w:rsidRPr="009C2F11">
        <w:t>(в случае установления требования обеспечения заявки на участие в закупке)</w:t>
      </w:r>
      <w:r w:rsidR="007B1B6A" w:rsidRPr="00575698">
        <w:t>;</w:t>
      </w:r>
    </w:p>
    <w:p w14:paraId="2B94D1B1" w14:textId="77777777" w:rsidR="007B1B6A" w:rsidRPr="00575698" w:rsidRDefault="007B1B6A" w:rsidP="00634ABE">
      <w:pPr>
        <w:pStyle w:val="5"/>
        <w:numPr>
          <w:ilvl w:val="3"/>
          <w:numId w:val="19"/>
        </w:numPr>
      </w:pPr>
      <w:bookmarkStart w:id="5355" w:name="_Ref25085349"/>
      <w:r w:rsidRPr="00575698">
        <w:t>дата рассмотрения заявок;</w:t>
      </w:r>
      <w:bookmarkEnd w:id="5355"/>
    </w:p>
    <w:p w14:paraId="073D34F1" w14:textId="77777777" w:rsidR="007B1B6A" w:rsidRPr="00575698" w:rsidRDefault="007B1B6A" w:rsidP="00634ABE">
      <w:pPr>
        <w:pStyle w:val="5"/>
        <w:numPr>
          <w:ilvl w:val="3"/>
          <w:numId w:val="19"/>
        </w:numPr>
      </w:pPr>
      <w:r w:rsidRPr="00575698">
        <w:t>дата оценки и сопоставления, подведения итогов закупки;</w:t>
      </w:r>
    </w:p>
    <w:p w14:paraId="5224B985" w14:textId="77777777" w:rsidR="007B1B6A" w:rsidRPr="00575698" w:rsidRDefault="007B1B6A" w:rsidP="00634ABE">
      <w:pPr>
        <w:pStyle w:val="5"/>
        <w:numPr>
          <w:ilvl w:val="3"/>
          <w:numId w:val="19"/>
        </w:numPr>
      </w:pPr>
      <w:r w:rsidRPr="00575698">
        <w:t>срок заключения договора после определения победителя закупки;</w:t>
      </w:r>
    </w:p>
    <w:p w14:paraId="65EE1774" w14:textId="77777777" w:rsidR="007B1B6A" w:rsidRPr="00575698" w:rsidRDefault="007B1B6A" w:rsidP="00634ABE">
      <w:pPr>
        <w:pStyle w:val="5"/>
        <w:numPr>
          <w:ilvl w:val="3"/>
          <w:numId w:val="19"/>
        </w:numPr>
      </w:pPr>
      <w:r w:rsidRPr="00575698">
        <w:t>срок и порядок отмены закупки;</w:t>
      </w:r>
    </w:p>
    <w:p w14:paraId="7A06ABCE" w14:textId="77777777" w:rsidR="007B1B6A" w:rsidRPr="00575698" w:rsidRDefault="007B1B6A" w:rsidP="00634ABE">
      <w:pPr>
        <w:pStyle w:val="5"/>
        <w:numPr>
          <w:ilvl w:val="3"/>
          <w:numId w:val="19"/>
        </w:numPr>
      </w:pPr>
      <w:r w:rsidRPr="00575698">
        <w:t>иные сведения.</w:t>
      </w:r>
    </w:p>
    <w:p w14:paraId="6CFA08E7" w14:textId="77777777" w:rsidR="007B1B6A" w:rsidRPr="00575698" w:rsidRDefault="007B1B6A" w:rsidP="00634ABE">
      <w:pPr>
        <w:pStyle w:val="4"/>
        <w:numPr>
          <w:ilvl w:val="2"/>
          <w:numId w:val="19"/>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233FEB">
        <w:t>10.8</w:t>
      </w:r>
      <w:r w:rsidR="008C1FC8" w:rsidRPr="00951A70">
        <w:fldChar w:fldCharType="end"/>
      </w:r>
      <w:r w:rsidR="00CC755B" w:rsidRPr="00575698">
        <w:t xml:space="preserve"> </w:t>
      </w:r>
      <w:r w:rsidRPr="00575698">
        <w:t>Положения.</w:t>
      </w:r>
    </w:p>
    <w:p w14:paraId="4F34648D" w14:textId="77777777" w:rsidR="007B1B6A" w:rsidRPr="00575698" w:rsidRDefault="007B1B6A" w:rsidP="00634ABE">
      <w:pPr>
        <w:pStyle w:val="4"/>
        <w:numPr>
          <w:ilvl w:val="2"/>
          <w:numId w:val="19"/>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233FEB">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28025EF3" w14:textId="77777777" w:rsidR="008F2633" w:rsidRPr="00575698" w:rsidRDefault="008C1FC8" w:rsidP="00634ABE">
      <w:pPr>
        <w:pStyle w:val="4"/>
        <w:numPr>
          <w:ilvl w:val="2"/>
          <w:numId w:val="19"/>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7E014F10" w14:textId="77777777" w:rsidR="004017E5" w:rsidRPr="00575698" w:rsidRDefault="004017E5" w:rsidP="00634ABE">
      <w:pPr>
        <w:pStyle w:val="4"/>
        <w:numPr>
          <w:ilvl w:val="2"/>
          <w:numId w:val="19"/>
        </w:numPr>
      </w:pPr>
      <w:bookmarkStart w:id="5356"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233FEB">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233FEB">
        <w:t>12.3.6</w:t>
      </w:r>
      <w:r w:rsidRPr="00951A70">
        <w:fldChar w:fldCharType="end"/>
      </w:r>
      <w:r w:rsidRPr="00575698">
        <w:t xml:space="preserve"> Положения.</w:t>
      </w:r>
      <w:bookmarkEnd w:id="5356"/>
    </w:p>
    <w:p w14:paraId="13432143" w14:textId="77777777" w:rsidR="00EA284A" w:rsidRPr="00575698" w:rsidRDefault="002A6FFD" w:rsidP="00634ABE">
      <w:pPr>
        <w:pStyle w:val="3"/>
        <w:numPr>
          <w:ilvl w:val="1"/>
          <w:numId w:val="19"/>
        </w:numPr>
        <w:ind w:left="1134"/>
        <w:rPr>
          <w:lang w:eastAsia="en-US"/>
        </w:rPr>
      </w:pPr>
      <w:bookmarkStart w:id="5357" w:name="_Toc25340482"/>
      <w:bookmarkStart w:id="5358" w:name="_Toc25342243"/>
      <w:bookmarkStart w:id="5359" w:name="_Toc25340484"/>
      <w:bookmarkStart w:id="5360" w:name="_Toc25342245"/>
      <w:bookmarkStart w:id="5361" w:name="_Toc25340492"/>
      <w:bookmarkStart w:id="5362" w:name="_Toc25342253"/>
      <w:bookmarkStart w:id="5363" w:name="_Toc25340502"/>
      <w:bookmarkStart w:id="5364" w:name="_Toc25342263"/>
      <w:bookmarkStart w:id="5365" w:name="_Toc409528484"/>
      <w:bookmarkStart w:id="5366" w:name="_Toc409630187"/>
      <w:bookmarkStart w:id="5367" w:name="_Toc409474775"/>
      <w:bookmarkStart w:id="5368" w:name="_Toc409703633"/>
      <w:bookmarkStart w:id="5369" w:name="_Toc409711797"/>
      <w:bookmarkStart w:id="5370" w:name="_Toc409715517"/>
      <w:bookmarkStart w:id="5371" w:name="_Toc409721534"/>
      <w:bookmarkStart w:id="5372" w:name="_Toc409720665"/>
      <w:bookmarkStart w:id="5373" w:name="_Toc409721752"/>
      <w:bookmarkStart w:id="5374" w:name="_Toc409807470"/>
      <w:bookmarkStart w:id="5375" w:name="_Toc409812189"/>
      <w:bookmarkStart w:id="5376" w:name="_Toc283764418"/>
      <w:bookmarkStart w:id="5377" w:name="_Toc409908752"/>
      <w:bookmarkStart w:id="5378" w:name="_Toc410902924"/>
      <w:bookmarkStart w:id="5379" w:name="_Toc410907935"/>
      <w:bookmarkStart w:id="5380" w:name="_Toc410908124"/>
      <w:bookmarkStart w:id="5381" w:name="_Toc410910917"/>
      <w:bookmarkStart w:id="5382" w:name="_Toc410911190"/>
      <w:bookmarkStart w:id="5383" w:name="_Toc410920288"/>
      <w:bookmarkStart w:id="5384" w:name="_Toc411279928"/>
      <w:bookmarkStart w:id="5385" w:name="_Toc411626654"/>
      <w:bookmarkStart w:id="5386" w:name="_Toc411632197"/>
      <w:bookmarkStart w:id="5387" w:name="_Toc411882106"/>
      <w:bookmarkStart w:id="5388" w:name="_Toc411941116"/>
      <w:bookmarkStart w:id="5389" w:name="_Toc285801564"/>
      <w:bookmarkStart w:id="5390" w:name="_Toc411949591"/>
      <w:bookmarkStart w:id="5391" w:name="_Toc412111231"/>
      <w:bookmarkStart w:id="5392" w:name="_Toc285977835"/>
      <w:bookmarkStart w:id="5393" w:name="_Toc412127998"/>
      <w:bookmarkStart w:id="5394" w:name="_Toc285999964"/>
      <w:bookmarkStart w:id="5395" w:name="_Toc412218447"/>
      <w:bookmarkStart w:id="5396" w:name="_Toc412543733"/>
      <w:bookmarkStart w:id="5397" w:name="_Toc412551478"/>
      <w:bookmarkStart w:id="5398" w:name="_Toc412760348"/>
      <w:bookmarkStart w:id="5399" w:name="_Toc453143284"/>
      <w:bookmarkStart w:id="5400" w:name="_Ref514406405"/>
      <w:bookmarkStart w:id="5401" w:name="_Toc5978396"/>
      <w:bookmarkStart w:id="5402" w:name="_Ref15302403"/>
      <w:bookmarkStart w:id="5403" w:name="_Ref15302408"/>
      <w:bookmarkStart w:id="5404" w:name="_Ref24307569"/>
      <w:bookmarkStart w:id="5405" w:name="_Ref24308155"/>
      <w:bookmarkStart w:id="5406" w:name="_Toc113011811"/>
      <w:bookmarkEnd w:id="5352"/>
      <w:bookmarkEnd w:id="5357"/>
      <w:bookmarkEnd w:id="5358"/>
      <w:bookmarkEnd w:id="5359"/>
      <w:bookmarkEnd w:id="5360"/>
      <w:bookmarkEnd w:id="5361"/>
      <w:bookmarkEnd w:id="5362"/>
      <w:bookmarkEnd w:id="5363"/>
      <w:bookmarkEnd w:id="5364"/>
      <w:r w:rsidRPr="00575698">
        <w:t>Д</w:t>
      </w:r>
      <w:r w:rsidR="00D717D0" w:rsidRPr="00575698">
        <w:t>окументация</w:t>
      </w:r>
      <w:r w:rsidRPr="00575698">
        <w:t xml:space="preserve"> о закупке</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115FB1FA" w14:textId="77777777" w:rsidR="008C1FC8" w:rsidRPr="00575698" w:rsidRDefault="008C1FC8" w:rsidP="00634ABE">
      <w:pPr>
        <w:pStyle w:val="4"/>
        <w:numPr>
          <w:ilvl w:val="2"/>
          <w:numId w:val="19"/>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1F3B84DC" w14:textId="77777777" w:rsidR="008C1FC8" w:rsidRPr="00575698" w:rsidRDefault="008C1FC8" w:rsidP="00634ABE">
      <w:pPr>
        <w:pStyle w:val="4"/>
        <w:numPr>
          <w:ilvl w:val="2"/>
          <w:numId w:val="19"/>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964B8DF" w14:textId="77777777" w:rsidR="008C1FC8" w:rsidRPr="00575698" w:rsidRDefault="008C1FC8" w:rsidP="00634ABE">
      <w:pPr>
        <w:pStyle w:val="4"/>
        <w:numPr>
          <w:ilvl w:val="2"/>
          <w:numId w:val="19"/>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233FEB">
        <w:t>1.1.6</w:t>
      </w:r>
      <w:r w:rsidRPr="00951A70">
        <w:fldChar w:fldCharType="end"/>
      </w:r>
      <w:r w:rsidRPr="00575698">
        <w:t xml:space="preserve"> Положения.</w:t>
      </w:r>
    </w:p>
    <w:p w14:paraId="381531C2" w14:textId="77777777" w:rsidR="008C1FC8" w:rsidRPr="00575698" w:rsidRDefault="008C1FC8" w:rsidP="00634ABE">
      <w:pPr>
        <w:pStyle w:val="4"/>
        <w:numPr>
          <w:ilvl w:val="2"/>
          <w:numId w:val="19"/>
        </w:numPr>
      </w:pPr>
      <w:r w:rsidRPr="00575698">
        <w:t>Сведения, содержащиеся в извещении, должны соответствовать сведениям, содержащимся в документации о закупке.</w:t>
      </w:r>
    </w:p>
    <w:p w14:paraId="2022A4CA" w14:textId="77777777" w:rsidR="008C1FC8" w:rsidRPr="00575698" w:rsidRDefault="008C1FC8" w:rsidP="00634ABE">
      <w:pPr>
        <w:pStyle w:val="4"/>
        <w:numPr>
          <w:ilvl w:val="2"/>
          <w:numId w:val="19"/>
        </w:numPr>
      </w:pPr>
      <w:r w:rsidRPr="00575698">
        <w:t>При наличии противоречий между положениями извещения и документации о закупке применяются положения извещения.</w:t>
      </w:r>
    </w:p>
    <w:p w14:paraId="6C188D88" w14:textId="77777777" w:rsidR="008C1FC8" w:rsidRPr="00575698" w:rsidRDefault="008C1FC8" w:rsidP="00634ABE">
      <w:pPr>
        <w:pStyle w:val="4"/>
        <w:numPr>
          <w:ilvl w:val="2"/>
          <w:numId w:val="19"/>
        </w:numPr>
      </w:pPr>
      <w:bookmarkStart w:id="5407" w:name="_Ref24123562"/>
      <w:r w:rsidRPr="00575698">
        <w:t>Документация о закупке должна содержать следующие сведения:</w:t>
      </w:r>
      <w:bookmarkEnd w:id="5407"/>
    </w:p>
    <w:p w14:paraId="04FA846F"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9B74AB4"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27B98D98"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1479CE86"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1FF4970A" w14:textId="77777777" w:rsidR="008C1FC8" w:rsidRPr="00575698" w:rsidRDefault="008C1FC8" w:rsidP="00634ABE">
      <w:pPr>
        <w:pStyle w:val="5"/>
        <w:numPr>
          <w:ilvl w:val="3"/>
          <w:numId w:val="19"/>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233FEB">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233FEB">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0553227E" w14:textId="18D2B8B4" w:rsidR="008C1FC8" w:rsidRPr="00575698" w:rsidRDefault="008C1FC8" w:rsidP="00634ABE">
      <w:pPr>
        <w:pStyle w:val="5"/>
        <w:numPr>
          <w:ilvl w:val="3"/>
          <w:numId w:val="19"/>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233FEB">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233FEB" w:rsidRPr="005C4C07">
        <w:rPr>
          <w:rFonts w:cs="Calibri"/>
        </w:rPr>
        <w:t>Приложение </w:t>
      </w:r>
      <w:r w:rsidR="00233FEB" w:rsidRPr="00F20FD0">
        <w:rPr>
          <w:rFonts w:cs="Calibri"/>
        </w:rPr>
        <w:t>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233FEB" w:rsidRPr="005C4C07">
        <w:rPr>
          <w:rFonts w:cs="Calibri"/>
        </w:rPr>
        <w:t>Приложение </w:t>
      </w:r>
      <w:r w:rsidR="00233FEB" w:rsidRPr="00F20FD0">
        <w:rPr>
          <w:rFonts w:cs="Calibri"/>
        </w:rPr>
        <w:t>4</w:t>
      </w:r>
      <w:r w:rsidR="000A0E86" w:rsidRPr="00951A70">
        <w:fldChar w:fldCharType="end"/>
      </w:r>
      <w:r w:rsidRPr="00575698">
        <w:t>);</w:t>
      </w:r>
    </w:p>
    <w:p w14:paraId="615EF6AA" w14:textId="77777777" w:rsidR="008C1FC8" w:rsidRPr="00575698" w:rsidRDefault="008C1FC8" w:rsidP="00634ABE">
      <w:pPr>
        <w:pStyle w:val="5"/>
        <w:numPr>
          <w:ilvl w:val="3"/>
          <w:numId w:val="19"/>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329CF1F" w14:textId="77777777" w:rsidR="008C1FC8" w:rsidRPr="00575698" w:rsidRDefault="008C1FC8" w:rsidP="00634ABE">
      <w:pPr>
        <w:pStyle w:val="5"/>
        <w:numPr>
          <w:ilvl w:val="3"/>
          <w:numId w:val="19"/>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45FB994D" w14:textId="77777777" w:rsidR="008C1FC8" w:rsidRPr="00575698" w:rsidRDefault="008C1FC8" w:rsidP="00634ABE">
      <w:pPr>
        <w:pStyle w:val="5"/>
        <w:numPr>
          <w:ilvl w:val="3"/>
          <w:numId w:val="19"/>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034EBEC" w14:textId="77777777" w:rsidR="008C1FC8" w:rsidRPr="00575698" w:rsidRDefault="008C1FC8" w:rsidP="00634ABE">
      <w:pPr>
        <w:pStyle w:val="5"/>
        <w:numPr>
          <w:ilvl w:val="3"/>
          <w:numId w:val="19"/>
        </w:numPr>
      </w:pPr>
      <w:r w:rsidRPr="00575698">
        <w:t>место, условия и сроки (периоды) поставки товара, выполнения работы, оказания услуги;</w:t>
      </w:r>
    </w:p>
    <w:p w14:paraId="694BAB7A"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16FE52FF" w14:textId="77777777" w:rsidR="008C1FC8" w:rsidRPr="00575698" w:rsidRDefault="008C1FC8" w:rsidP="00634ABE">
      <w:pPr>
        <w:pStyle w:val="5"/>
        <w:numPr>
          <w:ilvl w:val="3"/>
          <w:numId w:val="19"/>
        </w:numPr>
      </w:pPr>
      <w:bookmarkStart w:id="5408" w:name="_Ref106619947"/>
      <w:r w:rsidRPr="00575698">
        <w:t>форма, сроки и порядок оплаты товара, работы, услуги;</w:t>
      </w:r>
      <w:bookmarkEnd w:id="5408"/>
    </w:p>
    <w:p w14:paraId="35C2B4CA" w14:textId="77777777" w:rsidR="008C1FC8" w:rsidRPr="00575698" w:rsidRDefault="001E4628" w:rsidP="00634ABE">
      <w:pPr>
        <w:pStyle w:val="5"/>
        <w:numPr>
          <w:ilvl w:val="3"/>
          <w:numId w:val="19"/>
        </w:numPr>
      </w:pPr>
      <w:bookmarkStart w:id="5409"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409"/>
    </w:p>
    <w:p w14:paraId="099E6D0C" w14:textId="77777777" w:rsidR="008C1FC8" w:rsidRPr="00575698" w:rsidRDefault="008C1FC8" w:rsidP="00634ABE">
      <w:pPr>
        <w:pStyle w:val="5"/>
        <w:numPr>
          <w:ilvl w:val="3"/>
          <w:numId w:val="19"/>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233FEB">
        <w:t>12.2.2</w:t>
      </w:r>
      <w:r w:rsidR="000A0E86" w:rsidRPr="00951A70">
        <w:fldChar w:fldCharType="end"/>
      </w:r>
      <w:r w:rsidR="000A0E86" w:rsidRPr="00575698">
        <w:t xml:space="preserve"> </w:t>
      </w:r>
      <w:r w:rsidRPr="00575698">
        <w:t>Положения;</w:t>
      </w:r>
    </w:p>
    <w:p w14:paraId="1DCA19A9" w14:textId="77777777" w:rsidR="008C1FC8" w:rsidRPr="00575698" w:rsidRDefault="008C1FC8" w:rsidP="00634ABE">
      <w:pPr>
        <w:pStyle w:val="5"/>
        <w:numPr>
          <w:ilvl w:val="3"/>
          <w:numId w:val="19"/>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6D4739FD" w14:textId="77777777" w:rsidR="008C1FC8" w:rsidRPr="00575698" w:rsidRDefault="008C1FC8" w:rsidP="00634ABE">
      <w:pPr>
        <w:pStyle w:val="5"/>
        <w:numPr>
          <w:ilvl w:val="3"/>
          <w:numId w:val="19"/>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08897B1" w14:textId="77777777" w:rsidR="008C1FC8" w:rsidRPr="00575698" w:rsidRDefault="008C1FC8" w:rsidP="00634ABE">
      <w:pPr>
        <w:pStyle w:val="5"/>
        <w:numPr>
          <w:ilvl w:val="3"/>
          <w:numId w:val="19"/>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3305A02" w14:textId="77777777" w:rsidR="008C1FC8" w:rsidRPr="00575698" w:rsidRDefault="008C1FC8" w:rsidP="00634ABE">
      <w:pPr>
        <w:pStyle w:val="5"/>
        <w:numPr>
          <w:ilvl w:val="3"/>
          <w:numId w:val="19"/>
        </w:numPr>
      </w:pPr>
      <w:r w:rsidRPr="00575698">
        <w:t>сведения о дате и времени открытия доступа к поданным заявкам;</w:t>
      </w:r>
    </w:p>
    <w:p w14:paraId="20F9F078" w14:textId="77777777" w:rsidR="008C1FC8" w:rsidRPr="00575698" w:rsidRDefault="008C1FC8" w:rsidP="00634ABE">
      <w:pPr>
        <w:pStyle w:val="5"/>
        <w:numPr>
          <w:ilvl w:val="3"/>
          <w:numId w:val="19"/>
        </w:numPr>
      </w:pPr>
      <w:bookmarkStart w:id="5410" w:name="_Ref25085842"/>
      <w:r w:rsidRPr="00575698">
        <w:t>дата рассмотрения заявок участников процедуры закупки, подведения итогов закупки (этапов закупки);</w:t>
      </w:r>
      <w:bookmarkEnd w:id="5410"/>
    </w:p>
    <w:p w14:paraId="2F8AFB3E" w14:textId="77777777" w:rsidR="008C1FC8" w:rsidRPr="00575698" w:rsidRDefault="008C1FC8" w:rsidP="00634ABE">
      <w:pPr>
        <w:pStyle w:val="5"/>
        <w:numPr>
          <w:ilvl w:val="3"/>
          <w:numId w:val="19"/>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01D55697" w14:textId="77777777" w:rsidR="008C1FC8" w:rsidRPr="00575698" w:rsidRDefault="008C1FC8" w:rsidP="00634ABE">
      <w:pPr>
        <w:pStyle w:val="5"/>
        <w:numPr>
          <w:ilvl w:val="3"/>
          <w:numId w:val="19"/>
        </w:numPr>
      </w:pPr>
      <w:r w:rsidRPr="00575698">
        <w:t>форма переторжки и порядок ее проведения;</w:t>
      </w:r>
    </w:p>
    <w:p w14:paraId="706782E5" w14:textId="32D770EB" w:rsidR="008C1FC8" w:rsidRPr="00575698" w:rsidRDefault="008C1FC8" w:rsidP="00634ABE">
      <w:pPr>
        <w:pStyle w:val="5"/>
        <w:numPr>
          <w:ilvl w:val="3"/>
          <w:numId w:val="19"/>
        </w:numPr>
      </w:pPr>
      <w:bookmarkStart w:id="5411"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233FEB" w:rsidRPr="00575698">
        <w:t>Приложение </w:t>
      </w:r>
      <w:r w:rsidR="00233FEB">
        <w:t>6</w:t>
      </w:r>
      <w:r w:rsidR="00D858CB" w:rsidRPr="00951A70">
        <w:fldChar w:fldCharType="end"/>
      </w:r>
      <w:r w:rsidRPr="00575698">
        <w:t>);</w:t>
      </w:r>
      <w:bookmarkEnd w:id="5411"/>
    </w:p>
    <w:p w14:paraId="4E157332" w14:textId="2BF4D708" w:rsidR="008C1FC8" w:rsidRPr="00575698" w:rsidRDefault="009C2F11" w:rsidP="009C2F11">
      <w:pPr>
        <w:pStyle w:val="5"/>
        <w:numPr>
          <w:ilvl w:val="3"/>
          <w:numId w:val="19"/>
        </w:numPr>
      </w:pPr>
      <w:r w:rsidRPr="009C2F11">
        <w:t>размер обеспечения заявки на участие в закупке, порядок, форма и срок его предоставления, порядок его возврата и удержания (в случае установления требования обеспечения заявки на участие в закупке)</w:t>
      </w:r>
      <w:r w:rsidR="008C1FC8" w:rsidRPr="00575698">
        <w:t>;</w:t>
      </w:r>
    </w:p>
    <w:p w14:paraId="27F11437" w14:textId="6AEA1D8D" w:rsidR="008C1FC8" w:rsidRPr="00575698" w:rsidRDefault="009C2F11" w:rsidP="009C2F11">
      <w:pPr>
        <w:pStyle w:val="5"/>
        <w:numPr>
          <w:ilvl w:val="3"/>
          <w:numId w:val="19"/>
        </w:numPr>
      </w:pPr>
      <w:r w:rsidRPr="009C2F11">
        <w:t>размер обеспечения исполнения договора, порядок и срок его предоставления, обязательства поставщика, которые должны быть обеспечены, включая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в проекте договора</w:t>
      </w:r>
      <w:r w:rsidR="008C1FC8" w:rsidRPr="00575698">
        <w:t>;</w:t>
      </w:r>
    </w:p>
    <w:p w14:paraId="66A14DA8" w14:textId="77777777" w:rsidR="008C1FC8" w:rsidRPr="00575698" w:rsidRDefault="008C1FC8" w:rsidP="00634ABE">
      <w:pPr>
        <w:pStyle w:val="5"/>
        <w:numPr>
          <w:ilvl w:val="3"/>
          <w:numId w:val="19"/>
        </w:numPr>
      </w:pPr>
      <w:r w:rsidRPr="00575698">
        <w:t>срок, установленный для заключения договора;</w:t>
      </w:r>
    </w:p>
    <w:p w14:paraId="552D1167" w14:textId="77777777" w:rsidR="008C1FC8" w:rsidRPr="00575698" w:rsidRDefault="008C1FC8" w:rsidP="00634ABE">
      <w:pPr>
        <w:pStyle w:val="5"/>
        <w:numPr>
          <w:ilvl w:val="3"/>
          <w:numId w:val="19"/>
        </w:numPr>
      </w:pPr>
      <w:r w:rsidRPr="00575698">
        <w:t>срок и порядок отмены закупки;</w:t>
      </w:r>
    </w:p>
    <w:p w14:paraId="3D01816C" w14:textId="77777777" w:rsidR="008C1FC8" w:rsidRPr="00575698" w:rsidRDefault="008C1FC8" w:rsidP="00634ABE">
      <w:pPr>
        <w:pStyle w:val="5"/>
        <w:numPr>
          <w:ilvl w:val="3"/>
          <w:numId w:val="19"/>
        </w:numPr>
      </w:pPr>
      <w:r w:rsidRPr="00575698">
        <w:t>основания, порядок и способы выполнения антидемпинговых мероприятий;</w:t>
      </w:r>
    </w:p>
    <w:p w14:paraId="7DCEE060" w14:textId="77777777" w:rsidR="008C1FC8" w:rsidRPr="00575698" w:rsidRDefault="008C1FC8" w:rsidP="00634ABE">
      <w:pPr>
        <w:pStyle w:val="5"/>
        <w:numPr>
          <w:ilvl w:val="3"/>
          <w:numId w:val="19"/>
        </w:numPr>
      </w:pPr>
      <w:r w:rsidRPr="00575698">
        <w:t>иные сведения, необходимые для проведения закупки.</w:t>
      </w:r>
    </w:p>
    <w:p w14:paraId="0482C268" w14:textId="77777777" w:rsidR="00B1105C" w:rsidRPr="00717355" w:rsidRDefault="00B1105C" w:rsidP="00634ABE">
      <w:pPr>
        <w:pStyle w:val="4"/>
        <w:numPr>
          <w:ilvl w:val="2"/>
          <w:numId w:val="19"/>
        </w:numPr>
      </w:pPr>
      <w:r w:rsidRPr="00717355">
        <w:t>Для це</w:t>
      </w:r>
      <w:r w:rsidR="00B044DF">
        <w:t>лей исполнения требований подп. </w:t>
      </w:r>
      <w:r>
        <w:fldChar w:fldCharType="begin"/>
      </w:r>
      <w:r>
        <w:instrText xml:space="preserve"> REF _Ref72423581 \r \h </w:instrText>
      </w:r>
      <w:r>
        <w:fldChar w:fldCharType="separate"/>
      </w:r>
      <w:r w:rsidR="00233FEB">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2768C941" w14:textId="35F70461" w:rsidR="00B1105C" w:rsidRPr="00717355" w:rsidRDefault="00B1105C" w:rsidP="00634ABE">
      <w:pPr>
        <w:pStyle w:val="5"/>
        <w:numPr>
          <w:ilvl w:val="3"/>
          <w:numId w:val="19"/>
        </w:numPr>
      </w:pPr>
      <w:r w:rsidRPr="00717355">
        <w:t xml:space="preserve">расчет НМЦ по форме Приложения № 1.1 – 1.4 </w:t>
      </w:r>
      <w:r w:rsidR="00976FAE">
        <w:t xml:space="preserve">к </w:t>
      </w:r>
      <w:r w:rsidR="00976FAE">
        <w:fldChar w:fldCharType="begin"/>
      </w:r>
      <w:r w:rsidR="00976FAE">
        <w:instrText xml:space="preserve"> REF _Ref451766396 \h  \* MERGEFORMAT </w:instrText>
      </w:r>
      <w:r w:rsidR="00976FAE">
        <w:fldChar w:fldCharType="separate"/>
      </w:r>
      <w:r w:rsidR="00233FEB" w:rsidRPr="00575698">
        <w:t>Приложение </w:t>
      </w:r>
      <w:r w:rsidR="00233FEB">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233FEB" w:rsidRPr="00575698">
        <w:t>Приложение </w:t>
      </w:r>
      <w:r w:rsidR="00233FEB">
        <w:t>5</w:t>
      </w:r>
      <w:r w:rsidR="00907D9C">
        <w:fldChar w:fldCharType="end"/>
      </w:r>
      <w:r w:rsidR="00907D9C">
        <w:t xml:space="preserve"> к Положению</w:t>
      </w:r>
      <w:r w:rsidRPr="00717355">
        <w:t>; при этом:</w:t>
      </w:r>
    </w:p>
    <w:p w14:paraId="79FD824D" w14:textId="77777777" w:rsidR="00B1105C" w:rsidRPr="00717355" w:rsidRDefault="00B1105C" w:rsidP="00634ABE">
      <w:pPr>
        <w:pStyle w:val="6"/>
        <w:numPr>
          <w:ilvl w:val="0"/>
          <w:numId w:val="21"/>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0D7CACF3" w14:textId="77777777" w:rsidR="00B1105C" w:rsidRPr="00717355" w:rsidRDefault="00B1105C" w:rsidP="00634ABE">
      <w:pPr>
        <w:pStyle w:val="6"/>
        <w:numPr>
          <w:ilvl w:val="0"/>
          <w:numId w:val="21"/>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0303AC31" w14:textId="3DFF8769" w:rsidR="00B1105C" w:rsidRPr="00717355" w:rsidRDefault="00B1105C" w:rsidP="00634ABE">
      <w:pPr>
        <w:pStyle w:val="5"/>
        <w:numPr>
          <w:ilvl w:val="3"/>
          <w:numId w:val="19"/>
        </w:numPr>
      </w:pPr>
      <w:r w:rsidRPr="00717355">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233FEB" w:rsidRPr="00575698">
        <w:t>Приложение </w:t>
      </w:r>
      <w:r w:rsidR="00233FEB">
        <w:t>5</w:t>
      </w:r>
      <w:r w:rsidR="0096681D">
        <w:fldChar w:fldCharType="end"/>
      </w:r>
      <w:r w:rsidR="0096681D">
        <w:t xml:space="preserve"> к Положению (в случае, если расчет НМЦ осуществлялся проектно-сметным методом).</w:t>
      </w:r>
    </w:p>
    <w:p w14:paraId="3EF172F9" w14:textId="77777777" w:rsidR="008C1FC8" w:rsidRPr="00575698" w:rsidRDefault="008C1FC8" w:rsidP="00634ABE">
      <w:pPr>
        <w:pStyle w:val="4"/>
        <w:numPr>
          <w:ilvl w:val="2"/>
          <w:numId w:val="19"/>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233FEB">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233FEB">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233FEB">
        <w:t>18</w:t>
      </w:r>
      <w:r w:rsidR="000B1932" w:rsidRPr="00951A70">
        <w:fldChar w:fldCharType="end"/>
      </w:r>
      <w:r w:rsidR="000B1932" w:rsidRPr="00575698">
        <w:t xml:space="preserve"> </w:t>
      </w:r>
      <w:r w:rsidRPr="00575698">
        <w:t>Положени</w:t>
      </w:r>
      <w:r w:rsidR="000B1932" w:rsidRPr="00575698">
        <w:t>я</w:t>
      </w:r>
      <w:r w:rsidRPr="00575698">
        <w:t>.</w:t>
      </w:r>
    </w:p>
    <w:p w14:paraId="4FD48384" w14:textId="77777777" w:rsidR="008C1FC8" w:rsidRPr="00575698" w:rsidRDefault="008C1FC8" w:rsidP="00634ABE">
      <w:pPr>
        <w:pStyle w:val="4"/>
        <w:numPr>
          <w:ilvl w:val="2"/>
          <w:numId w:val="19"/>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26C62D41" w14:textId="77777777" w:rsidR="008C1FC8" w:rsidRPr="00575698" w:rsidRDefault="008C1FC8" w:rsidP="00634ABE">
      <w:pPr>
        <w:pStyle w:val="4"/>
        <w:numPr>
          <w:ilvl w:val="2"/>
          <w:numId w:val="19"/>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233FEB">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BC2E956" w14:textId="77777777" w:rsidR="008C1FC8" w:rsidRPr="00575698" w:rsidRDefault="008C1FC8" w:rsidP="00634ABE">
      <w:pPr>
        <w:pStyle w:val="4"/>
        <w:numPr>
          <w:ilvl w:val="2"/>
          <w:numId w:val="19"/>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1F7E501A" w14:textId="77777777" w:rsidR="004017E5" w:rsidRPr="00575698" w:rsidRDefault="004017E5" w:rsidP="00634ABE">
      <w:pPr>
        <w:pStyle w:val="4"/>
        <w:numPr>
          <w:ilvl w:val="2"/>
          <w:numId w:val="19"/>
        </w:numPr>
      </w:pPr>
      <w:bookmarkStart w:id="5412"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233FEB">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412"/>
    </w:p>
    <w:p w14:paraId="4BD3B057" w14:textId="77777777" w:rsidR="00EA284A" w:rsidRPr="00575698" w:rsidRDefault="005D204C" w:rsidP="00634ABE">
      <w:pPr>
        <w:pStyle w:val="3"/>
        <w:numPr>
          <w:ilvl w:val="1"/>
          <w:numId w:val="19"/>
        </w:numPr>
        <w:ind w:left="1134"/>
      </w:pPr>
      <w:bookmarkStart w:id="5413" w:name="_Toc25340504"/>
      <w:bookmarkStart w:id="5414" w:name="_Toc25342265"/>
      <w:bookmarkStart w:id="5415" w:name="_Toc25340505"/>
      <w:bookmarkStart w:id="5416" w:name="_Toc25342266"/>
      <w:bookmarkStart w:id="5417" w:name="_Toc25340507"/>
      <w:bookmarkStart w:id="5418" w:name="_Toc25342268"/>
      <w:bookmarkStart w:id="5419" w:name="_Toc25340508"/>
      <w:bookmarkStart w:id="5420" w:name="_Toc25342269"/>
      <w:bookmarkStart w:id="5421" w:name="_Toc25340509"/>
      <w:bookmarkStart w:id="5422" w:name="_Toc25342270"/>
      <w:bookmarkStart w:id="5423" w:name="_Toc25340520"/>
      <w:bookmarkStart w:id="5424" w:name="_Toc25342281"/>
      <w:bookmarkStart w:id="5425" w:name="_Toc25340525"/>
      <w:bookmarkStart w:id="5426" w:name="_Toc25342286"/>
      <w:bookmarkStart w:id="5427" w:name="_Toc25340527"/>
      <w:bookmarkStart w:id="5428" w:name="_Toc25342288"/>
      <w:bookmarkStart w:id="5429" w:name="_Toc25340529"/>
      <w:bookmarkStart w:id="5430" w:name="_Toc25342290"/>
      <w:bookmarkStart w:id="5431" w:name="_Toc25340530"/>
      <w:bookmarkStart w:id="5432" w:name="_Toc25342291"/>
      <w:bookmarkStart w:id="5433" w:name="_Toc25340539"/>
      <w:bookmarkStart w:id="5434" w:name="_Toc25342300"/>
      <w:bookmarkStart w:id="5435" w:name="_Toc25340540"/>
      <w:bookmarkStart w:id="5436" w:name="_Toc25342301"/>
      <w:bookmarkStart w:id="5437" w:name="_Toc409528485"/>
      <w:bookmarkStart w:id="5438" w:name="_Toc409630188"/>
      <w:bookmarkStart w:id="5439" w:name="_Toc409474776"/>
      <w:bookmarkStart w:id="5440" w:name="_Toc409703634"/>
      <w:bookmarkStart w:id="5441" w:name="_Toc409711798"/>
      <w:bookmarkStart w:id="5442" w:name="_Toc409715518"/>
      <w:bookmarkStart w:id="5443" w:name="_Toc409721535"/>
      <w:bookmarkStart w:id="5444" w:name="_Toc409720666"/>
      <w:bookmarkStart w:id="5445" w:name="_Toc409721753"/>
      <w:bookmarkStart w:id="5446" w:name="_Toc409807471"/>
      <w:bookmarkStart w:id="5447" w:name="_Toc409812190"/>
      <w:bookmarkStart w:id="5448" w:name="_Toc283764419"/>
      <w:bookmarkStart w:id="5449" w:name="_Toc409908753"/>
      <w:bookmarkStart w:id="5450" w:name="_Toc410902925"/>
      <w:bookmarkStart w:id="5451" w:name="_Toc410907936"/>
      <w:bookmarkStart w:id="5452" w:name="_Toc410908125"/>
      <w:bookmarkStart w:id="5453" w:name="_Toc410910918"/>
      <w:bookmarkStart w:id="5454" w:name="_Toc410911191"/>
      <w:bookmarkStart w:id="5455" w:name="_Toc410920289"/>
      <w:bookmarkStart w:id="5456" w:name="_Toc411279929"/>
      <w:bookmarkStart w:id="5457" w:name="_Toc411626655"/>
      <w:bookmarkStart w:id="5458" w:name="_Toc411632198"/>
      <w:bookmarkStart w:id="5459" w:name="_Toc411882107"/>
      <w:bookmarkStart w:id="5460" w:name="_Toc411941117"/>
      <w:bookmarkStart w:id="5461" w:name="_Toc285801565"/>
      <w:bookmarkStart w:id="5462" w:name="_Toc411949592"/>
      <w:bookmarkStart w:id="5463" w:name="_Toc412111232"/>
      <w:bookmarkStart w:id="5464" w:name="_Toc285977836"/>
      <w:bookmarkStart w:id="5465" w:name="_Toc412127999"/>
      <w:bookmarkStart w:id="5466" w:name="_Toc285999965"/>
      <w:bookmarkStart w:id="5467" w:name="_Toc412218448"/>
      <w:bookmarkStart w:id="5468" w:name="_Toc412543734"/>
      <w:bookmarkStart w:id="5469" w:name="_Toc412551479"/>
      <w:bookmarkStart w:id="5470" w:name="_Toc412760349"/>
      <w:bookmarkStart w:id="5471" w:name="_Toc453143285"/>
      <w:bookmarkStart w:id="5472" w:name="_Toc5978397"/>
      <w:bookmarkStart w:id="5473" w:name="_Ref15303092"/>
      <w:bookmarkStart w:id="5474" w:name="_Toc1130118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1320CA9B" w14:textId="77777777" w:rsidR="00E74F3E" w:rsidRPr="00575698" w:rsidRDefault="00E74F3E" w:rsidP="00634ABE">
      <w:pPr>
        <w:pStyle w:val="4"/>
        <w:numPr>
          <w:ilvl w:val="2"/>
          <w:numId w:val="19"/>
        </w:numPr>
      </w:pPr>
      <w:bookmarkStart w:id="5475" w:name="_Ref24117748"/>
      <w:bookmarkStart w:id="5476"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75"/>
    </w:p>
    <w:p w14:paraId="6C095D58" w14:textId="77777777" w:rsidR="00E74F3E" w:rsidRPr="00575698" w:rsidRDefault="00E74F3E" w:rsidP="00634ABE">
      <w:pPr>
        <w:pStyle w:val="4"/>
        <w:numPr>
          <w:ilvl w:val="2"/>
          <w:numId w:val="19"/>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233FEB">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3E4EEC49" w14:textId="77777777" w:rsidR="00E74F3E" w:rsidRPr="00575698" w:rsidRDefault="00C45C35" w:rsidP="00634ABE">
      <w:pPr>
        <w:pStyle w:val="5"/>
        <w:numPr>
          <w:ilvl w:val="3"/>
          <w:numId w:val="19"/>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74CB74F9" w14:textId="77777777" w:rsidR="00E74F3E" w:rsidRPr="00575698" w:rsidRDefault="00E74F3E" w:rsidP="00634ABE">
      <w:pPr>
        <w:pStyle w:val="5"/>
        <w:numPr>
          <w:ilvl w:val="3"/>
          <w:numId w:val="19"/>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C536719" w14:textId="77777777" w:rsidR="00E74F3E" w:rsidRPr="00575698" w:rsidRDefault="00E74F3E" w:rsidP="00634ABE">
      <w:pPr>
        <w:pStyle w:val="4"/>
        <w:numPr>
          <w:ilvl w:val="2"/>
          <w:numId w:val="19"/>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233FEB">
        <w:t>12.4.1</w:t>
      </w:r>
      <w:r w:rsidR="00860C8B" w:rsidRPr="00951A70">
        <w:fldChar w:fldCharType="end"/>
      </w:r>
      <w:r w:rsidR="00860C8B" w:rsidRPr="00575698">
        <w:t xml:space="preserve"> Положения</w:t>
      </w:r>
      <w:r w:rsidRPr="00575698">
        <w:t>.</w:t>
      </w:r>
    </w:p>
    <w:p w14:paraId="66A7009F" w14:textId="77777777" w:rsidR="00E74F3E" w:rsidRPr="00575698" w:rsidRDefault="00E74F3E" w:rsidP="00634ABE">
      <w:pPr>
        <w:pStyle w:val="4"/>
        <w:numPr>
          <w:ilvl w:val="2"/>
          <w:numId w:val="19"/>
        </w:numPr>
      </w:pPr>
      <w:r w:rsidRPr="00575698">
        <w:t>В ответе указывается предмет запроса без указания лица, направившего запрос, а также дата поступления запроса.</w:t>
      </w:r>
    </w:p>
    <w:p w14:paraId="2FCFCC19" w14:textId="77777777" w:rsidR="00E74F3E" w:rsidRPr="00575698" w:rsidRDefault="00E74F3E" w:rsidP="00634ABE">
      <w:pPr>
        <w:pStyle w:val="4"/>
        <w:numPr>
          <w:ilvl w:val="2"/>
          <w:numId w:val="19"/>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51D5A9FB" w14:textId="77777777" w:rsidR="00E74F3E" w:rsidRPr="00575698" w:rsidRDefault="00E74F3E" w:rsidP="00634ABE">
      <w:pPr>
        <w:pStyle w:val="4"/>
        <w:numPr>
          <w:ilvl w:val="2"/>
          <w:numId w:val="19"/>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0CE6E64B" w14:textId="77777777" w:rsidR="00EA284A" w:rsidRPr="00575698" w:rsidRDefault="007E1756" w:rsidP="00634ABE">
      <w:pPr>
        <w:pStyle w:val="3"/>
        <w:numPr>
          <w:ilvl w:val="1"/>
          <w:numId w:val="19"/>
        </w:numPr>
        <w:ind w:left="1134"/>
      </w:pPr>
      <w:bookmarkStart w:id="5477" w:name="_Toc25340542"/>
      <w:bookmarkStart w:id="5478" w:name="_Toc25342303"/>
      <w:bookmarkStart w:id="5479" w:name="_Toc25340543"/>
      <w:bookmarkStart w:id="5480" w:name="_Toc25342304"/>
      <w:bookmarkStart w:id="5481" w:name="_Toc25340544"/>
      <w:bookmarkStart w:id="5482" w:name="_Toc25342305"/>
      <w:bookmarkStart w:id="5483" w:name="_Toc409474777"/>
      <w:bookmarkStart w:id="5484" w:name="_Toc409528486"/>
      <w:bookmarkStart w:id="5485" w:name="_Toc409630189"/>
      <w:bookmarkStart w:id="5486" w:name="_Toc409703635"/>
      <w:bookmarkStart w:id="5487" w:name="_Toc409711799"/>
      <w:bookmarkStart w:id="5488" w:name="_Toc409715519"/>
      <w:bookmarkStart w:id="5489" w:name="_Toc409721536"/>
      <w:bookmarkStart w:id="5490" w:name="_Toc409720667"/>
      <w:bookmarkStart w:id="5491" w:name="_Toc409721754"/>
      <w:bookmarkStart w:id="5492" w:name="_Toc409807472"/>
      <w:bookmarkStart w:id="5493" w:name="_Toc409812191"/>
      <w:bookmarkStart w:id="5494" w:name="_Toc283764420"/>
      <w:bookmarkStart w:id="5495" w:name="_Toc409908754"/>
      <w:bookmarkStart w:id="5496" w:name="_Toc410902926"/>
      <w:bookmarkStart w:id="5497" w:name="_Toc410907937"/>
      <w:bookmarkStart w:id="5498" w:name="_Toc410908126"/>
      <w:bookmarkStart w:id="5499" w:name="_Toc410910919"/>
      <w:bookmarkStart w:id="5500" w:name="_Toc410911192"/>
      <w:bookmarkStart w:id="5501" w:name="_Toc410920290"/>
      <w:bookmarkStart w:id="5502" w:name="_Toc411279930"/>
      <w:bookmarkStart w:id="5503" w:name="_Toc411626656"/>
      <w:bookmarkStart w:id="5504" w:name="_Toc411632199"/>
      <w:bookmarkStart w:id="5505" w:name="_Toc411882108"/>
      <w:bookmarkStart w:id="5506" w:name="_Toc411941118"/>
      <w:bookmarkStart w:id="5507" w:name="_Toc285801566"/>
      <w:bookmarkStart w:id="5508" w:name="_Toc411949593"/>
      <w:bookmarkStart w:id="5509" w:name="_Toc412111233"/>
      <w:bookmarkStart w:id="5510" w:name="_Toc285977837"/>
      <w:bookmarkStart w:id="5511" w:name="_Toc412128000"/>
      <w:bookmarkStart w:id="5512" w:name="_Toc285999966"/>
      <w:bookmarkStart w:id="5513" w:name="_Toc412218449"/>
      <w:bookmarkStart w:id="5514" w:name="_Toc412543735"/>
      <w:bookmarkStart w:id="5515" w:name="_Toc412551480"/>
      <w:bookmarkStart w:id="5516" w:name="_Toc412760350"/>
      <w:bookmarkStart w:id="5517" w:name="_Toc453143286"/>
      <w:bookmarkStart w:id="5518" w:name="_Toc5978398"/>
      <w:bookmarkStart w:id="5519" w:name="_Ref24390154"/>
      <w:bookmarkStart w:id="5520" w:name="_Toc113011813"/>
      <w:bookmarkEnd w:id="5476"/>
      <w:bookmarkEnd w:id="5477"/>
      <w:bookmarkEnd w:id="5478"/>
      <w:bookmarkEnd w:id="5479"/>
      <w:bookmarkEnd w:id="5480"/>
      <w:bookmarkEnd w:id="5481"/>
      <w:bookmarkEnd w:id="5482"/>
      <w:r w:rsidRPr="00575698">
        <w:t>Внесение изменений в извещение</w:t>
      </w:r>
      <w:r w:rsidR="00E00D7D" w:rsidRPr="00575698">
        <w:t>,</w:t>
      </w:r>
      <w:r w:rsidR="00EF0E72" w:rsidRPr="00575698">
        <w:t xml:space="preserve"> </w:t>
      </w:r>
      <w:r w:rsidRPr="00575698">
        <w:t>документацию о закупке</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111D7223" w14:textId="77777777" w:rsidR="00860C8B" w:rsidRPr="00575698" w:rsidRDefault="00860C8B" w:rsidP="00634ABE">
      <w:pPr>
        <w:pStyle w:val="4"/>
        <w:keepNext/>
        <w:numPr>
          <w:ilvl w:val="2"/>
          <w:numId w:val="19"/>
        </w:numPr>
      </w:pPr>
      <w:bookmarkStart w:id="5521" w:name="_Ref15303095"/>
      <w:r w:rsidRPr="00575698">
        <w:t>Внесение изменений в извещение и / или документацию о закупке допускается в следующих случаях:</w:t>
      </w:r>
    </w:p>
    <w:p w14:paraId="31B0669B" w14:textId="77777777" w:rsidR="00860C8B" w:rsidRPr="00575698" w:rsidRDefault="00860C8B" w:rsidP="00634ABE">
      <w:pPr>
        <w:pStyle w:val="5"/>
        <w:numPr>
          <w:ilvl w:val="3"/>
          <w:numId w:val="19"/>
        </w:numPr>
      </w:pPr>
      <w:r w:rsidRPr="00575698">
        <w:t>по инициативе организатора закупки, заказчика, ЗК;</w:t>
      </w:r>
    </w:p>
    <w:p w14:paraId="575D237F" w14:textId="77777777" w:rsidR="00860C8B" w:rsidRPr="00575698" w:rsidRDefault="00860C8B" w:rsidP="00634ABE">
      <w:pPr>
        <w:pStyle w:val="5"/>
        <w:numPr>
          <w:ilvl w:val="3"/>
          <w:numId w:val="19"/>
        </w:numPr>
      </w:pPr>
      <w:r w:rsidRPr="00575698">
        <w:t>в связи с поступившим запросом;</w:t>
      </w:r>
    </w:p>
    <w:p w14:paraId="2B279B26" w14:textId="77777777" w:rsidR="00860C8B" w:rsidRPr="00575698" w:rsidRDefault="00860C8B" w:rsidP="00634ABE">
      <w:pPr>
        <w:pStyle w:val="5"/>
        <w:numPr>
          <w:ilvl w:val="3"/>
          <w:numId w:val="19"/>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2977DCBE" w14:textId="77777777" w:rsidR="00860C8B" w:rsidRPr="00575698" w:rsidRDefault="00860C8B" w:rsidP="00634ABE">
      <w:pPr>
        <w:pStyle w:val="5"/>
        <w:numPr>
          <w:ilvl w:val="3"/>
          <w:numId w:val="19"/>
        </w:numPr>
      </w:pPr>
      <w:r w:rsidRPr="00575698">
        <w:t>в связи с изменением норм законодательства.</w:t>
      </w:r>
    </w:p>
    <w:p w14:paraId="765C39FD" w14:textId="77777777" w:rsidR="00860C8B" w:rsidRPr="00575698" w:rsidRDefault="00860C8B" w:rsidP="00634ABE">
      <w:pPr>
        <w:pStyle w:val="4"/>
        <w:keepNext/>
        <w:numPr>
          <w:ilvl w:val="2"/>
          <w:numId w:val="19"/>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233FEB">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233FEB">
        <w:t>10.16.5</w:t>
      </w:r>
      <w:r w:rsidRPr="00951A70">
        <w:fldChar w:fldCharType="end"/>
      </w:r>
      <w:r w:rsidRPr="00575698">
        <w:t xml:space="preserve"> Положения.</w:t>
      </w:r>
    </w:p>
    <w:p w14:paraId="4B299E5D" w14:textId="77777777" w:rsidR="00860C8B" w:rsidRPr="00575698" w:rsidRDefault="00860C8B" w:rsidP="00634ABE">
      <w:pPr>
        <w:pStyle w:val="4"/>
        <w:keepNext/>
        <w:numPr>
          <w:ilvl w:val="2"/>
          <w:numId w:val="19"/>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16AD2E94" w14:textId="77777777" w:rsidR="00860C8B" w:rsidRPr="00575698" w:rsidRDefault="00860C8B" w:rsidP="00634ABE">
      <w:pPr>
        <w:pStyle w:val="4"/>
        <w:keepNext/>
        <w:numPr>
          <w:ilvl w:val="2"/>
          <w:numId w:val="19"/>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0CE0A09C" w14:textId="77777777" w:rsidR="00860C8B" w:rsidRPr="00575698" w:rsidRDefault="00860C8B" w:rsidP="00634ABE">
      <w:pPr>
        <w:pStyle w:val="4"/>
        <w:keepNext/>
        <w:numPr>
          <w:ilvl w:val="2"/>
          <w:numId w:val="19"/>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207E4708" w14:textId="77777777" w:rsidR="00860C8B" w:rsidRPr="00575698" w:rsidRDefault="00860C8B" w:rsidP="00634ABE">
      <w:pPr>
        <w:pStyle w:val="4"/>
        <w:keepNext/>
        <w:numPr>
          <w:ilvl w:val="2"/>
          <w:numId w:val="19"/>
        </w:numPr>
      </w:pPr>
      <w:r w:rsidRPr="00575698">
        <w:t>Изменение предмета закупки не допускается.</w:t>
      </w:r>
    </w:p>
    <w:p w14:paraId="2777C6E3" w14:textId="77777777" w:rsidR="00EA284A" w:rsidRPr="00575698" w:rsidRDefault="00AC5B21" w:rsidP="00634ABE">
      <w:pPr>
        <w:pStyle w:val="3"/>
        <w:numPr>
          <w:ilvl w:val="1"/>
          <w:numId w:val="19"/>
        </w:numPr>
        <w:ind w:left="1134"/>
      </w:pPr>
      <w:bookmarkStart w:id="5522" w:name="_Toc25340553"/>
      <w:bookmarkStart w:id="5523" w:name="_Toc25342314"/>
      <w:bookmarkStart w:id="5524" w:name="_Toc25340555"/>
      <w:bookmarkStart w:id="5525" w:name="_Toc25342316"/>
      <w:bookmarkStart w:id="5526" w:name="_Toc5978399"/>
      <w:bookmarkStart w:id="5527" w:name="_Toc19893997"/>
      <w:bookmarkStart w:id="5528" w:name="_Toc23502105"/>
      <w:bookmarkStart w:id="5529" w:name="_Toc23523220"/>
      <w:bookmarkStart w:id="5530" w:name="_Toc23608434"/>
      <w:bookmarkStart w:id="5531" w:name="_Toc23679726"/>
      <w:bookmarkStart w:id="5532" w:name="_Toc23864914"/>
      <w:bookmarkStart w:id="5533" w:name="_Ref24390182"/>
      <w:bookmarkStart w:id="5534" w:name="_Toc113011814"/>
      <w:bookmarkStart w:id="5535" w:name="_Toc409528487"/>
      <w:bookmarkStart w:id="5536" w:name="_Toc409630190"/>
      <w:bookmarkStart w:id="5537" w:name="_Toc409474778"/>
      <w:bookmarkStart w:id="5538" w:name="_Toc409703636"/>
      <w:bookmarkStart w:id="5539" w:name="_Toc409711800"/>
      <w:bookmarkStart w:id="5540" w:name="_Toc409715520"/>
      <w:bookmarkStart w:id="5541" w:name="_Toc409721537"/>
      <w:bookmarkStart w:id="5542" w:name="_Toc409720668"/>
      <w:bookmarkStart w:id="5543" w:name="_Toc409721755"/>
      <w:bookmarkStart w:id="5544" w:name="_Toc409807473"/>
      <w:bookmarkStart w:id="5545" w:name="_Toc409812192"/>
      <w:bookmarkStart w:id="5546" w:name="_Toc283764421"/>
      <w:bookmarkStart w:id="5547" w:name="_Toc409908755"/>
      <w:bookmarkStart w:id="5548" w:name="_Toc410902927"/>
      <w:bookmarkStart w:id="5549" w:name="_Toc410907938"/>
      <w:bookmarkStart w:id="5550" w:name="_Toc410908127"/>
      <w:bookmarkStart w:id="5551" w:name="_Toc410910920"/>
      <w:bookmarkStart w:id="5552" w:name="_Toc410911193"/>
      <w:bookmarkStart w:id="5553" w:name="_Toc410920291"/>
      <w:bookmarkStart w:id="5554" w:name="_Toc411279931"/>
      <w:bookmarkStart w:id="5555" w:name="_Toc411626657"/>
      <w:bookmarkStart w:id="5556" w:name="_Toc411632200"/>
      <w:bookmarkStart w:id="5557" w:name="_Toc411882109"/>
      <w:bookmarkStart w:id="5558" w:name="_Toc411941119"/>
      <w:bookmarkStart w:id="5559" w:name="_Toc285801567"/>
      <w:bookmarkStart w:id="5560" w:name="_Toc411949594"/>
      <w:bookmarkStart w:id="5561" w:name="_Toc412111234"/>
      <w:bookmarkStart w:id="5562" w:name="_Toc285977838"/>
      <w:bookmarkStart w:id="5563" w:name="_Toc412128001"/>
      <w:bookmarkStart w:id="5564" w:name="_Toc285999967"/>
      <w:bookmarkStart w:id="5565" w:name="_Toc412218450"/>
      <w:bookmarkStart w:id="5566" w:name="_Toc412543736"/>
      <w:bookmarkStart w:id="5567" w:name="_Toc412551481"/>
      <w:bookmarkStart w:id="5568" w:name="_Toc412760351"/>
      <w:bookmarkStart w:id="5569" w:name="_Toc453143287"/>
      <w:bookmarkEnd w:id="5521"/>
      <w:bookmarkEnd w:id="5522"/>
      <w:bookmarkEnd w:id="5523"/>
      <w:bookmarkEnd w:id="5524"/>
      <w:bookmarkEnd w:id="5525"/>
      <w:r w:rsidRPr="00575698">
        <w:t>П</w:t>
      </w:r>
      <w:r w:rsidR="007E1756" w:rsidRPr="00575698">
        <w:t>одач</w:t>
      </w:r>
      <w:r w:rsidRPr="00575698">
        <w:t>а</w:t>
      </w:r>
      <w:r w:rsidR="007E1756" w:rsidRPr="00575698">
        <w:t xml:space="preserve"> заявок</w:t>
      </w:r>
      <w:bookmarkStart w:id="5570" w:name="_Toc23695759"/>
      <w:bookmarkEnd w:id="5526"/>
      <w:bookmarkEnd w:id="5527"/>
      <w:bookmarkEnd w:id="5528"/>
      <w:bookmarkEnd w:id="5529"/>
      <w:bookmarkEnd w:id="5530"/>
      <w:bookmarkEnd w:id="5531"/>
      <w:bookmarkEnd w:id="5532"/>
      <w:bookmarkEnd w:id="5533"/>
      <w:bookmarkEnd w:id="5570"/>
      <w:bookmarkEnd w:id="5534"/>
    </w:p>
    <w:p w14:paraId="3915C928" w14:textId="77777777" w:rsidR="00860C8B" w:rsidRPr="00575698" w:rsidRDefault="00860C8B" w:rsidP="00634ABE">
      <w:pPr>
        <w:pStyle w:val="4"/>
        <w:numPr>
          <w:ilvl w:val="2"/>
          <w:numId w:val="19"/>
        </w:numPr>
      </w:pPr>
      <w:bookmarkStart w:id="5571"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71"/>
    </w:p>
    <w:p w14:paraId="13D2E371" w14:textId="77777777" w:rsidR="00860C8B" w:rsidRPr="00575698" w:rsidRDefault="00860C8B" w:rsidP="00634ABE">
      <w:pPr>
        <w:pStyle w:val="4"/>
        <w:numPr>
          <w:ilvl w:val="2"/>
          <w:numId w:val="19"/>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C6C2CB6" w14:textId="77777777" w:rsidR="00860C8B" w:rsidRPr="00575698" w:rsidRDefault="00860C8B" w:rsidP="00634ABE">
      <w:pPr>
        <w:pStyle w:val="4"/>
        <w:numPr>
          <w:ilvl w:val="2"/>
          <w:numId w:val="19"/>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7CFC009B" w14:textId="77777777" w:rsidR="00860C8B" w:rsidRPr="00575698" w:rsidRDefault="00860C8B" w:rsidP="00634ABE">
      <w:pPr>
        <w:pStyle w:val="4"/>
        <w:numPr>
          <w:ilvl w:val="2"/>
          <w:numId w:val="19"/>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6AB026E1" w14:textId="77777777" w:rsidR="00860C8B" w:rsidRPr="00575698" w:rsidRDefault="00860C8B" w:rsidP="00634ABE">
      <w:pPr>
        <w:pStyle w:val="4"/>
        <w:numPr>
          <w:ilvl w:val="2"/>
          <w:numId w:val="19"/>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2D06739" w14:textId="77777777" w:rsidR="00860C8B" w:rsidRPr="00575698" w:rsidRDefault="00860C8B" w:rsidP="00634ABE">
      <w:pPr>
        <w:pStyle w:val="4"/>
        <w:numPr>
          <w:ilvl w:val="2"/>
          <w:numId w:val="19"/>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014B540" w14:textId="77777777" w:rsidR="00860C8B" w:rsidRPr="00575698" w:rsidRDefault="00860C8B" w:rsidP="00634ABE">
      <w:pPr>
        <w:pStyle w:val="4"/>
        <w:numPr>
          <w:ilvl w:val="2"/>
          <w:numId w:val="19"/>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57A0CEE" w14:textId="77777777" w:rsidR="00860C8B" w:rsidRPr="00575698" w:rsidRDefault="00860C8B" w:rsidP="00634ABE">
      <w:pPr>
        <w:pStyle w:val="4"/>
        <w:numPr>
          <w:ilvl w:val="2"/>
          <w:numId w:val="19"/>
        </w:numPr>
      </w:pPr>
      <w:bookmarkStart w:id="5572"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72"/>
    </w:p>
    <w:p w14:paraId="364EC52D" w14:textId="77777777" w:rsidR="00860C8B" w:rsidRPr="00575698" w:rsidRDefault="00860C8B" w:rsidP="00634ABE">
      <w:pPr>
        <w:pStyle w:val="4"/>
        <w:numPr>
          <w:ilvl w:val="2"/>
          <w:numId w:val="19"/>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06EF2A77" w14:textId="77777777" w:rsidR="00860C8B" w:rsidRPr="00575698" w:rsidRDefault="00860C8B" w:rsidP="00634ABE">
      <w:pPr>
        <w:pStyle w:val="4"/>
        <w:numPr>
          <w:ilvl w:val="2"/>
          <w:numId w:val="19"/>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203CC5EA" w14:textId="77777777" w:rsidR="00860C8B" w:rsidRPr="00575698" w:rsidRDefault="00860C8B" w:rsidP="00634ABE">
      <w:pPr>
        <w:pStyle w:val="4"/>
        <w:numPr>
          <w:ilvl w:val="2"/>
          <w:numId w:val="19"/>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56815BB4" w14:textId="77777777" w:rsidR="00860C8B" w:rsidRPr="00575698" w:rsidRDefault="00860C8B" w:rsidP="00634ABE">
      <w:pPr>
        <w:pStyle w:val="4"/>
        <w:numPr>
          <w:ilvl w:val="2"/>
          <w:numId w:val="19"/>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3BA7DCFC" w14:textId="77777777" w:rsidR="00860C8B" w:rsidRPr="00575698" w:rsidRDefault="00860C8B" w:rsidP="00634ABE">
      <w:pPr>
        <w:pStyle w:val="4"/>
        <w:numPr>
          <w:ilvl w:val="2"/>
          <w:numId w:val="19"/>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31D58C29" w14:textId="77777777" w:rsidR="00860C8B" w:rsidRPr="00575698" w:rsidRDefault="00860C8B" w:rsidP="00634ABE">
      <w:pPr>
        <w:pStyle w:val="4"/>
        <w:numPr>
          <w:ilvl w:val="2"/>
          <w:numId w:val="19"/>
        </w:numPr>
      </w:pPr>
      <w:bookmarkStart w:id="5573"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73"/>
    </w:p>
    <w:p w14:paraId="686EC7D9" w14:textId="77777777" w:rsidR="00860C8B" w:rsidRPr="00575698" w:rsidRDefault="00860C8B" w:rsidP="00634ABE">
      <w:pPr>
        <w:pStyle w:val="4"/>
        <w:numPr>
          <w:ilvl w:val="2"/>
          <w:numId w:val="19"/>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7CF5D08E" w14:textId="77777777" w:rsidR="00860C8B" w:rsidRPr="00575698" w:rsidRDefault="00860C8B" w:rsidP="00634ABE">
      <w:pPr>
        <w:pStyle w:val="4"/>
        <w:numPr>
          <w:ilvl w:val="2"/>
          <w:numId w:val="19"/>
        </w:numPr>
      </w:pPr>
      <w:bookmarkStart w:id="5574"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233FEB">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574"/>
    </w:p>
    <w:p w14:paraId="7D4EDA08" w14:textId="77777777" w:rsidR="00860C8B" w:rsidRPr="00575698" w:rsidRDefault="00860C8B" w:rsidP="00634ABE">
      <w:pPr>
        <w:pStyle w:val="5"/>
        <w:numPr>
          <w:ilvl w:val="3"/>
          <w:numId w:val="19"/>
        </w:numPr>
      </w:pPr>
      <w:bookmarkStart w:id="5575"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75"/>
    </w:p>
    <w:p w14:paraId="550F6E40" w14:textId="77777777" w:rsidR="00860C8B" w:rsidRPr="00575698" w:rsidRDefault="00860C8B" w:rsidP="00634ABE">
      <w:pPr>
        <w:pStyle w:val="5"/>
        <w:numPr>
          <w:ilvl w:val="3"/>
          <w:numId w:val="19"/>
        </w:numPr>
      </w:pPr>
      <w:bookmarkStart w:id="5576"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76"/>
    </w:p>
    <w:p w14:paraId="4C056524" w14:textId="77777777" w:rsidR="00860C8B" w:rsidRPr="00575698" w:rsidRDefault="00860C8B" w:rsidP="00634ABE">
      <w:pPr>
        <w:pStyle w:val="5"/>
        <w:numPr>
          <w:ilvl w:val="3"/>
          <w:numId w:val="19"/>
        </w:numPr>
      </w:pPr>
      <w:bookmarkStart w:id="5577"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77"/>
    </w:p>
    <w:p w14:paraId="0605F265" w14:textId="77777777" w:rsidR="00860C8B" w:rsidRPr="00575698" w:rsidRDefault="00860C8B" w:rsidP="00634ABE">
      <w:pPr>
        <w:pStyle w:val="5"/>
        <w:numPr>
          <w:ilvl w:val="3"/>
          <w:numId w:val="19"/>
        </w:numPr>
      </w:pPr>
      <w:bookmarkStart w:id="5578" w:name="_Ref112763426"/>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bookmarkEnd w:id="5578"/>
    </w:p>
    <w:p w14:paraId="2D30B7C7" w14:textId="77777777" w:rsidR="00860C8B" w:rsidRPr="00575698" w:rsidRDefault="00860C8B" w:rsidP="00634ABE">
      <w:pPr>
        <w:pStyle w:val="5"/>
        <w:numPr>
          <w:ilvl w:val="3"/>
          <w:numId w:val="19"/>
        </w:numPr>
      </w:pPr>
      <w:bookmarkStart w:id="5579" w:name="_Ref112763439"/>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bookmarkEnd w:id="5579"/>
    </w:p>
    <w:p w14:paraId="410711C7" w14:textId="77777777" w:rsidR="00860C8B" w:rsidRPr="00575698" w:rsidRDefault="00860C8B" w:rsidP="00634ABE">
      <w:pPr>
        <w:pStyle w:val="5"/>
        <w:numPr>
          <w:ilvl w:val="3"/>
          <w:numId w:val="19"/>
        </w:numPr>
      </w:pPr>
      <w:bookmarkStart w:id="5580"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233FEB">
        <w:t>10.4.4(1)</w:t>
      </w:r>
      <w:r w:rsidR="00D45AA6" w:rsidRPr="00951A70">
        <w:fldChar w:fldCharType="end"/>
      </w:r>
      <w:r w:rsidR="00D45AA6" w:rsidRPr="00575698">
        <w:t xml:space="preserve"> 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233FEB">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233FEB">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80"/>
    </w:p>
    <w:p w14:paraId="4741D9E2" w14:textId="77777777" w:rsidR="00860C8B" w:rsidRPr="00575698" w:rsidRDefault="00860C8B" w:rsidP="00634ABE">
      <w:pPr>
        <w:pStyle w:val="5"/>
        <w:numPr>
          <w:ilvl w:val="3"/>
          <w:numId w:val="19"/>
        </w:numPr>
      </w:pPr>
      <w:bookmarkStart w:id="5581"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81"/>
    </w:p>
    <w:p w14:paraId="44507DBB" w14:textId="77777777" w:rsidR="00860C8B" w:rsidRPr="00575698" w:rsidRDefault="00860C8B" w:rsidP="00634ABE">
      <w:pPr>
        <w:pStyle w:val="5"/>
        <w:numPr>
          <w:ilvl w:val="3"/>
          <w:numId w:val="19"/>
        </w:numPr>
      </w:pPr>
      <w:bookmarkStart w:id="5582"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82"/>
    </w:p>
    <w:p w14:paraId="5EF44579" w14:textId="77777777" w:rsidR="00860C8B" w:rsidRPr="00575698" w:rsidRDefault="00875448" w:rsidP="00634ABE">
      <w:pPr>
        <w:pStyle w:val="5"/>
        <w:numPr>
          <w:ilvl w:val="3"/>
          <w:numId w:val="19"/>
        </w:numPr>
      </w:pPr>
      <w:bookmarkStart w:id="5583" w:name="_Ref24126389"/>
      <w:r>
        <w:t>утратил силу</w:t>
      </w:r>
      <w:r w:rsidR="00860C8B" w:rsidRPr="00575698">
        <w:t>;</w:t>
      </w:r>
      <w:bookmarkEnd w:id="5583"/>
    </w:p>
    <w:p w14:paraId="5C1A2B4A" w14:textId="77777777" w:rsidR="00860C8B" w:rsidRPr="00575698" w:rsidRDefault="00860C8B" w:rsidP="00634ABE">
      <w:pPr>
        <w:pStyle w:val="5"/>
        <w:numPr>
          <w:ilvl w:val="3"/>
          <w:numId w:val="19"/>
        </w:numPr>
      </w:pPr>
      <w:bookmarkStart w:id="5584"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84"/>
    </w:p>
    <w:p w14:paraId="72FBAB25" w14:textId="77777777" w:rsidR="00860C8B" w:rsidRPr="00575698" w:rsidRDefault="00860C8B" w:rsidP="00634ABE">
      <w:pPr>
        <w:pStyle w:val="5"/>
        <w:numPr>
          <w:ilvl w:val="3"/>
          <w:numId w:val="19"/>
        </w:numPr>
      </w:pPr>
      <w:bookmarkStart w:id="5585"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85"/>
    </w:p>
    <w:p w14:paraId="3BE18E8C" w14:textId="77777777" w:rsidR="00860C8B" w:rsidRPr="00575698" w:rsidRDefault="00860C8B" w:rsidP="00634ABE">
      <w:pPr>
        <w:pStyle w:val="5"/>
        <w:numPr>
          <w:ilvl w:val="3"/>
          <w:numId w:val="19"/>
        </w:numPr>
      </w:pPr>
      <w:bookmarkStart w:id="5586"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86"/>
    </w:p>
    <w:p w14:paraId="57265E1C" w14:textId="77777777" w:rsidR="00860C8B" w:rsidRPr="00575698" w:rsidRDefault="00860C8B" w:rsidP="00634ABE">
      <w:pPr>
        <w:pStyle w:val="5"/>
        <w:numPr>
          <w:ilvl w:val="3"/>
          <w:numId w:val="19"/>
        </w:numPr>
      </w:pPr>
      <w:bookmarkStart w:id="5587"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233FEB">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233FEB">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87"/>
    </w:p>
    <w:p w14:paraId="75F53C6C" w14:textId="77777777" w:rsidR="00860C8B" w:rsidRPr="00575698" w:rsidRDefault="00860C8B" w:rsidP="00634ABE">
      <w:pPr>
        <w:pStyle w:val="4"/>
        <w:numPr>
          <w:ilvl w:val="2"/>
          <w:numId w:val="19"/>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233FEB">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233FEB">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233FEB">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5C1BFCC9" w14:textId="77777777" w:rsidR="00860C8B" w:rsidRPr="00575698" w:rsidRDefault="00860C8B" w:rsidP="00634ABE">
      <w:pPr>
        <w:pStyle w:val="4"/>
        <w:numPr>
          <w:ilvl w:val="2"/>
          <w:numId w:val="19"/>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38BD871B" w14:textId="77777777" w:rsidR="00860C8B" w:rsidRPr="00575698" w:rsidRDefault="00860C8B" w:rsidP="00634ABE">
      <w:pPr>
        <w:pStyle w:val="4"/>
        <w:numPr>
          <w:ilvl w:val="2"/>
          <w:numId w:val="19"/>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233FEB">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233FEB">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233FEB">
        <w:t>18</w:t>
      </w:r>
      <w:r w:rsidR="000B1932" w:rsidRPr="00951A70">
        <w:fldChar w:fldCharType="end"/>
      </w:r>
      <w:r w:rsidR="000B1932" w:rsidRPr="00575698">
        <w:t xml:space="preserve"> Положения</w:t>
      </w:r>
      <w:r w:rsidRPr="00575698">
        <w:t>.</w:t>
      </w:r>
    </w:p>
    <w:p w14:paraId="59F4F9B6" w14:textId="77777777" w:rsidR="00EA284A" w:rsidRPr="00575698" w:rsidRDefault="00843CE8" w:rsidP="00634ABE">
      <w:pPr>
        <w:pStyle w:val="3"/>
        <w:numPr>
          <w:ilvl w:val="1"/>
          <w:numId w:val="19"/>
        </w:numPr>
        <w:ind w:left="1134"/>
      </w:pPr>
      <w:bookmarkStart w:id="5588" w:name="_Toc25340558"/>
      <w:bookmarkStart w:id="5589" w:name="_Toc25342319"/>
      <w:bookmarkStart w:id="5590" w:name="_Toc23695762"/>
      <w:bookmarkStart w:id="5591" w:name="_Toc25340561"/>
      <w:bookmarkStart w:id="5592" w:name="_Toc25342322"/>
      <w:bookmarkStart w:id="5593" w:name="_Toc23695767"/>
      <w:bookmarkStart w:id="5594" w:name="_Toc25340566"/>
      <w:bookmarkStart w:id="5595" w:name="_Toc25342327"/>
      <w:bookmarkStart w:id="5596" w:name="_Toc25340580"/>
      <w:bookmarkStart w:id="5597" w:name="_Toc25342341"/>
      <w:bookmarkStart w:id="5598" w:name="_Toc23695780"/>
      <w:bookmarkStart w:id="5599" w:name="_Toc25340593"/>
      <w:bookmarkStart w:id="5600" w:name="_Toc25342354"/>
      <w:bookmarkStart w:id="5601" w:name="_Toc25340602"/>
      <w:bookmarkStart w:id="5602" w:name="_Toc25342363"/>
      <w:bookmarkStart w:id="5603" w:name="_Toc25340641"/>
      <w:bookmarkStart w:id="5604" w:name="_Toc25342402"/>
      <w:bookmarkStart w:id="5605" w:name="_Toc25340643"/>
      <w:bookmarkStart w:id="5606" w:name="_Toc25342404"/>
      <w:bookmarkStart w:id="5607" w:name="_Toc25340645"/>
      <w:bookmarkStart w:id="5608" w:name="_Toc25342406"/>
      <w:bookmarkStart w:id="5609" w:name="_Toc25340646"/>
      <w:bookmarkStart w:id="5610" w:name="_Toc25342407"/>
      <w:bookmarkStart w:id="5611" w:name="_Toc25340647"/>
      <w:bookmarkStart w:id="5612" w:name="_Toc25342408"/>
      <w:bookmarkStart w:id="5613" w:name="_Toc409474779"/>
      <w:bookmarkStart w:id="5614" w:name="_Toc409528488"/>
      <w:bookmarkStart w:id="5615" w:name="_Toc409630191"/>
      <w:bookmarkStart w:id="5616" w:name="_Toc409703637"/>
      <w:bookmarkStart w:id="5617" w:name="_Toc409711801"/>
      <w:bookmarkStart w:id="5618" w:name="_Toc409715521"/>
      <w:bookmarkStart w:id="5619" w:name="_Toc409721538"/>
      <w:bookmarkStart w:id="5620" w:name="_Toc409720669"/>
      <w:bookmarkStart w:id="5621" w:name="_Toc409721756"/>
      <w:bookmarkStart w:id="5622" w:name="_Toc409807474"/>
      <w:bookmarkStart w:id="5623" w:name="_Toc409812193"/>
      <w:bookmarkStart w:id="5624" w:name="_Toc283764422"/>
      <w:bookmarkStart w:id="5625" w:name="_Toc409908756"/>
      <w:bookmarkStart w:id="5626" w:name="_Toc410902928"/>
      <w:bookmarkStart w:id="5627" w:name="_Toc410907939"/>
      <w:bookmarkStart w:id="5628" w:name="_Toc410908128"/>
      <w:bookmarkStart w:id="5629" w:name="_Toc410910921"/>
      <w:bookmarkStart w:id="5630" w:name="_Toc410911194"/>
      <w:bookmarkStart w:id="5631" w:name="_Toc410920292"/>
      <w:bookmarkStart w:id="5632" w:name="_Toc411279932"/>
      <w:bookmarkStart w:id="5633" w:name="_Toc411626658"/>
      <w:bookmarkStart w:id="5634" w:name="_Toc411632201"/>
      <w:bookmarkStart w:id="5635" w:name="_Toc411882110"/>
      <w:bookmarkStart w:id="5636" w:name="_Toc411941120"/>
      <w:bookmarkStart w:id="5637" w:name="_Toc285801568"/>
      <w:bookmarkStart w:id="5638" w:name="_Toc411949595"/>
      <w:bookmarkStart w:id="5639" w:name="_Toc412111235"/>
      <w:bookmarkStart w:id="5640" w:name="_Toc285977839"/>
      <w:bookmarkStart w:id="5641" w:name="_Toc412128002"/>
      <w:bookmarkStart w:id="5642" w:name="_Toc285999968"/>
      <w:bookmarkStart w:id="5643" w:name="_Toc412218451"/>
      <w:bookmarkStart w:id="5644" w:name="_Toc412543737"/>
      <w:bookmarkStart w:id="5645" w:name="_Toc412551482"/>
      <w:bookmarkStart w:id="5646" w:name="_Toc412760352"/>
      <w:bookmarkStart w:id="5647" w:name="_Toc453143288"/>
      <w:bookmarkStart w:id="5648" w:name="_Toc5978400"/>
      <w:bookmarkStart w:id="5649" w:name="_Ref24123923"/>
      <w:bookmarkStart w:id="5650" w:name="_Ref24312739"/>
      <w:bookmarkStart w:id="5651" w:name="_Ref24391896"/>
      <w:bookmarkStart w:id="5652" w:name="_Toc113011815"/>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r w:rsidRPr="00575698">
        <w:t>О</w:t>
      </w:r>
      <w:r w:rsidR="00910CB9" w:rsidRPr="00575698">
        <w:t>ткрытие доступа к поданным заявкам</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261CB254" w14:textId="77777777" w:rsidR="00D45AA6" w:rsidRPr="00575698" w:rsidRDefault="00D45AA6" w:rsidP="00634ABE">
      <w:pPr>
        <w:pStyle w:val="4"/>
        <w:numPr>
          <w:ilvl w:val="2"/>
          <w:numId w:val="19"/>
        </w:numPr>
      </w:pPr>
      <w:bookmarkStart w:id="5653"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35F219FB"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23DB8761"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37E55BDF" w14:textId="77777777" w:rsidR="00B6727F" w:rsidRPr="00575698" w:rsidRDefault="00D45AA6" w:rsidP="00634ABE">
      <w:pPr>
        <w:pStyle w:val="4"/>
        <w:numPr>
          <w:ilvl w:val="2"/>
          <w:numId w:val="19"/>
        </w:numPr>
      </w:pPr>
      <w:bookmarkStart w:id="5654" w:name="_Ref24907713"/>
      <w:bookmarkStart w:id="5655"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654"/>
    </w:p>
    <w:p w14:paraId="7502465C" w14:textId="77777777" w:rsidR="00B6727F" w:rsidRPr="00575698" w:rsidRDefault="00B6727F" w:rsidP="00634ABE">
      <w:pPr>
        <w:pStyle w:val="5"/>
        <w:numPr>
          <w:ilvl w:val="3"/>
          <w:numId w:val="19"/>
        </w:numPr>
      </w:pPr>
      <w:bookmarkStart w:id="5656" w:name="_Ref24819272"/>
      <w:bookmarkStart w:id="5657"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233FEB">
        <w:t>11.8.1(7)</w:t>
      </w:r>
      <w:r w:rsidR="00063083" w:rsidRPr="00951A70">
        <w:fldChar w:fldCharType="end"/>
      </w:r>
      <w:r w:rsidR="00063083" w:rsidRPr="00575698">
        <w:t xml:space="preserve"> Положения)</w:t>
      </w:r>
      <w:r w:rsidRPr="00575698">
        <w:t>;</w:t>
      </w:r>
      <w:bookmarkEnd w:id="5656"/>
      <w:bookmarkEnd w:id="5657"/>
    </w:p>
    <w:p w14:paraId="73523B25" w14:textId="77777777" w:rsidR="00B6727F" w:rsidRPr="00575698" w:rsidRDefault="00D45AA6" w:rsidP="00634ABE">
      <w:pPr>
        <w:pStyle w:val="5"/>
        <w:numPr>
          <w:ilvl w:val="3"/>
          <w:numId w:val="19"/>
        </w:numPr>
      </w:pPr>
      <w:bookmarkStart w:id="5658"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233FEB">
        <w:t>11.8.1(8)</w:t>
      </w:r>
      <w:r w:rsidR="00063083" w:rsidRPr="00951A70">
        <w:fldChar w:fldCharType="end"/>
      </w:r>
      <w:r w:rsidR="00063083" w:rsidRPr="00575698">
        <w:t xml:space="preserve"> Положения)</w:t>
      </w:r>
      <w:r w:rsidRPr="00575698">
        <w:t>.</w:t>
      </w:r>
      <w:bookmarkEnd w:id="5658"/>
      <w:r w:rsidRPr="00575698">
        <w:t xml:space="preserve"> </w:t>
      </w:r>
    </w:p>
    <w:p w14:paraId="34B3E0DF" w14:textId="77777777"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233FEB">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233FEB">
        <w:t>11.8.8</w:t>
      </w:r>
      <w:r w:rsidR="005B710C" w:rsidRPr="00951A70">
        <w:fldChar w:fldCharType="end"/>
      </w:r>
      <w:r w:rsidRPr="00575698">
        <w:t xml:space="preserve"> Положения соответственно.</w:t>
      </w:r>
      <w:bookmarkEnd w:id="5655"/>
    </w:p>
    <w:p w14:paraId="73C68A2C" w14:textId="77777777" w:rsidR="00D45AA6" w:rsidRPr="00575698" w:rsidRDefault="00D45AA6" w:rsidP="00634ABE">
      <w:pPr>
        <w:pStyle w:val="4"/>
        <w:numPr>
          <w:ilvl w:val="2"/>
          <w:numId w:val="19"/>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233FEB">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233FEB">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233FEB">
        <w:t>18</w:t>
      </w:r>
      <w:r w:rsidR="000B1932" w:rsidRPr="00951A70">
        <w:fldChar w:fldCharType="end"/>
      </w:r>
      <w:r w:rsidR="000B1932" w:rsidRPr="00575698">
        <w:t xml:space="preserve"> Положения</w:t>
      </w:r>
      <w:r w:rsidRPr="00575698">
        <w:t>.</w:t>
      </w:r>
    </w:p>
    <w:p w14:paraId="22AFBEE9" w14:textId="77777777" w:rsidR="00EA284A" w:rsidRPr="00575698" w:rsidRDefault="00C56FF4" w:rsidP="00634ABE">
      <w:pPr>
        <w:pStyle w:val="3"/>
        <w:numPr>
          <w:ilvl w:val="1"/>
          <w:numId w:val="19"/>
        </w:numPr>
        <w:ind w:left="1134"/>
      </w:pPr>
      <w:bookmarkStart w:id="5659" w:name="_Toc25340650"/>
      <w:bookmarkStart w:id="5660" w:name="_Toc25342411"/>
      <w:bookmarkStart w:id="5661" w:name="_Toc25340662"/>
      <w:bookmarkStart w:id="5662" w:name="_Toc25342423"/>
      <w:bookmarkStart w:id="5663" w:name="_Toc25340664"/>
      <w:bookmarkStart w:id="5664" w:name="_Toc25342425"/>
      <w:bookmarkStart w:id="5665" w:name="_Toc25340665"/>
      <w:bookmarkStart w:id="5666" w:name="_Toc25342426"/>
      <w:bookmarkStart w:id="5667" w:name="_Toc25340666"/>
      <w:bookmarkStart w:id="5668" w:name="_Toc25342427"/>
      <w:bookmarkStart w:id="5669" w:name="_Toc409528489"/>
      <w:bookmarkStart w:id="5670" w:name="_Toc409630192"/>
      <w:bookmarkStart w:id="5671" w:name="_Toc409474780"/>
      <w:bookmarkStart w:id="5672" w:name="_Ref409690716"/>
      <w:bookmarkStart w:id="5673" w:name="_Toc409703638"/>
      <w:bookmarkStart w:id="5674" w:name="_Toc409711802"/>
      <w:bookmarkStart w:id="5675" w:name="_Toc409715522"/>
      <w:bookmarkStart w:id="5676" w:name="_Toc409721539"/>
      <w:bookmarkStart w:id="5677" w:name="_Toc409720670"/>
      <w:bookmarkStart w:id="5678" w:name="_Toc409721757"/>
      <w:bookmarkStart w:id="5679" w:name="_Toc409807475"/>
      <w:bookmarkStart w:id="5680" w:name="_Toc409812194"/>
      <w:bookmarkStart w:id="5681" w:name="_Toc283764423"/>
      <w:bookmarkStart w:id="5682" w:name="_Toc409908757"/>
      <w:bookmarkStart w:id="5683" w:name="_Toc410902929"/>
      <w:bookmarkStart w:id="5684" w:name="_Toc410907940"/>
      <w:bookmarkStart w:id="5685" w:name="_Toc410908129"/>
      <w:bookmarkStart w:id="5686" w:name="_Toc410910922"/>
      <w:bookmarkStart w:id="5687" w:name="_Toc410911195"/>
      <w:bookmarkStart w:id="5688" w:name="_Toc410920293"/>
      <w:bookmarkStart w:id="5689" w:name="_Toc411279933"/>
      <w:bookmarkStart w:id="5690" w:name="_Toc411626659"/>
      <w:bookmarkStart w:id="5691" w:name="_Toc411632202"/>
      <w:bookmarkStart w:id="5692" w:name="_Toc411882111"/>
      <w:bookmarkStart w:id="5693" w:name="_Toc411941121"/>
      <w:bookmarkStart w:id="5694" w:name="_Toc285801569"/>
      <w:bookmarkStart w:id="5695" w:name="_Toc411949596"/>
      <w:bookmarkStart w:id="5696" w:name="_Toc412111236"/>
      <w:bookmarkStart w:id="5697" w:name="_Toc285977840"/>
      <w:bookmarkStart w:id="5698" w:name="_Toc412128003"/>
      <w:bookmarkStart w:id="5699" w:name="_Toc285999969"/>
      <w:bookmarkStart w:id="5700" w:name="_Toc412218452"/>
      <w:bookmarkStart w:id="5701" w:name="_Toc412543738"/>
      <w:bookmarkStart w:id="5702" w:name="_Toc412551483"/>
      <w:bookmarkStart w:id="5703" w:name="_Toc412760353"/>
      <w:bookmarkStart w:id="5704" w:name="_Toc453143289"/>
      <w:bookmarkStart w:id="5705" w:name="_Ref476245382"/>
      <w:bookmarkStart w:id="5706" w:name="_Toc5978401"/>
      <w:bookmarkStart w:id="5707" w:name="_Ref24124109"/>
      <w:bookmarkStart w:id="5708" w:name="_Ref24391940"/>
      <w:bookmarkStart w:id="5709" w:name="_Ref73395141"/>
      <w:bookmarkStart w:id="5710" w:name="_Toc113011816"/>
      <w:bookmarkEnd w:id="5653"/>
      <w:bookmarkEnd w:id="5659"/>
      <w:bookmarkEnd w:id="5660"/>
      <w:bookmarkEnd w:id="5661"/>
      <w:bookmarkEnd w:id="5662"/>
      <w:bookmarkEnd w:id="5663"/>
      <w:bookmarkEnd w:id="5664"/>
      <w:bookmarkEnd w:id="5665"/>
      <w:bookmarkEnd w:id="5666"/>
      <w:bookmarkEnd w:id="5667"/>
      <w:bookmarkEnd w:id="5668"/>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4B3BAD1C" w14:textId="77777777" w:rsidR="00D45AA6" w:rsidRPr="00575698" w:rsidRDefault="00D45AA6" w:rsidP="00634ABE">
      <w:pPr>
        <w:pStyle w:val="4"/>
        <w:numPr>
          <w:ilvl w:val="2"/>
          <w:numId w:val="19"/>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4B6CFB6A" w14:textId="77777777" w:rsidR="00D45AA6" w:rsidRPr="00575698" w:rsidRDefault="00D45AA6" w:rsidP="00634ABE">
      <w:pPr>
        <w:pStyle w:val="5"/>
        <w:numPr>
          <w:ilvl w:val="3"/>
          <w:numId w:val="19"/>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233FEB">
        <w:t>10.9</w:t>
      </w:r>
      <w:r w:rsidR="004C282F" w:rsidRPr="00951A70">
        <w:fldChar w:fldCharType="end"/>
      </w:r>
      <w:r w:rsidR="004C282F" w:rsidRPr="00575698">
        <w:t xml:space="preserve"> </w:t>
      </w:r>
      <w:r w:rsidRPr="00575698">
        <w:t>Положения);</w:t>
      </w:r>
    </w:p>
    <w:p w14:paraId="2EF5EF18" w14:textId="77777777" w:rsidR="00D45AA6" w:rsidRPr="00575698" w:rsidRDefault="00D45AA6" w:rsidP="00634ABE">
      <w:pPr>
        <w:pStyle w:val="5"/>
        <w:numPr>
          <w:ilvl w:val="3"/>
          <w:numId w:val="19"/>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233FEB">
        <w:t>10.3</w:t>
      </w:r>
      <w:r w:rsidR="004C282F" w:rsidRPr="00951A70">
        <w:fldChar w:fldCharType="end"/>
      </w:r>
      <w:r w:rsidR="00C76FC6" w:rsidRPr="00575698">
        <w:t xml:space="preserve"> </w:t>
      </w:r>
      <w:r w:rsidRPr="00575698">
        <w:t>Положения);</w:t>
      </w:r>
    </w:p>
    <w:p w14:paraId="2BE2408A" w14:textId="77777777" w:rsidR="00D45AA6" w:rsidRPr="00575698" w:rsidRDefault="00D45AA6" w:rsidP="00634ABE">
      <w:pPr>
        <w:pStyle w:val="5"/>
        <w:numPr>
          <w:ilvl w:val="3"/>
          <w:numId w:val="19"/>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233FEB">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233FEB">
        <w:t>10.5</w:t>
      </w:r>
      <w:r w:rsidR="004C282F" w:rsidRPr="00951A70">
        <w:fldChar w:fldCharType="end"/>
      </w:r>
      <w:r w:rsidR="00C76FC6" w:rsidRPr="00575698">
        <w:t xml:space="preserve"> </w:t>
      </w:r>
      <w:r w:rsidRPr="00575698">
        <w:t>Положения);</w:t>
      </w:r>
    </w:p>
    <w:p w14:paraId="21D2B94A" w14:textId="77777777" w:rsidR="00D45AA6" w:rsidRPr="00575698" w:rsidRDefault="00D45AA6" w:rsidP="00634ABE">
      <w:pPr>
        <w:pStyle w:val="5"/>
        <w:numPr>
          <w:ilvl w:val="3"/>
          <w:numId w:val="19"/>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233FEB">
        <w:t>10.6</w:t>
      </w:r>
      <w:r w:rsidR="004C282F" w:rsidRPr="00951A70">
        <w:fldChar w:fldCharType="end"/>
      </w:r>
      <w:r w:rsidRPr="00575698">
        <w:t xml:space="preserve"> Положения);</w:t>
      </w:r>
    </w:p>
    <w:p w14:paraId="2C1B067A" w14:textId="77777777" w:rsidR="00D45AA6" w:rsidRPr="00575698" w:rsidRDefault="00D45AA6" w:rsidP="00634ABE">
      <w:pPr>
        <w:pStyle w:val="5"/>
        <w:numPr>
          <w:ilvl w:val="3"/>
          <w:numId w:val="19"/>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233FEB">
        <w:t>10.8</w:t>
      </w:r>
      <w:r w:rsidR="004C282F" w:rsidRPr="00951A70">
        <w:fldChar w:fldCharType="end"/>
      </w:r>
      <w:r w:rsidRPr="00575698">
        <w:t xml:space="preserve"> Положения);</w:t>
      </w:r>
    </w:p>
    <w:p w14:paraId="23D451CF" w14:textId="77777777" w:rsidR="00D45AA6" w:rsidRPr="00575698" w:rsidRDefault="00D45AA6" w:rsidP="00634ABE">
      <w:pPr>
        <w:pStyle w:val="5"/>
        <w:numPr>
          <w:ilvl w:val="3"/>
          <w:numId w:val="19"/>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233FEB">
        <w:t>10.10</w:t>
      </w:r>
      <w:r w:rsidR="004C282F" w:rsidRPr="00951A70">
        <w:fldChar w:fldCharType="end"/>
      </w:r>
      <w:r w:rsidR="004C282F" w:rsidRPr="00575698">
        <w:t xml:space="preserve"> </w:t>
      </w:r>
      <w:r w:rsidRPr="00575698">
        <w:t>Положения).</w:t>
      </w:r>
    </w:p>
    <w:p w14:paraId="235343B9" w14:textId="77777777" w:rsidR="00D45AA6" w:rsidRPr="00575698" w:rsidRDefault="00D45AA6" w:rsidP="00634ABE">
      <w:pPr>
        <w:pStyle w:val="4"/>
        <w:numPr>
          <w:ilvl w:val="2"/>
          <w:numId w:val="19"/>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233FEB">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4C59DBA9" w14:textId="77777777" w:rsidR="00D45AA6" w:rsidRPr="002771EC" w:rsidRDefault="00D45AA6" w:rsidP="00634ABE">
      <w:pPr>
        <w:pStyle w:val="4"/>
        <w:numPr>
          <w:ilvl w:val="2"/>
          <w:numId w:val="19"/>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2E4CB8DD" w14:textId="77777777" w:rsidR="00D45AA6" w:rsidRPr="00575698" w:rsidRDefault="00D45AA6" w:rsidP="00634ABE">
      <w:pPr>
        <w:pStyle w:val="4"/>
        <w:numPr>
          <w:ilvl w:val="2"/>
          <w:numId w:val="19"/>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505CC14A" w14:textId="77777777" w:rsidR="00D45AA6" w:rsidRPr="00575698" w:rsidRDefault="00D45AA6" w:rsidP="00634ABE">
      <w:pPr>
        <w:pStyle w:val="4"/>
        <w:numPr>
          <w:ilvl w:val="2"/>
          <w:numId w:val="19"/>
        </w:numPr>
      </w:pPr>
      <w:r w:rsidRPr="00575698">
        <w:t>На этапе рассмотрения заявок ЗК:</w:t>
      </w:r>
    </w:p>
    <w:p w14:paraId="117006E8" w14:textId="77777777" w:rsidR="00D45AA6" w:rsidRPr="00575698" w:rsidRDefault="00D45AA6" w:rsidP="00634ABE">
      <w:pPr>
        <w:pStyle w:val="5"/>
        <w:numPr>
          <w:ilvl w:val="3"/>
          <w:numId w:val="19"/>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1C5AFA7" w14:textId="77777777" w:rsidR="00D45AA6" w:rsidRPr="00575698" w:rsidRDefault="00D45AA6" w:rsidP="00634ABE">
      <w:pPr>
        <w:pStyle w:val="5"/>
        <w:numPr>
          <w:ilvl w:val="3"/>
          <w:numId w:val="19"/>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233FEB">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233FEB">
        <w:t>12.8.9</w:t>
      </w:r>
      <w:r w:rsidR="00C76FC6" w:rsidRPr="00951A70">
        <w:fldChar w:fldCharType="end"/>
      </w:r>
      <w:r w:rsidR="00C76FC6" w:rsidRPr="00575698">
        <w:t xml:space="preserve"> </w:t>
      </w:r>
      <w:r w:rsidRPr="00575698">
        <w:t>Положения (далее – дозапрос).</w:t>
      </w:r>
    </w:p>
    <w:p w14:paraId="67F04413" w14:textId="77777777" w:rsidR="00D45AA6" w:rsidRPr="00575698" w:rsidRDefault="00D45AA6" w:rsidP="00634ABE">
      <w:pPr>
        <w:pStyle w:val="4"/>
        <w:numPr>
          <w:ilvl w:val="2"/>
          <w:numId w:val="19"/>
        </w:numPr>
      </w:pPr>
      <w:bookmarkStart w:id="5711"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711"/>
    </w:p>
    <w:p w14:paraId="077085C4" w14:textId="77777777" w:rsidR="00D45AA6" w:rsidRPr="00575698" w:rsidRDefault="00D45AA6" w:rsidP="00634ABE">
      <w:pPr>
        <w:pStyle w:val="5"/>
        <w:numPr>
          <w:ilvl w:val="3"/>
          <w:numId w:val="19"/>
        </w:numPr>
      </w:pPr>
      <w:bookmarkStart w:id="5712"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712"/>
    </w:p>
    <w:p w14:paraId="02C86329" w14:textId="77777777" w:rsidR="00D45AA6" w:rsidRPr="00575698" w:rsidRDefault="00D45AA6" w:rsidP="00634ABE">
      <w:pPr>
        <w:pStyle w:val="5"/>
        <w:numPr>
          <w:ilvl w:val="3"/>
          <w:numId w:val="19"/>
        </w:numPr>
      </w:pPr>
      <w:bookmarkStart w:id="5713"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713"/>
    </w:p>
    <w:p w14:paraId="5C90BCC9" w14:textId="77777777" w:rsidR="00D45AA6" w:rsidRPr="00575698" w:rsidRDefault="00D45AA6" w:rsidP="00634ABE">
      <w:pPr>
        <w:pStyle w:val="5"/>
        <w:numPr>
          <w:ilvl w:val="3"/>
          <w:numId w:val="19"/>
        </w:numPr>
      </w:pPr>
      <w:bookmarkStart w:id="5714"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714"/>
    </w:p>
    <w:p w14:paraId="37A76142" w14:textId="77777777" w:rsidR="00D45AA6" w:rsidRPr="00575698" w:rsidRDefault="00D45AA6" w:rsidP="00634ABE">
      <w:pPr>
        <w:pStyle w:val="5"/>
        <w:numPr>
          <w:ilvl w:val="3"/>
          <w:numId w:val="19"/>
        </w:numPr>
      </w:pPr>
      <w:bookmarkStart w:id="5715"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715"/>
    </w:p>
    <w:p w14:paraId="2B4B0395" w14:textId="77777777" w:rsidR="00D45AA6" w:rsidRPr="00575698" w:rsidRDefault="00D45AA6" w:rsidP="00634ABE">
      <w:pPr>
        <w:pStyle w:val="5"/>
        <w:numPr>
          <w:ilvl w:val="3"/>
          <w:numId w:val="19"/>
        </w:numPr>
      </w:pPr>
      <w:bookmarkStart w:id="5716"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233FEB">
        <w:t>10.8</w:t>
      </w:r>
      <w:r w:rsidR="004C282F" w:rsidRPr="00951A70">
        <w:fldChar w:fldCharType="end"/>
      </w:r>
      <w:r w:rsidRPr="00575698">
        <w:t xml:space="preserve"> Положения;</w:t>
      </w:r>
      <w:bookmarkEnd w:id="5716"/>
    </w:p>
    <w:p w14:paraId="77D54677" w14:textId="77777777" w:rsidR="00D45AA6" w:rsidRPr="00575698" w:rsidRDefault="00D45AA6" w:rsidP="00634ABE">
      <w:pPr>
        <w:pStyle w:val="5"/>
        <w:numPr>
          <w:ilvl w:val="3"/>
          <w:numId w:val="19"/>
        </w:numPr>
      </w:pPr>
      <w:bookmarkStart w:id="5717"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717"/>
    </w:p>
    <w:p w14:paraId="4BFD2D2E" w14:textId="77777777" w:rsidR="00D45AA6" w:rsidRPr="00575698" w:rsidRDefault="00D45AA6" w:rsidP="00634ABE">
      <w:pPr>
        <w:pStyle w:val="4"/>
        <w:numPr>
          <w:ilvl w:val="2"/>
          <w:numId w:val="19"/>
        </w:numPr>
      </w:pPr>
      <w:bookmarkStart w:id="5718"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233FEB">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233FEB">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718"/>
    </w:p>
    <w:p w14:paraId="4ABB118E" w14:textId="0FA963F2" w:rsidR="00D45AA6" w:rsidRPr="00575698" w:rsidRDefault="00D45AA6" w:rsidP="00634ABE">
      <w:pPr>
        <w:pStyle w:val="5"/>
        <w:numPr>
          <w:ilvl w:val="3"/>
          <w:numId w:val="19"/>
        </w:numPr>
      </w:pPr>
      <w:bookmarkStart w:id="5719"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233FEB">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233FEB">
        <w:t>12.6.16(3)</w:t>
      </w:r>
      <w:r w:rsidR="00CC755B" w:rsidRPr="00951A70">
        <w:fldChar w:fldCharType="end"/>
      </w:r>
      <w:r w:rsidR="001561F7" w:rsidRPr="00575698">
        <w:t> </w:t>
      </w:r>
      <w:r w:rsidR="00BB1CB5">
        <w:t>,</w:t>
      </w:r>
      <w:r w:rsidR="008B4030">
        <w:t xml:space="preserve"> </w:t>
      </w:r>
      <w:r w:rsidR="008B4030">
        <w:fldChar w:fldCharType="begin"/>
      </w:r>
      <w:r w:rsidR="008B4030">
        <w:instrText xml:space="preserve"> REF _Ref112763426 \r \h </w:instrText>
      </w:r>
      <w:r w:rsidR="008B4030">
        <w:fldChar w:fldCharType="separate"/>
      </w:r>
      <w:r w:rsidR="00233FEB">
        <w:t>12.6.16(4)</w:t>
      </w:r>
      <w:r w:rsidR="008B4030">
        <w:fldChar w:fldCharType="end"/>
      </w:r>
      <w:r w:rsidR="008B4030">
        <w:t xml:space="preserve">, </w:t>
      </w:r>
      <w:r w:rsidR="008B4030">
        <w:fldChar w:fldCharType="begin"/>
      </w:r>
      <w:r w:rsidR="008B4030">
        <w:instrText xml:space="preserve"> REF _Ref112763439 \r \h </w:instrText>
      </w:r>
      <w:r w:rsidR="008B4030">
        <w:fldChar w:fldCharType="separate"/>
      </w:r>
      <w:r w:rsidR="00233FEB">
        <w:t>12.6.16(5)</w:t>
      </w:r>
      <w:r w:rsidR="008B4030">
        <w:fldChar w:fldCharType="end"/>
      </w:r>
      <w:r w:rsidR="008B4030">
        <w:t>,</w:t>
      </w:r>
      <w:r w:rsidR="00BB1CB5">
        <w:t xml:space="preserve"> </w:t>
      </w:r>
      <w:r w:rsidR="008B4030">
        <w:t>включая документы, подтверждающие соответствие требованию, установленному в п</w:t>
      </w:r>
      <w:r w:rsidR="00B20909">
        <w:t>од</w:t>
      </w:r>
      <w:r w:rsidR="008B4030">
        <w:t>п.</w:t>
      </w:r>
      <w:r w:rsidR="00B20909">
        <w:t xml:space="preserve"> </w:t>
      </w:r>
      <w:r w:rsidR="00B20909">
        <w:fldChar w:fldCharType="begin"/>
      </w:r>
      <w:r w:rsidR="00B20909">
        <w:instrText xml:space="preserve"> REF _Ref56623388 \r \h </w:instrText>
      </w:r>
      <w:r w:rsidR="00B20909">
        <w:fldChar w:fldCharType="separate"/>
      </w:r>
      <w:r w:rsidR="00B20909">
        <w:t>6.7.5(2)</w:t>
      </w:r>
      <w:r w:rsidR="00B20909">
        <w:fldChar w:fldCharType="end"/>
      </w:r>
      <w:r w:rsidR="00B20909">
        <w:t>,</w:t>
      </w:r>
      <w:r w:rsidR="008B4030">
        <w:t xml:space="preserve"> </w:t>
      </w:r>
      <w:r w:rsidR="008B4030">
        <w:fldChar w:fldCharType="begin"/>
      </w:r>
      <w:r w:rsidR="008B4030">
        <w:instrText xml:space="preserve"> REF _Ref112763492 \r \h </w:instrText>
      </w:r>
      <w:r w:rsidR="008B4030">
        <w:fldChar w:fldCharType="separate"/>
      </w:r>
      <w:r w:rsidR="00233FEB">
        <w:t>10.4.3(8)</w:t>
      </w:r>
      <w:r w:rsidR="008B4030">
        <w:fldChar w:fldCharType="end"/>
      </w:r>
      <w:r w:rsidR="008B4030">
        <w:t xml:space="preserve"> Положения</w:t>
      </w:r>
      <w:r w:rsidR="00B20909">
        <w:t xml:space="preserve"> (при необходимости)</w:t>
      </w:r>
      <w:r w:rsidR="008B4030">
        <w:t xml:space="preserve">, подп. </w:t>
      </w:r>
      <w:r w:rsidR="008B4030">
        <w:fldChar w:fldCharType="begin"/>
      </w:r>
      <w:r w:rsidR="008B4030">
        <w:instrText xml:space="preserve"> REF _Ref24309887 \r \h </w:instrText>
      </w:r>
      <w:r w:rsidR="008B4030">
        <w:fldChar w:fldCharType="separate"/>
      </w:r>
      <w:r w:rsidR="00233FEB">
        <w:t>12.6.16(6)</w:t>
      </w:r>
      <w:r w:rsidR="008B4030">
        <w:fldChar w:fldCharType="end"/>
      </w:r>
      <w:r w:rsidR="008B4030">
        <w:t xml:space="preserve"> - </w:t>
      </w:r>
      <w:r w:rsidR="008B4030">
        <w:fldChar w:fldCharType="begin"/>
      </w:r>
      <w:r w:rsidR="008B4030">
        <w:instrText xml:space="preserve"> REF _Ref24126248 \r \h </w:instrText>
      </w:r>
      <w:r w:rsidR="008B4030">
        <w:fldChar w:fldCharType="separate"/>
      </w:r>
      <w:r w:rsidR="00233FEB">
        <w:t>12.6.16(8)</w:t>
      </w:r>
      <w:r w:rsidR="008B4030">
        <w:fldChar w:fldCharType="end"/>
      </w:r>
      <w:r w:rsidR="008B4030">
        <w:t xml:space="preserve">, </w:t>
      </w:r>
      <w:r w:rsidR="00BB1CB5">
        <w:fldChar w:fldCharType="begin"/>
      </w:r>
      <w:r w:rsidR="00BB1CB5">
        <w:instrText xml:space="preserve"> REF _Ref57814206 \r \h </w:instrText>
      </w:r>
      <w:r w:rsidR="00BB1CB5">
        <w:fldChar w:fldCharType="separate"/>
      </w:r>
      <w:r w:rsidR="00233FEB">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233FEB">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233FEB">
        <w:t>12.6.16(13)</w:t>
      </w:r>
      <w:r w:rsidR="00CC755B" w:rsidRPr="00951A70">
        <w:fldChar w:fldCharType="end"/>
      </w:r>
      <w:r w:rsidRPr="00575698">
        <w:t xml:space="preserve"> Положения, в случаях:</w:t>
      </w:r>
      <w:bookmarkEnd w:id="5719"/>
    </w:p>
    <w:p w14:paraId="059D583F" w14:textId="77777777" w:rsidR="00D45AA6" w:rsidRPr="00575698" w:rsidRDefault="00D45AA6" w:rsidP="00634ABE">
      <w:pPr>
        <w:pStyle w:val="6"/>
        <w:numPr>
          <w:ilvl w:val="4"/>
          <w:numId w:val="19"/>
        </w:numPr>
      </w:pPr>
      <w:r w:rsidRPr="00575698">
        <w:t>отсутствия в составе заявки требуемых документов и сведений;</w:t>
      </w:r>
    </w:p>
    <w:p w14:paraId="004F0C55" w14:textId="77777777" w:rsidR="00D45AA6" w:rsidRPr="00575698" w:rsidRDefault="00D45AA6" w:rsidP="00634ABE">
      <w:pPr>
        <w:pStyle w:val="6"/>
        <w:numPr>
          <w:ilvl w:val="4"/>
          <w:numId w:val="19"/>
        </w:numPr>
      </w:pPr>
      <w:r w:rsidRPr="00575698">
        <w:t>предоставление требуемых документов и сведений не в полном объеме;</w:t>
      </w:r>
    </w:p>
    <w:p w14:paraId="7398C921" w14:textId="77777777" w:rsidR="00D45AA6" w:rsidRPr="00575698" w:rsidRDefault="00D45AA6" w:rsidP="00634ABE">
      <w:pPr>
        <w:pStyle w:val="6"/>
        <w:numPr>
          <w:ilvl w:val="4"/>
          <w:numId w:val="19"/>
        </w:numPr>
      </w:pPr>
      <w:r w:rsidRPr="00575698">
        <w:t>наличия неустранимых противоречий в представленных документах и сведениях;</w:t>
      </w:r>
    </w:p>
    <w:p w14:paraId="4768F64B" w14:textId="77777777" w:rsidR="00D45AA6" w:rsidRPr="00575698" w:rsidRDefault="00D45AA6" w:rsidP="00634ABE">
      <w:pPr>
        <w:pStyle w:val="6"/>
        <w:numPr>
          <w:ilvl w:val="4"/>
          <w:numId w:val="19"/>
        </w:numPr>
      </w:pPr>
      <w:r w:rsidRPr="00575698">
        <w:t>нечитаемости представленных документов и сведений;</w:t>
      </w:r>
    </w:p>
    <w:p w14:paraId="20BD747D" w14:textId="77777777" w:rsidR="00D45AA6" w:rsidRPr="00575698" w:rsidRDefault="00D45AA6" w:rsidP="00634ABE">
      <w:pPr>
        <w:pStyle w:val="5"/>
        <w:numPr>
          <w:ilvl w:val="3"/>
          <w:numId w:val="19"/>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1F2A9FB3" w14:textId="77777777" w:rsidR="00D45AA6" w:rsidRPr="00575698" w:rsidRDefault="00D45AA6" w:rsidP="00634ABE">
      <w:pPr>
        <w:pStyle w:val="5"/>
        <w:numPr>
          <w:ilvl w:val="3"/>
          <w:numId w:val="19"/>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233FEB">
        <w:t>12.8.7(1)</w:t>
      </w:r>
      <w:r w:rsidR="00CC755B" w:rsidRPr="00951A70">
        <w:fldChar w:fldCharType="end"/>
      </w:r>
      <w:r w:rsidRPr="00575698">
        <w:t xml:space="preserve"> Положения;</w:t>
      </w:r>
    </w:p>
    <w:p w14:paraId="413D6A06" w14:textId="7BD6C0D7" w:rsidR="00D45AA6" w:rsidRPr="00575698" w:rsidRDefault="00D45AA6" w:rsidP="00634ABE">
      <w:pPr>
        <w:pStyle w:val="5"/>
        <w:numPr>
          <w:ilvl w:val="3"/>
          <w:numId w:val="19"/>
        </w:numPr>
      </w:pPr>
      <w:r w:rsidRPr="00575698">
        <w:t>дозапрос направляется однократно</w:t>
      </w:r>
      <w:r w:rsidR="00333306">
        <w:t xml:space="preserve"> в отношении заявки, каждой части заявки</w:t>
      </w:r>
      <w:r w:rsidRPr="00575698">
        <w:t>;</w:t>
      </w:r>
    </w:p>
    <w:p w14:paraId="6C193368" w14:textId="77777777" w:rsidR="00D45AA6" w:rsidRPr="00575698" w:rsidRDefault="00D45AA6" w:rsidP="00634ABE">
      <w:pPr>
        <w:pStyle w:val="5"/>
        <w:numPr>
          <w:ilvl w:val="3"/>
          <w:numId w:val="19"/>
        </w:numPr>
      </w:pPr>
      <w:bookmarkStart w:id="5720"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720"/>
    </w:p>
    <w:p w14:paraId="1DD604B6" w14:textId="77777777" w:rsidR="005F121F" w:rsidRPr="00575698" w:rsidRDefault="00D45AA6" w:rsidP="00634ABE">
      <w:pPr>
        <w:pStyle w:val="5"/>
        <w:numPr>
          <w:ilvl w:val="3"/>
          <w:numId w:val="19"/>
        </w:numPr>
      </w:pPr>
      <w:r w:rsidRPr="00575698">
        <w:t>порядок направления дозапросов устанавливается в извещении, документации о закупке</w:t>
      </w:r>
      <w:r w:rsidR="005F121F" w:rsidRPr="00575698">
        <w:t>;</w:t>
      </w:r>
    </w:p>
    <w:p w14:paraId="367F6B32" w14:textId="77777777" w:rsidR="00D45AA6" w:rsidRPr="00575698" w:rsidRDefault="005F121F" w:rsidP="00634ABE">
      <w:pPr>
        <w:pStyle w:val="5"/>
        <w:numPr>
          <w:ilvl w:val="3"/>
          <w:numId w:val="19"/>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51403607" w14:textId="77777777" w:rsidR="00D45AA6" w:rsidRPr="00575698" w:rsidRDefault="00D45AA6" w:rsidP="00634ABE">
      <w:pPr>
        <w:pStyle w:val="4"/>
        <w:numPr>
          <w:ilvl w:val="2"/>
          <w:numId w:val="19"/>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276594B8" w14:textId="77777777" w:rsidR="00D45AA6" w:rsidRPr="00575698" w:rsidRDefault="00D45AA6" w:rsidP="00634ABE">
      <w:pPr>
        <w:pStyle w:val="4"/>
        <w:numPr>
          <w:ilvl w:val="2"/>
          <w:numId w:val="19"/>
        </w:numPr>
      </w:pPr>
      <w:bookmarkStart w:id="5721"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233FEB">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233FEB">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721"/>
    </w:p>
    <w:p w14:paraId="7F071914" w14:textId="77777777" w:rsidR="00D45AA6" w:rsidRPr="00575698" w:rsidRDefault="00D45AA6" w:rsidP="00634ABE">
      <w:pPr>
        <w:pStyle w:val="4"/>
        <w:numPr>
          <w:ilvl w:val="2"/>
          <w:numId w:val="19"/>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4E5A03FC" w14:textId="77777777" w:rsidR="00D45AA6" w:rsidRPr="00575698" w:rsidRDefault="00D45AA6" w:rsidP="00634ABE">
      <w:pPr>
        <w:pStyle w:val="4"/>
        <w:numPr>
          <w:ilvl w:val="2"/>
          <w:numId w:val="19"/>
        </w:numPr>
      </w:pPr>
      <w:bookmarkStart w:id="5722" w:name="_Ref24121435"/>
      <w:r w:rsidRPr="00575698">
        <w:t>ЗК отклоняет заявку участника процедуры закупки по следующим основаниям:</w:t>
      </w:r>
      <w:bookmarkEnd w:id="5722"/>
    </w:p>
    <w:p w14:paraId="6E57ADCA" w14:textId="77777777" w:rsidR="00D45AA6" w:rsidRPr="00575698" w:rsidRDefault="00D45AA6" w:rsidP="00634ABE">
      <w:pPr>
        <w:pStyle w:val="5"/>
        <w:numPr>
          <w:ilvl w:val="3"/>
          <w:numId w:val="19"/>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34B31705" w14:textId="77777777" w:rsidR="004C282F" w:rsidRPr="00575698" w:rsidRDefault="00D45AA6" w:rsidP="00634ABE">
      <w:pPr>
        <w:pStyle w:val="5"/>
        <w:numPr>
          <w:ilvl w:val="3"/>
          <w:numId w:val="19"/>
        </w:numPr>
      </w:pPr>
      <w:bookmarkStart w:id="5723"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723"/>
    </w:p>
    <w:p w14:paraId="5586DF60" w14:textId="77777777" w:rsidR="00D45AA6" w:rsidRPr="00575698" w:rsidRDefault="00D45AA6" w:rsidP="00634ABE">
      <w:pPr>
        <w:pStyle w:val="5"/>
        <w:numPr>
          <w:ilvl w:val="3"/>
          <w:numId w:val="19"/>
        </w:numPr>
      </w:pPr>
      <w:bookmarkStart w:id="5724"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724"/>
    </w:p>
    <w:p w14:paraId="3234476F" w14:textId="77777777" w:rsidR="00D45AA6" w:rsidRPr="00575698" w:rsidRDefault="00D45AA6" w:rsidP="00634ABE">
      <w:pPr>
        <w:pStyle w:val="5"/>
        <w:numPr>
          <w:ilvl w:val="3"/>
          <w:numId w:val="19"/>
        </w:numPr>
      </w:pPr>
      <w:bookmarkStart w:id="5725"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725"/>
    </w:p>
    <w:p w14:paraId="1AA533D6" w14:textId="77777777" w:rsidR="00D45AA6" w:rsidRPr="00575698" w:rsidRDefault="00D45AA6" w:rsidP="00634ABE">
      <w:pPr>
        <w:pStyle w:val="5"/>
        <w:numPr>
          <w:ilvl w:val="3"/>
          <w:numId w:val="19"/>
        </w:numPr>
      </w:pPr>
      <w:bookmarkStart w:id="5726"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726"/>
    </w:p>
    <w:p w14:paraId="4EC2494C" w14:textId="77777777" w:rsidR="00D45AA6" w:rsidRPr="00575698" w:rsidRDefault="00D45AA6" w:rsidP="00634ABE">
      <w:pPr>
        <w:pStyle w:val="5"/>
        <w:numPr>
          <w:ilvl w:val="3"/>
          <w:numId w:val="19"/>
        </w:numPr>
      </w:pPr>
      <w:r w:rsidRPr="00575698">
        <w:t>наличие в составе заявки недостоверных сведений.</w:t>
      </w:r>
    </w:p>
    <w:p w14:paraId="0E82B710" w14:textId="77777777" w:rsidR="00D45AA6" w:rsidRPr="00575698" w:rsidRDefault="000E2CEF" w:rsidP="00634ABE">
      <w:pPr>
        <w:pStyle w:val="4"/>
        <w:numPr>
          <w:ilvl w:val="2"/>
          <w:numId w:val="19"/>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233FEB">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233FEB">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7B59B1B" w14:textId="77777777" w:rsidR="00D45AA6" w:rsidRPr="00575698" w:rsidRDefault="00D45AA6" w:rsidP="00634ABE">
      <w:pPr>
        <w:pStyle w:val="4"/>
        <w:numPr>
          <w:ilvl w:val="2"/>
          <w:numId w:val="19"/>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233FEB">
        <w:t>12.13.3</w:t>
      </w:r>
      <w:r w:rsidR="00124B84" w:rsidRPr="00951A70">
        <w:fldChar w:fldCharType="end"/>
      </w:r>
      <w:r w:rsidRPr="00575698">
        <w:t xml:space="preserve"> По</w:t>
      </w:r>
      <w:r w:rsidR="001561F7" w:rsidRPr="00575698">
        <w:t>ложения.</w:t>
      </w:r>
    </w:p>
    <w:p w14:paraId="1D0C40CA" w14:textId="77777777" w:rsidR="006021BA" w:rsidRPr="00575698" w:rsidRDefault="00D45AA6" w:rsidP="00634ABE">
      <w:pPr>
        <w:pStyle w:val="4"/>
        <w:numPr>
          <w:ilvl w:val="2"/>
          <w:numId w:val="19"/>
        </w:numPr>
      </w:pPr>
      <w:bookmarkStart w:id="5727"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7A1E4106" w14:textId="77777777" w:rsidR="006021BA" w:rsidRPr="00575698" w:rsidRDefault="004C282F" w:rsidP="00634ABE">
      <w:pPr>
        <w:pStyle w:val="5"/>
        <w:numPr>
          <w:ilvl w:val="3"/>
          <w:numId w:val="19"/>
        </w:numPr>
      </w:pPr>
      <w:bookmarkStart w:id="5728"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233FEB">
        <w:t>11.8.1(9)</w:t>
      </w:r>
      <w:r w:rsidR="006054BB" w:rsidRPr="00951A70">
        <w:fldChar w:fldCharType="end"/>
      </w:r>
      <w:r w:rsidR="006054BB" w:rsidRPr="00575698">
        <w:t xml:space="preserve"> Положения)</w:t>
      </w:r>
      <w:r w:rsidR="006021BA" w:rsidRPr="00575698">
        <w:t>;</w:t>
      </w:r>
      <w:bookmarkEnd w:id="5728"/>
    </w:p>
    <w:p w14:paraId="75B1737F" w14:textId="77777777" w:rsidR="006021BA" w:rsidRPr="00575698" w:rsidRDefault="006021BA" w:rsidP="00634ABE">
      <w:pPr>
        <w:pStyle w:val="5"/>
        <w:numPr>
          <w:ilvl w:val="3"/>
          <w:numId w:val="19"/>
        </w:numPr>
      </w:pPr>
      <w:bookmarkStart w:id="5729"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233FEB">
        <w:t>11.8.1(10)</w:t>
      </w:r>
      <w:r w:rsidR="006054BB" w:rsidRPr="00951A70">
        <w:fldChar w:fldCharType="end"/>
      </w:r>
      <w:r w:rsidR="006054BB" w:rsidRPr="00575698">
        <w:t xml:space="preserve"> Положения)</w:t>
      </w:r>
      <w:r w:rsidR="00D45AA6" w:rsidRPr="00575698">
        <w:t>.</w:t>
      </w:r>
      <w:bookmarkEnd w:id="5729"/>
      <w:r w:rsidR="00D45AA6" w:rsidRPr="00575698">
        <w:t xml:space="preserve"> </w:t>
      </w:r>
    </w:p>
    <w:p w14:paraId="33A8B3C4" w14:textId="77777777"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233FEB">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233FEB">
        <w:t>11.8.7</w:t>
      </w:r>
      <w:r w:rsidR="0019243B" w:rsidRPr="00951A70">
        <w:fldChar w:fldCharType="end"/>
      </w:r>
      <w:r w:rsidR="0019243B" w:rsidRPr="00575698">
        <w:t xml:space="preserve"> </w:t>
      </w:r>
      <w:r w:rsidRPr="00575698">
        <w:t>Положения соответственно.</w:t>
      </w:r>
      <w:bookmarkEnd w:id="5727"/>
    </w:p>
    <w:p w14:paraId="6A053DF1" w14:textId="77777777" w:rsidR="00D45AA6" w:rsidRPr="00575698" w:rsidRDefault="00D45AA6" w:rsidP="00634ABE">
      <w:pPr>
        <w:pStyle w:val="4"/>
        <w:numPr>
          <w:ilvl w:val="2"/>
          <w:numId w:val="19"/>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233FEB">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233FEB">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233FEB">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66263B49" w14:textId="77777777" w:rsidR="00D45AA6" w:rsidRPr="00575698" w:rsidRDefault="00D45AA6" w:rsidP="00634ABE">
      <w:pPr>
        <w:pStyle w:val="4"/>
        <w:numPr>
          <w:ilvl w:val="2"/>
          <w:numId w:val="19"/>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233FEB">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233FEB">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233FEB">
        <w:t>18</w:t>
      </w:r>
      <w:r w:rsidR="000B1932" w:rsidRPr="00951A70">
        <w:fldChar w:fldCharType="end"/>
      </w:r>
      <w:r w:rsidR="000B1932" w:rsidRPr="00575698">
        <w:t xml:space="preserve"> Положения</w:t>
      </w:r>
      <w:r w:rsidRPr="00575698">
        <w:t>.</w:t>
      </w:r>
    </w:p>
    <w:p w14:paraId="63BD5F92" w14:textId="77777777" w:rsidR="004812AC" w:rsidRPr="00575698" w:rsidRDefault="004812AC" w:rsidP="00634ABE">
      <w:pPr>
        <w:pStyle w:val="3"/>
        <w:numPr>
          <w:ilvl w:val="1"/>
          <w:numId w:val="19"/>
        </w:numPr>
        <w:ind w:left="1134"/>
      </w:pPr>
      <w:bookmarkStart w:id="5730" w:name="_Toc23695792"/>
      <w:bookmarkStart w:id="5731" w:name="_Toc25340668"/>
      <w:bookmarkStart w:id="5732" w:name="_Toc25342429"/>
      <w:bookmarkStart w:id="5733" w:name="_Ref24324226"/>
      <w:bookmarkStart w:id="5734" w:name="_Toc113011817"/>
      <w:bookmarkStart w:id="5735" w:name="_Toc409474783"/>
      <w:bookmarkStart w:id="5736" w:name="_Toc409528492"/>
      <w:bookmarkStart w:id="5737" w:name="_Toc409630195"/>
      <w:bookmarkStart w:id="5738" w:name="_Toc409703640"/>
      <w:bookmarkStart w:id="5739" w:name="_Toc409711804"/>
      <w:bookmarkStart w:id="5740" w:name="_Toc409715524"/>
      <w:bookmarkStart w:id="5741" w:name="_Toc409721541"/>
      <w:bookmarkStart w:id="5742" w:name="_Toc409720672"/>
      <w:bookmarkStart w:id="5743" w:name="_Toc409721759"/>
      <w:bookmarkStart w:id="5744" w:name="_Toc409807477"/>
      <w:bookmarkStart w:id="5745" w:name="_Toc409812196"/>
      <w:bookmarkStart w:id="5746" w:name="_Toc283764425"/>
      <w:bookmarkStart w:id="5747" w:name="_Toc409908759"/>
      <w:bookmarkStart w:id="5748" w:name="_Toc410902931"/>
      <w:bookmarkStart w:id="5749" w:name="_Toc410907942"/>
      <w:bookmarkStart w:id="5750" w:name="_Toc410908131"/>
      <w:bookmarkStart w:id="5751" w:name="_Toc410910924"/>
      <w:bookmarkStart w:id="5752" w:name="_Toc410911197"/>
      <w:bookmarkStart w:id="5753" w:name="_Toc410920295"/>
      <w:bookmarkStart w:id="5754" w:name="_Toc411279935"/>
      <w:bookmarkStart w:id="5755" w:name="_Toc411626661"/>
      <w:bookmarkStart w:id="5756" w:name="_Toc411632204"/>
      <w:bookmarkStart w:id="5757" w:name="_Toc411882113"/>
      <w:bookmarkStart w:id="5758" w:name="_Toc411941123"/>
      <w:bookmarkStart w:id="5759" w:name="_Toc285801571"/>
      <w:bookmarkStart w:id="5760" w:name="_Toc411949598"/>
      <w:bookmarkStart w:id="5761" w:name="_Toc412111238"/>
      <w:bookmarkStart w:id="5762" w:name="_Toc285977842"/>
      <w:bookmarkStart w:id="5763" w:name="_Toc412128005"/>
      <w:bookmarkStart w:id="5764" w:name="_Toc285999971"/>
      <w:bookmarkStart w:id="5765" w:name="_Toc412218454"/>
      <w:bookmarkStart w:id="5766" w:name="_Toc412543740"/>
      <w:bookmarkStart w:id="5767" w:name="_Toc412551485"/>
      <w:bookmarkStart w:id="5768" w:name="_Toc412760355"/>
      <w:bookmarkStart w:id="5769" w:name="_Toc453143291"/>
      <w:bookmarkStart w:id="5770" w:name="_Ref525199452"/>
      <w:bookmarkStart w:id="5771" w:name="_Ref264610819"/>
      <w:bookmarkEnd w:id="5730"/>
      <w:bookmarkEnd w:id="5731"/>
      <w:bookmarkEnd w:id="5732"/>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733"/>
      <w:r w:rsidR="00B00D2F">
        <w:t xml:space="preserve"> закупки</w:t>
      </w:r>
      <w:bookmarkEnd w:id="5734"/>
    </w:p>
    <w:p w14:paraId="73084E22" w14:textId="1E058E6E" w:rsidR="00FD40D1" w:rsidRPr="00575698" w:rsidRDefault="00FD40D1" w:rsidP="00634ABE">
      <w:pPr>
        <w:pStyle w:val="4"/>
        <w:numPr>
          <w:ilvl w:val="2"/>
          <w:numId w:val="19"/>
        </w:numPr>
      </w:pPr>
      <w:bookmarkStart w:id="5772"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233FEB">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233FEB" w:rsidRPr="00575698">
        <w:t>Приложение </w:t>
      </w:r>
      <w:r w:rsidR="00233FEB">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20AA7659" w14:textId="77777777" w:rsidR="00FD40D1" w:rsidRPr="00575698" w:rsidRDefault="00FD40D1" w:rsidP="00634ABE">
      <w:pPr>
        <w:pStyle w:val="4"/>
        <w:numPr>
          <w:ilvl w:val="2"/>
          <w:numId w:val="19"/>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468B01E2" w14:textId="77777777" w:rsidR="00FD40D1" w:rsidRPr="00575698" w:rsidRDefault="00FD40D1" w:rsidP="00634ABE">
      <w:pPr>
        <w:pStyle w:val="4"/>
        <w:numPr>
          <w:ilvl w:val="2"/>
          <w:numId w:val="19"/>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5DD414DD" w14:textId="77777777" w:rsidR="00FD40D1" w:rsidRPr="00575698" w:rsidRDefault="00FD40D1" w:rsidP="00634ABE">
      <w:pPr>
        <w:pStyle w:val="4"/>
        <w:numPr>
          <w:ilvl w:val="2"/>
          <w:numId w:val="19"/>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2C31535A" w14:textId="77777777" w:rsidR="00FD40D1" w:rsidRPr="00575698" w:rsidRDefault="00FD40D1" w:rsidP="00634ABE">
      <w:pPr>
        <w:pStyle w:val="4"/>
        <w:numPr>
          <w:ilvl w:val="2"/>
          <w:numId w:val="19"/>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7B578134" w14:textId="77777777" w:rsidR="00FD40D1" w:rsidRPr="00575698" w:rsidRDefault="00FD40D1" w:rsidP="00634ABE">
      <w:pPr>
        <w:pStyle w:val="4"/>
        <w:numPr>
          <w:ilvl w:val="2"/>
          <w:numId w:val="19"/>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7049C1A" w14:textId="6B42848F" w:rsidR="00FD40D1" w:rsidRPr="00575698" w:rsidRDefault="00FD40D1" w:rsidP="00634ABE">
      <w:pPr>
        <w:pStyle w:val="4"/>
        <w:numPr>
          <w:ilvl w:val="2"/>
          <w:numId w:val="19"/>
        </w:numPr>
      </w:pPr>
      <w:bookmarkStart w:id="5773"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w:t>
      </w:r>
      <w:r w:rsidR="00B044DF">
        <w:t> </w:t>
      </w:r>
      <w:r w:rsidR="00B00D2F">
        <w:t xml:space="preserve">2.3 </w:t>
      </w:r>
      <w:r w:rsidR="00B00D2F">
        <w:fldChar w:fldCharType="begin"/>
      </w:r>
      <w:r w:rsidR="00B00D2F">
        <w:instrText xml:space="preserve"> REF _Ref451766603 \h  \* MERGEFORMAT </w:instrText>
      </w:r>
      <w:r w:rsidR="00B00D2F">
        <w:fldChar w:fldCharType="separate"/>
      </w:r>
      <w:r w:rsidR="00233FEB" w:rsidRPr="00575698">
        <w:t>Приложение </w:t>
      </w:r>
      <w:r w:rsidR="00233FEB">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73"/>
    </w:p>
    <w:p w14:paraId="36E58729" w14:textId="77777777" w:rsidR="00FD40D1" w:rsidRPr="00575698" w:rsidRDefault="00FD40D1" w:rsidP="00634ABE">
      <w:pPr>
        <w:pStyle w:val="4"/>
        <w:numPr>
          <w:ilvl w:val="2"/>
          <w:numId w:val="19"/>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233FEB">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233FEB">
        <w:t>12.12</w:t>
      </w:r>
      <w:r w:rsidR="000B1932" w:rsidRPr="00951A70">
        <w:fldChar w:fldCharType="end"/>
      </w:r>
      <w:r w:rsidR="000B1932" w:rsidRPr="00575698">
        <w:t xml:space="preserve"> Положения</w:t>
      </w:r>
      <w:r w:rsidRPr="00575698">
        <w:t>.</w:t>
      </w:r>
    </w:p>
    <w:p w14:paraId="1E7EF116" w14:textId="77777777" w:rsidR="00EA284A" w:rsidRPr="00575698" w:rsidRDefault="0063153E" w:rsidP="00634ABE">
      <w:pPr>
        <w:pStyle w:val="3"/>
        <w:numPr>
          <w:ilvl w:val="1"/>
          <w:numId w:val="19"/>
        </w:numPr>
        <w:ind w:left="1134"/>
        <w:rPr>
          <w:lang w:eastAsia="en-US"/>
        </w:rPr>
      </w:pPr>
      <w:bookmarkStart w:id="5774" w:name="_Toc25340670"/>
      <w:bookmarkStart w:id="5775" w:name="_Toc25342431"/>
      <w:bookmarkStart w:id="5776" w:name="_Ref24391989"/>
      <w:bookmarkStart w:id="5777" w:name="_Toc113011818"/>
      <w:bookmarkEnd w:id="5774"/>
      <w:bookmarkEnd w:id="5775"/>
      <w:r w:rsidRPr="00575698">
        <w:t>Отмена</w:t>
      </w:r>
      <w:r w:rsidR="009E6720" w:rsidRPr="00575698">
        <w:t xml:space="preserve"> </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r w:rsidR="009456A8" w:rsidRPr="00575698">
        <w:t>закупки</w:t>
      </w:r>
      <w:bookmarkEnd w:id="5772"/>
      <w:bookmarkEnd w:id="5776"/>
      <w:bookmarkEnd w:id="5777"/>
    </w:p>
    <w:p w14:paraId="06F38D85" w14:textId="77777777" w:rsidR="00C002FF" w:rsidRPr="00575698" w:rsidRDefault="00C002FF" w:rsidP="00634ABE">
      <w:pPr>
        <w:pStyle w:val="4"/>
        <w:numPr>
          <w:ilvl w:val="2"/>
          <w:numId w:val="19"/>
        </w:numPr>
      </w:pPr>
      <w:bookmarkStart w:id="5778" w:name="_Ref514858439"/>
      <w:r w:rsidRPr="00575698">
        <w:t>Решение об отмене закупки может быть принято в любой момент:</w:t>
      </w:r>
    </w:p>
    <w:p w14:paraId="4888E774" w14:textId="77777777" w:rsidR="00C002FF" w:rsidRPr="00575698" w:rsidRDefault="00C002FF" w:rsidP="00634ABE">
      <w:pPr>
        <w:pStyle w:val="5"/>
        <w:numPr>
          <w:ilvl w:val="3"/>
          <w:numId w:val="19"/>
        </w:numPr>
      </w:pPr>
      <w:bookmarkStart w:id="5779" w:name="_Ref24122836"/>
      <w:r w:rsidRPr="00575698">
        <w:t>до наступления времени и даты окончания срока подачи заявок при проведении любой конкурентной процедуры закупки;</w:t>
      </w:r>
      <w:bookmarkEnd w:id="5779"/>
    </w:p>
    <w:p w14:paraId="47243990" w14:textId="77777777" w:rsidR="00C002FF" w:rsidRPr="00575698" w:rsidRDefault="00C002FF" w:rsidP="00634ABE">
      <w:pPr>
        <w:pStyle w:val="5"/>
        <w:numPr>
          <w:ilvl w:val="3"/>
          <w:numId w:val="19"/>
        </w:numPr>
      </w:pPr>
      <w:bookmarkStart w:id="5780"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80"/>
    </w:p>
    <w:p w14:paraId="53C11CC8" w14:textId="77777777" w:rsidR="00C002FF" w:rsidRPr="00575698" w:rsidRDefault="00C002FF" w:rsidP="00634ABE">
      <w:pPr>
        <w:pStyle w:val="5"/>
        <w:numPr>
          <w:ilvl w:val="3"/>
          <w:numId w:val="19"/>
        </w:numPr>
      </w:pPr>
      <w:bookmarkStart w:id="5781"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81"/>
    </w:p>
    <w:p w14:paraId="327A0BD5" w14:textId="77777777" w:rsidR="00C002FF" w:rsidRPr="00575698" w:rsidRDefault="00C002FF" w:rsidP="00634ABE">
      <w:pPr>
        <w:pStyle w:val="4"/>
        <w:numPr>
          <w:ilvl w:val="2"/>
          <w:numId w:val="19"/>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233FEB">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233FEB">
        <w:t>12.10.1(2)</w:t>
      </w:r>
      <w:r w:rsidRPr="00951A70">
        <w:fldChar w:fldCharType="end"/>
      </w:r>
      <w:r w:rsidRPr="00575698">
        <w:t xml:space="preserve"> Положения, могут быть:</w:t>
      </w:r>
    </w:p>
    <w:p w14:paraId="0F24C8CB" w14:textId="77777777" w:rsidR="00C002FF" w:rsidRPr="00575698" w:rsidRDefault="00C002FF" w:rsidP="00634ABE">
      <w:pPr>
        <w:pStyle w:val="5"/>
        <w:numPr>
          <w:ilvl w:val="3"/>
          <w:numId w:val="19"/>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137C221" w14:textId="77777777" w:rsidR="00C002FF" w:rsidRPr="00575698" w:rsidRDefault="00C002FF" w:rsidP="00634ABE">
      <w:pPr>
        <w:pStyle w:val="5"/>
        <w:numPr>
          <w:ilvl w:val="3"/>
          <w:numId w:val="19"/>
        </w:numPr>
      </w:pPr>
      <w:r w:rsidRPr="00575698">
        <w:t>изменение потребности в продукции, в том числе изменение характеристик продукции;</w:t>
      </w:r>
    </w:p>
    <w:p w14:paraId="231F302D" w14:textId="77777777" w:rsidR="00C002FF" w:rsidRPr="00575698" w:rsidRDefault="00C002FF" w:rsidP="00634ABE">
      <w:pPr>
        <w:pStyle w:val="5"/>
        <w:numPr>
          <w:ilvl w:val="3"/>
          <w:numId w:val="19"/>
        </w:numPr>
      </w:pPr>
      <w:r w:rsidRPr="00575698">
        <w:t>возникновение обстоятельств непреодолимой силы в соответствии с гражданским законодательством;</w:t>
      </w:r>
    </w:p>
    <w:p w14:paraId="7E87ED0F" w14:textId="77777777" w:rsidR="00C002FF" w:rsidRPr="00575698" w:rsidRDefault="00C002FF" w:rsidP="00634ABE">
      <w:pPr>
        <w:pStyle w:val="5"/>
        <w:numPr>
          <w:ilvl w:val="3"/>
          <w:numId w:val="19"/>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3F9E59ED" w14:textId="77777777" w:rsidR="00C002FF" w:rsidRPr="00575698" w:rsidRDefault="00C002FF" w:rsidP="00634ABE">
      <w:pPr>
        <w:pStyle w:val="5"/>
        <w:numPr>
          <w:ilvl w:val="3"/>
          <w:numId w:val="19"/>
        </w:numPr>
      </w:pPr>
      <w:r w:rsidRPr="00575698">
        <w:t>существенные ошибки, допущенные при подготовке извещения и / или документации о закупке;</w:t>
      </w:r>
    </w:p>
    <w:p w14:paraId="38ECAE24" w14:textId="77777777" w:rsidR="00C002FF" w:rsidRPr="00575698" w:rsidRDefault="00C002FF" w:rsidP="00634ABE">
      <w:pPr>
        <w:pStyle w:val="5"/>
        <w:numPr>
          <w:ilvl w:val="3"/>
          <w:numId w:val="19"/>
        </w:numPr>
      </w:pPr>
      <w:r w:rsidRPr="00575698">
        <w:t>изменение норм законодательства.</w:t>
      </w:r>
    </w:p>
    <w:p w14:paraId="6AE17B22" w14:textId="77777777" w:rsidR="00C002FF" w:rsidRPr="00575698" w:rsidRDefault="00C002FF" w:rsidP="00634ABE">
      <w:pPr>
        <w:pStyle w:val="4"/>
        <w:numPr>
          <w:ilvl w:val="2"/>
          <w:numId w:val="19"/>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233FEB">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673DC24F" w14:textId="77777777" w:rsidR="00C002FF" w:rsidRPr="00575698" w:rsidRDefault="00C002FF" w:rsidP="00634ABE">
      <w:pPr>
        <w:pStyle w:val="4"/>
        <w:numPr>
          <w:ilvl w:val="2"/>
          <w:numId w:val="19"/>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47542D63" w14:textId="77777777" w:rsidR="00C002FF" w:rsidRPr="00575698" w:rsidRDefault="00C002FF" w:rsidP="00634ABE">
      <w:pPr>
        <w:pStyle w:val="5"/>
        <w:numPr>
          <w:ilvl w:val="3"/>
          <w:numId w:val="19"/>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035DFCE5" w14:textId="77777777" w:rsidR="00C002FF" w:rsidRPr="00575698" w:rsidRDefault="00C002FF" w:rsidP="00634ABE">
      <w:pPr>
        <w:pStyle w:val="5"/>
        <w:numPr>
          <w:ilvl w:val="3"/>
          <w:numId w:val="19"/>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7BB8D12" w14:textId="77777777" w:rsidR="00C002FF" w:rsidRPr="00575698" w:rsidRDefault="00C002FF" w:rsidP="00634ABE">
      <w:pPr>
        <w:pStyle w:val="4"/>
        <w:numPr>
          <w:ilvl w:val="2"/>
          <w:numId w:val="19"/>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011FC801" w14:textId="77777777" w:rsidR="00D50D42" w:rsidRPr="00575698" w:rsidRDefault="00D50D42" w:rsidP="00634ABE">
      <w:pPr>
        <w:pStyle w:val="3"/>
        <w:numPr>
          <w:ilvl w:val="1"/>
          <w:numId w:val="19"/>
        </w:numPr>
        <w:ind w:left="1134"/>
      </w:pPr>
      <w:bookmarkStart w:id="5782" w:name="_Toc25340672"/>
      <w:bookmarkStart w:id="5783" w:name="_Toc25342433"/>
      <w:bookmarkStart w:id="5784" w:name="_Toc25340686"/>
      <w:bookmarkStart w:id="5785" w:name="_Toc25342447"/>
      <w:bookmarkStart w:id="5786" w:name="_Ref24300800"/>
      <w:bookmarkStart w:id="5787" w:name="_Toc113011819"/>
      <w:bookmarkStart w:id="5788" w:name="_Ref514170001"/>
      <w:bookmarkStart w:id="5789" w:name="_Toc5978404"/>
      <w:bookmarkEnd w:id="5778"/>
      <w:bookmarkEnd w:id="5782"/>
      <w:bookmarkEnd w:id="5783"/>
      <w:bookmarkEnd w:id="5784"/>
      <w:bookmarkEnd w:id="5785"/>
      <w:r w:rsidRPr="00575698">
        <w:t>Особенности проведения аукциона / редукциона</w:t>
      </w:r>
      <w:bookmarkEnd w:id="5786"/>
      <w:bookmarkEnd w:id="5787"/>
    </w:p>
    <w:p w14:paraId="3B488762" w14:textId="77777777" w:rsidR="00D50D42" w:rsidRPr="00575698" w:rsidRDefault="00D50D42" w:rsidP="00634ABE">
      <w:pPr>
        <w:pStyle w:val="4"/>
        <w:numPr>
          <w:ilvl w:val="2"/>
          <w:numId w:val="19"/>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233FEB">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687E9D35" w14:textId="77777777" w:rsidR="00D50D42" w:rsidRPr="00575698" w:rsidRDefault="00040646"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233FEB">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5C61E10E" w14:textId="77777777" w:rsidR="00D50D42" w:rsidRPr="00575698" w:rsidRDefault="00040646" w:rsidP="00634ABE">
      <w:pPr>
        <w:pStyle w:val="5"/>
        <w:numPr>
          <w:ilvl w:val="3"/>
          <w:numId w:val="19"/>
        </w:numPr>
      </w:pPr>
      <w:r w:rsidRPr="00575698">
        <w:t xml:space="preserve">указывается </w:t>
      </w:r>
      <w:r w:rsidR="00D50D42" w:rsidRPr="00575698">
        <w:t>дата и время начала проведения аукциона / редукциона;</w:t>
      </w:r>
    </w:p>
    <w:p w14:paraId="3203B805" w14:textId="77777777" w:rsidR="00D50D42" w:rsidRPr="00575698" w:rsidRDefault="00040646" w:rsidP="00634ABE">
      <w:pPr>
        <w:pStyle w:val="5"/>
        <w:numPr>
          <w:ilvl w:val="3"/>
          <w:numId w:val="19"/>
        </w:numPr>
      </w:pPr>
      <w:r w:rsidRPr="00575698">
        <w:t>сведения о дате оценки и сопоставления заявок не указываются</w:t>
      </w:r>
      <w:r w:rsidR="00D50D42" w:rsidRPr="00575698">
        <w:t>;</w:t>
      </w:r>
    </w:p>
    <w:p w14:paraId="53B75ACD" w14:textId="77777777" w:rsidR="00D50D42" w:rsidRPr="00575698" w:rsidRDefault="00D50D42" w:rsidP="00634ABE">
      <w:pPr>
        <w:pStyle w:val="5"/>
        <w:numPr>
          <w:ilvl w:val="3"/>
          <w:numId w:val="19"/>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3C235326" w14:textId="77777777" w:rsidR="00D50D42" w:rsidRPr="00575698" w:rsidRDefault="00D50D42" w:rsidP="00634ABE">
      <w:pPr>
        <w:pStyle w:val="4"/>
        <w:numPr>
          <w:ilvl w:val="2"/>
          <w:numId w:val="19"/>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233FEB">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3239A921" w14:textId="77777777" w:rsidR="00D50D42" w:rsidRPr="00575698" w:rsidRDefault="00067FAE"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233FEB">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691A2609" w14:textId="77777777" w:rsidR="00D50D42" w:rsidRPr="00575698" w:rsidRDefault="00067FAE" w:rsidP="00634ABE">
      <w:pPr>
        <w:pStyle w:val="5"/>
        <w:numPr>
          <w:ilvl w:val="3"/>
          <w:numId w:val="19"/>
        </w:numPr>
      </w:pPr>
      <w:r w:rsidRPr="00575698">
        <w:t xml:space="preserve">указывается </w:t>
      </w:r>
      <w:r w:rsidR="00D50D42" w:rsidRPr="00575698">
        <w:t>дата проведения аукциона / редукциона;</w:t>
      </w:r>
    </w:p>
    <w:p w14:paraId="2B321950" w14:textId="77777777" w:rsidR="00067FAE" w:rsidRPr="00575698" w:rsidRDefault="00067FAE" w:rsidP="00634ABE">
      <w:pPr>
        <w:pStyle w:val="5"/>
        <w:numPr>
          <w:ilvl w:val="3"/>
          <w:numId w:val="19"/>
        </w:numPr>
      </w:pPr>
      <w:r w:rsidRPr="00575698">
        <w:t>указывается, что переторжка не проводится;</w:t>
      </w:r>
    </w:p>
    <w:p w14:paraId="3C01D712" w14:textId="77777777" w:rsidR="00D50D42" w:rsidRPr="00575698" w:rsidRDefault="00067FAE" w:rsidP="00634ABE">
      <w:pPr>
        <w:pStyle w:val="5"/>
        <w:numPr>
          <w:ilvl w:val="3"/>
          <w:numId w:val="19"/>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233FEB">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DA4B28B" w14:textId="77777777" w:rsidR="00D50D42" w:rsidRPr="00575698" w:rsidRDefault="00D50D42" w:rsidP="00634ABE">
      <w:pPr>
        <w:pStyle w:val="4"/>
        <w:numPr>
          <w:ilvl w:val="2"/>
          <w:numId w:val="19"/>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 </w:t>
      </w:r>
      <w:r w:rsidR="00D26294">
        <w:fldChar w:fldCharType="begin"/>
      </w:r>
      <w:r w:rsidR="00D26294">
        <w:instrText xml:space="preserve"> REF _Ref24300818 \w \h </w:instrText>
      </w:r>
      <w:r w:rsidR="00D26294">
        <w:fldChar w:fldCharType="separate"/>
      </w:r>
      <w:r w:rsidR="00233FEB">
        <w:t>12.12</w:t>
      </w:r>
      <w:r w:rsidR="00D26294">
        <w:fldChar w:fldCharType="end"/>
      </w:r>
      <w:r w:rsidR="00D26294">
        <w:t xml:space="preserve"> Положения.</w:t>
      </w:r>
    </w:p>
    <w:p w14:paraId="226252A5" w14:textId="77777777" w:rsidR="00D50D42" w:rsidRPr="00575698" w:rsidRDefault="00D50D42" w:rsidP="00634ABE">
      <w:pPr>
        <w:pStyle w:val="4"/>
        <w:numPr>
          <w:ilvl w:val="2"/>
          <w:numId w:val="19"/>
        </w:numPr>
      </w:pPr>
      <w:bookmarkStart w:id="5790"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790"/>
    </w:p>
    <w:p w14:paraId="310936BE" w14:textId="77777777" w:rsidR="00D50D42" w:rsidRPr="00575698" w:rsidRDefault="00D50D42" w:rsidP="00634ABE">
      <w:pPr>
        <w:pStyle w:val="5"/>
        <w:numPr>
          <w:ilvl w:val="3"/>
          <w:numId w:val="19"/>
        </w:numPr>
      </w:pPr>
      <w:bookmarkStart w:id="5791"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91"/>
    </w:p>
    <w:p w14:paraId="4985F6B5" w14:textId="77777777" w:rsidR="00D50D42" w:rsidRPr="00575698" w:rsidRDefault="00D50D42" w:rsidP="00634ABE">
      <w:pPr>
        <w:pStyle w:val="5"/>
        <w:numPr>
          <w:ilvl w:val="3"/>
          <w:numId w:val="19"/>
        </w:numPr>
      </w:pPr>
      <w:bookmarkStart w:id="5792"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92"/>
    </w:p>
    <w:p w14:paraId="335655DF" w14:textId="77777777" w:rsidR="00D50D42" w:rsidRPr="00575698" w:rsidRDefault="00D50D42" w:rsidP="00634ABE">
      <w:pPr>
        <w:pStyle w:val="5"/>
        <w:numPr>
          <w:ilvl w:val="3"/>
          <w:numId w:val="19"/>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122916DE" w14:textId="77777777" w:rsidR="00D50D42" w:rsidRPr="00575698" w:rsidRDefault="00D50D42" w:rsidP="00634ABE">
      <w:pPr>
        <w:pStyle w:val="5"/>
        <w:numPr>
          <w:ilvl w:val="3"/>
          <w:numId w:val="19"/>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D5F07BB" w14:textId="77777777" w:rsidR="00D50D42" w:rsidRPr="00575698" w:rsidRDefault="00D50D42" w:rsidP="00634ABE">
      <w:pPr>
        <w:pStyle w:val="5"/>
        <w:numPr>
          <w:ilvl w:val="3"/>
          <w:numId w:val="19"/>
        </w:numPr>
      </w:pPr>
      <w:bookmarkStart w:id="5793"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93"/>
    </w:p>
    <w:p w14:paraId="51B87CE8" w14:textId="77777777" w:rsidR="00D50D42" w:rsidRPr="00575698" w:rsidRDefault="00D50D42" w:rsidP="00634ABE">
      <w:pPr>
        <w:pStyle w:val="5"/>
        <w:numPr>
          <w:ilvl w:val="3"/>
          <w:numId w:val="19"/>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D9CA04E" w14:textId="77777777" w:rsidR="00D50D42" w:rsidRPr="00575698" w:rsidRDefault="00D50D42" w:rsidP="00634ABE">
      <w:pPr>
        <w:pStyle w:val="5"/>
        <w:numPr>
          <w:ilvl w:val="3"/>
          <w:numId w:val="19"/>
        </w:numPr>
      </w:pPr>
      <w:bookmarkStart w:id="5794"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94"/>
    </w:p>
    <w:p w14:paraId="6CBEA9DF" w14:textId="77777777" w:rsidR="003E10CC" w:rsidRPr="00575698" w:rsidRDefault="00D50D42" w:rsidP="00634ABE">
      <w:pPr>
        <w:pStyle w:val="4"/>
        <w:numPr>
          <w:ilvl w:val="2"/>
          <w:numId w:val="19"/>
        </w:numPr>
      </w:pPr>
      <w:bookmarkStart w:id="5795"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6987D289" w14:textId="77777777" w:rsidR="003E10CC" w:rsidRPr="00575698" w:rsidRDefault="003E10CC" w:rsidP="00634ABE">
      <w:pPr>
        <w:pStyle w:val="5"/>
        <w:numPr>
          <w:ilvl w:val="3"/>
          <w:numId w:val="19"/>
        </w:numPr>
      </w:pPr>
      <w:bookmarkStart w:id="5796"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96"/>
    </w:p>
    <w:p w14:paraId="1AA4BBCC" w14:textId="77777777" w:rsidR="003E10CC" w:rsidRPr="00575698" w:rsidRDefault="003E10CC" w:rsidP="00634ABE">
      <w:pPr>
        <w:pStyle w:val="5"/>
        <w:numPr>
          <w:ilvl w:val="3"/>
          <w:numId w:val="19"/>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3CC53569" w14:textId="77777777" w:rsidR="003E10CC" w:rsidRPr="00575698" w:rsidRDefault="003E10CC"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49ECEBD"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B6E2173" w14:textId="77777777" w:rsidR="003E10CC" w:rsidRPr="00575698" w:rsidRDefault="003E10CC" w:rsidP="00634ABE">
      <w:pPr>
        <w:pStyle w:val="5"/>
        <w:numPr>
          <w:ilvl w:val="3"/>
          <w:numId w:val="19"/>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233FEB">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233FEB">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233FEB">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1B05E4C3"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4C25D838" w14:textId="77777777" w:rsidR="003E10CC" w:rsidRPr="00575698" w:rsidRDefault="00875448" w:rsidP="00634ABE">
      <w:pPr>
        <w:pStyle w:val="5"/>
        <w:numPr>
          <w:ilvl w:val="3"/>
          <w:numId w:val="19"/>
        </w:numPr>
      </w:pPr>
      <w:r>
        <w:t>утратил силу</w:t>
      </w:r>
      <w:r w:rsidR="003E10CC" w:rsidRPr="00575698">
        <w:t>;</w:t>
      </w:r>
    </w:p>
    <w:p w14:paraId="62E4ABD7" w14:textId="77777777" w:rsidR="003E10CC" w:rsidRPr="00575698" w:rsidRDefault="003E10CC" w:rsidP="00634ABE">
      <w:pPr>
        <w:pStyle w:val="5"/>
        <w:numPr>
          <w:ilvl w:val="3"/>
          <w:numId w:val="19"/>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79A14C97" w14:textId="77777777" w:rsidR="003E10CC" w:rsidRPr="00575698" w:rsidRDefault="003E10CC" w:rsidP="00634ABE">
      <w:pPr>
        <w:pStyle w:val="5"/>
        <w:numPr>
          <w:ilvl w:val="3"/>
          <w:numId w:val="19"/>
        </w:numPr>
      </w:pPr>
      <w:bookmarkStart w:id="5797"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97"/>
    </w:p>
    <w:p w14:paraId="3C0435DD" w14:textId="77777777" w:rsidR="00D50D42" w:rsidRPr="00575698" w:rsidRDefault="003E10CC" w:rsidP="00634ABE">
      <w:pPr>
        <w:pStyle w:val="5"/>
        <w:numPr>
          <w:ilvl w:val="3"/>
          <w:numId w:val="19"/>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233FEB">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233FEB">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95"/>
    </w:p>
    <w:p w14:paraId="0893469D" w14:textId="77777777" w:rsidR="00D50D42" w:rsidRPr="00575698" w:rsidRDefault="00D50D42" w:rsidP="00634ABE">
      <w:pPr>
        <w:pStyle w:val="4"/>
        <w:numPr>
          <w:ilvl w:val="2"/>
          <w:numId w:val="19"/>
        </w:numPr>
      </w:pPr>
      <w:bookmarkStart w:id="5798"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233FEB">
        <w:t>12.7</w:t>
      </w:r>
      <w:r w:rsidR="00E65C86" w:rsidRPr="00951A70">
        <w:fldChar w:fldCharType="end"/>
      </w:r>
      <w:r w:rsidR="00E65C86" w:rsidRPr="00575698">
        <w:t xml:space="preserve"> </w:t>
      </w:r>
      <w:r w:rsidRPr="00575698">
        <w:t>Положения с учетом следующих особенностей:</w:t>
      </w:r>
      <w:bookmarkEnd w:id="5798"/>
    </w:p>
    <w:p w14:paraId="1508BB05" w14:textId="77777777" w:rsidR="00D50D42" w:rsidRPr="00575698" w:rsidRDefault="00D50D42" w:rsidP="00634ABE">
      <w:pPr>
        <w:pStyle w:val="5"/>
        <w:numPr>
          <w:ilvl w:val="3"/>
          <w:numId w:val="19"/>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0AFB7B52" w14:textId="77777777" w:rsidR="00D50D42" w:rsidRPr="00575698" w:rsidRDefault="00D50D42" w:rsidP="00634ABE">
      <w:pPr>
        <w:pStyle w:val="5"/>
        <w:numPr>
          <w:ilvl w:val="3"/>
          <w:numId w:val="19"/>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6CB6BDB8" w14:textId="77777777" w:rsidR="00D50D42" w:rsidRPr="00575698" w:rsidRDefault="00D50D42" w:rsidP="00634ABE">
      <w:pPr>
        <w:pStyle w:val="5"/>
        <w:numPr>
          <w:ilvl w:val="3"/>
          <w:numId w:val="19"/>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3999403E" w14:textId="77777777" w:rsidR="00D50D42" w:rsidRPr="00575698" w:rsidRDefault="00D50D42" w:rsidP="00634ABE">
      <w:pPr>
        <w:pStyle w:val="5"/>
        <w:numPr>
          <w:ilvl w:val="3"/>
          <w:numId w:val="19"/>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474262DD" w14:textId="77777777" w:rsidR="00D50D42" w:rsidRPr="00575698" w:rsidRDefault="00D50D42" w:rsidP="00634ABE">
      <w:pPr>
        <w:pStyle w:val="4"/>
        <w:numPr>
          <w:ilvl w:val="2"/>
          <w:numId w:val="19"/>
        </w:numPr>
      </w:pPr>
      <w:bookmarkStart w:id="5799"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233FEB">
        <w:t>12.8</w:t>
      </w:r>
      <w:r w:rsidR="00E65C86" w:rsidRPr="00951A70">
        <w:fldChar w:fldCharType="end"/>
      </w:r>
      <w:r w:rsidR="00E65C86" w:rsidRPr="00575698">
        <w:t xml:space="preserve"> </w:t>
      </w:r>
      <w:r w:rsidRPr="00575698">
        <w:t>Положения с учетом следующих особенностей:</w:t>
      </w:r>
      <w:bookmarkEnd w:id="5799"/>
    </w:p>
    <w:p w14:paraId="58D7980B" w14:textId="77777777" w:rsidR="00D50D42" w:rsidRPr="00575698" w:rsidRDefault="00D50D42" w:rsidP="00634ABE">
      <w:pPr>
        <w:pStyle w:val="5"/>
        <w:numPr>
          <w:ilvl w:val="3"/>
          <w:numId w:val="19"/>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233FEB">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233FEB">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233FEB">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233FEB">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233FEB">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233FEB">
        <w:t>12.8.6(5)</w:t>
      </w:r>
      <w:r w:rsidR="00D6477F" w:rsidRPr="00951A70">
        <w:fldChar w:fldCharType="end"/>
      </w:r>
      <w:r w:rsidRPr="00575698">
        <w:t xml:space="preserve"> Положения в отношении первых частей заявок не осуществляются;</w:t>
      </w:r>
    </w:p>
    <w:p w14:paraId="61F0BD14" w14:textId="77777777" w:rsidR="00D50D42" w:rsidRPr="00575698" w:rsidRDefault="00D50D42" w:rsidP="00634ABE">
      <w:pPr>
        <w:pStyle w:val="5"/>
        <w:numPr>
          <w:ilvl w:val="3"/>
          <w:numId w:val="19"/>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233FEB">
        <w:t>12.11.4(7)</w:t>
      </w:r>
      <w:r w:rsidR="002E08A2" w:rsidRPr="00951A70">
        <w:fldChar w:fldCharType="end"/>
      </w:r>
      <w:r w:rsidRPr="00575698">
        <w:t xml:space="preserve"> Положения;</w:t>
      </w:r>
    </w:p>
    <w:p w14:paraId="6B92955C"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233FEB">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233FEB">
        <w:t>12.8.11(5)</w:t>
      </w:r>
      <w:r w:rsidR="002E08A2" w:rsidRPr="00951A70">
        <w:fldChar w:fldCharType="end"/>
      </w:r>
      <w:r w:rsidRPr="00575698">
        <w:t xml:space="preserve"> Положения не допускается;</w:t>
      </w:r>
    </w:p>
    <w:p w14:paraId="7178D63E" w14:textId="77777777" w:rsidR="00D50D42" w:rsidRPr="00575698" w:rsidRDefault="00D50D42"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43BFF10C" w14:textId="77777777" w:rsidR="00D50D42" w:rsidRPr="00575698" w:rsidRDefault="00D50D42" w:rsidP="00634ABE">
      <w:pPr>
        <w:pStyle w:val="4"/>
        <w:numPr>
          <w:ilvl w:val="2"/>
          <w:numId w:val="19"/>
        </w:numPr>
      </w:pPr>
      <w:bookmarkStart w:id="5800"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800"/>
    </w:p>
    <w:p w14:paraId="358F422F" w14:textId="77777777" w:rsidR="00D50D42" w:rsidRPr="00575698" w:rsidRDefault="00D6477F" w:rsidP="00634ABE">
      <w:pPr>
        <w:pStyle w:val="4"/>
        <w:numPr>
          <w:ilvl w:val="2"/>
          <w:numId w:val="19"/>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53EAE355" w14:textId="77777777" w:rsidR="00D50D42" w:rsidRPr="00575698" w:rsidRDefault="00D50D42" w:rsidP="00634ABE">
      <w:pPr>
        <w:pStyle w:val="4"/>
        <w:numPr>
          <w:ilvl w:val="2"/>
          <w:numId w:val="19"/>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7520210C" w14:textId="77777777" w:rsidR="00D50D42" w:rsidRPr="00575698" w:rsidRDefault="00D6477F" w:rsidP="00634ABE">
      <w:pPr>
        <w:pStyle w:val="4"/>
        <w:numPr>
          <w:ilvl w:val="2"/>
          <w:numId w:val="19"/>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6CA0BC26" w14:textId="77777777" w:rsidR="00D50D42" w:rsidRPr="00575698" w:rsidRDefault="00D50D42" w:rsidP="00634ABE">
      <w:pPr>
        <w:pStyle w:val="4"/>
        <w:numPr>
          <w:ilvl w:val="2"/>
          <w:numId w:val="19"/>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6D5EE222" w14:textId="77777777" w:rsidR="00D50D42" w:rsidRPr="00575698" w:rsidRDefault="00D50D42" w:rsidP="00634ABE">
      <w:pPr>
        <w:pStyle w:val="4"/>
        <w:numPr>
          <w:ilvl w:val="2"/>
          <w:numId w:val="19"/>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6C161495" w14:textId="77777777" w:rsidR="00D50D42" w:rsidRPr="00575698" w:rsidRDefault="00D50D42" w:rsidP="00634ABE">
      <w:pPr>
        <w:pStyle w:val="4"/>
        <w:numPr>
          <w:ilvl w:val="2"/>
          <w:numId w:val="19"/>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26207711" w14:textId="77777777" w:rsidR="00D50D42" w:rsidRPr="00575698" w:rsidRDefault="00D50D42" w:rsidP="00634ABE">
      <w:pPr>
        <w:pStyle w:val="5"/>
        <w:numPr>
          <w:ilvl w:val="3"/>
          <w:numId w:val="19"/>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4684800C" w14:textId="77777777" w:rsidR="00D50D42" w:rsidRPr="00575698" w:rsidRDefault="00D50D42" w:rsidP="00634ABE">
      <w:pPr>
        <w:pStyle w:val="5"/>
        <w:numPr>
          <w:ilvl w:val="3"/>
          <w:numId w:val="19"/>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431210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4BCCED1F"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равное нулю;</w:t>
      </w:r>
    </w:p>
    <w:p w14:paraId="0FB1A77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2D72349B" w14:textId="77777777" w:rsidR="00D50D42" w:rsidRPr="00575698" w:rsidRDefault="00D50D42" w:rsidP="00634ABE">
      <w:pPr>
        <w:pStyle w:val="4"/>
        <w:numPr>
          <w:ilvl w:val="2"/>
          <w:numId w:val="19"/>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1158F6E1" w14:textId="77777777" w:rsidR="00D50D42" w:rsidRPr="00575698" w:rsidRDefault="00D6477F" w:rsidP="00634ABE">
      <w:pPr>
        <w:pStyle w:val="4"/>
        <w:numPr>
          <w:ilvl w:val="2"/>
          <w:numId w:val="19"/>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1D03BDAD" w14:textId="77777777" w:rsidR="00D50D42" w:rsidRPr="00575698" w:rsidRDefault="00D50D42" w:rsidP="00634ABE">
      <w:pPr>
        <w:pStyle w:val="4"/>
        <w:numPr>
          <w:ilvl w:val="2"/>
          <w:numId w:val="19"/>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33906892" w14:textId="77777777" w:rsidR="00D50D42" w:rsidRPr="00575698" w:rsidRDefault="00D50D42" w:rsidP="00634ABE">
      <w:pPr>
        <w:pStyle w:val="4"/>
        <w:numPr>
          <w:ilvl w:val="2"/>
          <w:numId w:val="19"/>
        </w:numPr>
      </w:pPr>
      <w:bookmarkStart w:id="5801"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233FEB">
        <w:t>12.13.7</w:t>
      </w:r>
      <w:r w:rsidR="003F7109" w:rsidRPr="00951A70">
        <w:fldChar w:fldCharType="end"/>
      </w:r>
      <w:r w:rsidRPr="00575698">
        <w:t xml:space="preserve"> Положения.</w:t>
      </w:r>
      <w:bookmarkEnd w:id="5801"/>
    </w:p>
    <w:p w14:paraId="460870E5" w14:textId="77777777" w:rsidR="00D50D42" w:rsidRPr="00575698" w:rsidRDefault="00D50D42" w:rsidP="00634ABE">
      <w:pPr>
        <w:pStyle w:val="4"/>
        <w:numPr>
          <w:ilvl w:val="2"/>
          <w:numId w:val="19"/>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CDFE273" w14:textId="77777777" w:rsidR="00D50D42" w:rsidRPr="00575698" w:rsidRDefault="00D50D42" w:rsidP="00634ABE">
      <w:pPr>
        <w:pStyle w:val="4"/>
        <w:numPr>
          <w:ilvl w:val="2"/>
          <w:numId w:val="19"/>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233FEB">
        <w:t>12.8</w:t>
      </w:r>
      <w:r w:rsidR="00D6477F" w:rsidRPr="00951A70">
        <w:fldChar w:fldCharType="end"/>
      </w:r>
      <w:r w:rsidR="00D6477F" w:rsidRPr="00575698">
        <w:t xml:space="preserve"> </w:t>
      </w:r>
      <w:r w:rsidRPr="00575698">
        <w:t>Положения с учетом следующих особенностей:</w:t>
      </w:r>
    </w:p>
    <w:p w14:paraId="43FF26C6" w14:textId="77777777" w:rsidR="00D50D42" w:rsidRPr="00575698" w:rsidRDefault="00D50D42" w:rsidP="00634ABE">
      <w:pPr>
        <w:pStyle w:val="5"/>
        <w:numPr>
          <w:ilvl w:val="3"/>
          <w:numId w:val="19"/>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233FEB">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233FEB">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233FEB">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233FEB">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233FEB">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233FEB">
        <w:t>12.8.6(5)</w:t>
      </w:r>
      <w:r w:rsidR="00B74F41" w:rsidRPr="00951A70">
        <w:fldChar w:fldCharType="end"/>
      </w:r>
      <w:r w:rsidR="00B74F41" w:rsidRPr="00575698">
        <w:t xml:space="preserve"> </w:t>
      </w:r>
      <w:r w:rsidRPr="00575698">
        <w:t>в отношении вторых частей заявок не осуществляются;</w:t>
      </w:r>
    </w:p>
    <w:p w14:paraId="2E7F6155" w14:textId="77777777" w:rsidR="00D50D42" w:rsidRPr="00575698" w:rsidRDefault="00D50D42" w:rsidP="00634ABE">
      <w:pPr>
        <w:pStyle w:val="5"/>
        <w:numPr>
          <w:ilvl w:val="3"/>
          <w:numId w:val="19"/>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233FEB">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233FEB">
        <w:t>19.16.3(1)</w:t>
      </w:r>
      <w:r w:rsidR="002E08A2" w:rsidRPr="00951A70">
        <w:fldChar w:fldCharType="end"/>
      </w:r>
      <w:r w:rsidRPr="00575698">
        <w:t xml:space="preserve"> Положения;</w:t>
      </w:r>
    </w:p>
    <w:p w14:paraId="67C5C6D4"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233FEB">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233FEB">
        <w:t>12.8.11(4)</w:t>
      </w:r>
      <w:r w:rsidR="002E08A2" w:rsidRPr="00951A70">
        <w:fldChar w:fldCharType="end"/>
      </w:r>
      <w:r w:rsidRPr="00575698">
        <w:t xml:space="preserve"> Положения не допускается;</w:t>
      </w:r>
    </w:p>
    <w:p w14:paraId="2969A1C3" w14:textId="77777777" w:rsidR="00D50D42" w:rsidRPr="00575698" w:rsidRDefault="00D50D42" w:rsidP="00634ABE">
      <w:pPr>
        <w:pStyle w:val="5"/>
        <w:numPr>
          <w:ilvl w:val="3"/>
          <w:numId w:val="19"/>
        </w:numPr>
      </w:pPr>
      <w:bookmarkStart w:id="5802"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802"/>
    </w:p>
    <w:p w14:paraId="546F7B26" w14:textId="77777777" w:rsidR="00D50D42" w:rsidRPr="00575698" w:rsidRDefault="00D50D42" w:rsidP="00634ABE">
      <w:pPr>
        <w:pStyle w:val="4"/>
        <w:numPr>
          <w:ilvl w:val="2"/>
          <w:numId w:val="19"/>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233FEB">
        <w:t>12.8.11</w:t>
      </w:r>
      <w:r w:rsidR="002E08A2" w:rsidRPr="00951A70">
        <w:fldChar w:fldCharType="end"/>
      </w:r>
      <w:r w:rsidRPr="00575698">
        <w:t xml:space="preserve"> Положения, не допускается.</w:t>
      </w:r>
    </w:p>
    <w:p w14:paraId="53D43B51" w14:textId="77777777" w:rsidR="00D50D42" w:rsidRPr="00575698" w:rsidRDefault="00D50D42" w:rsidP="00634ABE">
      <w:pPr>
        <w:pStyle w:val="4"/>
        <w:numPr>
          <w:ilvl w:val="2"/>
          <w:numId w:val="19"/>
        </w:numPr>
      </w:pPr>
      <w:bookmarkStart w:id="5803"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233FEB">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803"/>
    </w:p>
    <w:p w14:paraId="0FF47C74" w14:textId="4F29D1C7" w:rsidR="00963817" w:rsidRPr="00575698" w:rsidRDefault="00D50D42" w:rsidP="00634ABE">
      <w:pPr>
        <w:pStyle w:val="5"/>
        <w:numPr>
          <w:ilvl w:val="3"/>
          <w:numId w:val="19"/>
        </w:numPr>
      </w:pPr>
      <w:bookmarkStart w:id="5804" w:name="_Ref24920685"/>
      <w:bookmarkStart w:id="5805"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233FEB">
        <w:t>11.8.1(11)(</w:t>
      </w:r>
      <w:r w:rsidR="00233FEB" w:rsidRPr="005C4C07">
        <w:rPr>
          <w:rFonts w:cs="Calibri"/>
        </w:rPr>
        <w:t>а</w:t>
      </w:r>
      <w:r w:rsidR="00233FEB">
        <w:t>)</w:t>
      </w:r>
      <w:r w:rsidR="00325784" w:rsidRPr="00951A70">
        <w:fldChar w:fldCharType="end"/>
      </w:r>
      <w:r w:rsidR="00E33AE5" w:rsidRPr="00575698">
        <w:t xml:space="preserve"> </w:t>
      </w:r>
      <w:r w:rsidR="004E2277" w:rsidRPr="00575698">
        <w:t>Положения)</w:t>
      </w:r>
      <w:r w:rsidR="00963817" w:rsidRPr="00575698">
        <w:t>;</w:t>
      </w:r>
      <w:bookmarkEnd w:id="5804"/>
      <w:bookmarkEnd w:id="5805"/>
    </w:p>
    <w:p w14:paraId="31572271" w14:textId="2C92BC19" w:rsidR="00963817" w:rsidRPr="00575698" w:rsidRDefault="00963817" w:rsidP="00634ABE">
      <w:pPr>
        <w:pStyle w:val="5"/>
        <w:numPr>
          <w:ilvl w:val="3"/>
          <w:numId w:val="19"/>
        </w:numPr>
      </w:pPr>
      <w:bookmarkStart w:id="5806"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233FEB">
        <w:t>11.8.1(12)(</w:t>
      </w:r>
      <w:r w:rsidR="00233FEB" w:rsidRPr="005C4C07">
        <w:rPr>
          <w:rFonts w:cs="Calibri"/>
        </w:rPr>
        <w:t>а</w:t>
      </w:r>
      <w:r w:rsidR="00233FEB">
        <w:t>)</w:t>
      </w:r>
      <w:r w:rsidR="00325784" w:rsidRPr="00951A70">
        <w:fldChar w:fldCharType="end"/>
      </w:r>
      <w:r w:rsidR="00030145" w:rsidRPr="00575698">
        <w:t xml:space="preserve"> </w:t>
      </w:r>
      <w:r w:rsidR="004E2277" w:rsidRPr="00575698">
        <w:t>Положения)</w:t>
      </w:r>
      <w:r w:rsidRPr="00575698">
        <w:t>;</w:t>
      </w:r>
      <w:bookmarkEnd w:id="5806"/>
    </w:p>
    <w:p w14:paraId="76D11AA5" w14:textId="43EB50B2" w:rsidR="00963817" w:rsidRPr="00575698" w:rsidRDefault="004E2277" w:rsidP="00634ABE">
      <w:pPr>
        <w:pStyle w:val="5"/>
        <w:numPr>
          <w:ilvl w:val="3"/>
          <w:numId w:val="19"/>
        </w:numPr>
      </w:pPr>
      <w:bookmarkStart w:id="5807"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233FEB">
        <w:t>11.8.1(15)(</w:t>
      </w:r>
      <w:r w:rsidR="00233FEB" w:rsidRPr="005C4C07">
        <w:rPr>
          <w:rFonts w:cs="Calibri"/>
        </w:rPr>
        <w:t>а</w:t>
      </w:r>
      <w:r w:rsidR="00233FEB">
        <w:t>)</w:t>
      </w:r>
      <w:r w:rsidR="00325784" w:rsidRPr="00951A70">
        <w:fldChar w:fldCharType="end"/>
      </w:r>
      <w:r w:rsidR="00B01E8F" w:rsidRPr="00575698">
        <w:t xml:space="preserve"> </w:t>
      </w:r>
      <w:r w:rsidRPr="00575698">
        <w:t>Положения)</w:t>
      </w:r>
      <w:r w:rsidR="00963817" w:rsidRPr="00575698">
        <w:t>;</w:t>
      </w:r>
      <w:bookmarkEnd w:id="5807"/>
    </w:p>
    <w:p w14:paraId="4EF824BA" w14:textId="637FC6A7" w:rsidR="00D50D42" w:rsidRPr="00575698" w:rsidRDefault="004E2277" w:rsidP="00634ABE">
      <w:pPr>
        <w:pStyle w:val="5"/>
        <w:numPr>
          <w:ilvl w:val="3"/>
          <w:numId w:val="19"/>
        </w:numPr>
      </w:pPr>
      <w:bookmarkStart w:id="5808"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233FEB">
        <w:t>11.8.1(16)(</w:t>
      </w:r>
      <w:r w:rsidR="00233FEB" w:rsidRPr="005C4C07">
        <w:rPr>
          <w:rFonts w:cs="Calibri"/>
        </w:rPr>
        <w:t>а</w:t>
      </w:r>
      <w:r w:rsidR="00233FEB">
        <w:t>)</w:t>
      </w:r>
      <w:r w:rsidR="00325784" w:rsidRPr="00951A70">
        <w:fldChar w:fldCharType="end"/>
      </w:r>
      <w:r w:rsidR="00B01E8F" w:rsidRPr="00575698">
        <w:t xml:space="preserve"> </w:t>
      </w:r>
      <w:r w:rsidRPr="00575698">
        <w:t>Положения)</w:t>
      </w:r>
      <w:r w:rsidR="00963817" w:rsidRPr="00575698">
        <w:t>;</w:t>
      </w:r>
      <w:bookmarkEnd w:id="5808"/>
    </w:p>
    <w:p w14:paraId="20A5C5EB" w14:textId="77777777" w:rsidR="004E2277" w:rsidRPr="00575698" w:rsidRDefault="00D50D42" w:rsidP="00634ABE">
      <w:pPr>
        <w:pStyle w:val="5"/>
        <w:numPr>
          <w:ilvl w:val="3"/>
          <w:numId w:val="19"/>
        </w:numPr>
      </w:pPr>
      <w:bookmarkStart w:id="5809" w:name="_Ref24924995"/>
      <w:bookmarkStart w:id="5810"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233FEB">
        <w:t>11.8.1(13)</w:t>
      </w:r>
      <w:r w:rsidR="00B01E8F" w:rsidRPr="00951A70">
        <w:fldChar w:fldCharType="end"/>
      </w:r>
      <w:r w:rsidR="00B01E8F" w:rsidRPr="00575698">
        <w:t xml:space="preserve"> Положения)</w:t>
      </w:r>
      <w:r w:rsidR="004E2277" w:rsidRPr="00575698">
        <w:t>;</w:t>
      </w:r>
      <w:bookmarkEnd w:id="5809"/>
    </w:p>
    <w:p w14:paraId="12A693C1" w14:textId="77777777" w:rsidR="00D50D42" w:rsidRPr="00575698" w:rsidRDefault="004E2277" w:rsidP="00634ABE">
      <w:pPr>
        <w:pStyle w:val="5"/>
        <w:numPr>
          <w:ilvl w:val="3"/>
          <w:numId w:val="19"/>
        </w:numPr>
      </w:pPr>
      <w:bookmarkStart w:id="5811"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233FEB">
        <w:t>11.8.1(14)</w:t>
      </w:r>
      <w:r w:rsidR="00B01E8F" w:rsidRPr="00951A70">
        <w:fldChar w:fldCharType="end"/>
      </w:r>
      <w:r w:rsidR="00B01E8F" w:rsidRPr="00575698">
        <w:t xml:space="preserve"> Положения)</w:t>
      </w:r>
      <w:r w:rsidR="00D50D42" w:rsidRPr="00575698">
        <w:t>.</w:t>
      </w:r>
      <w:bookmarkEnd w:id="5810"/>
      <w:bookmarkEnd w:id="5811"/>
    </w:p>
    <w:p w14:paraId="1B7EFC40" w14:textId="77777777" w:rsidR="00D50D42" w:rsidRPr="00575698" w:rsidRDefault="00D50D42" w:rsidP="00634ABE">
      <w:pPr>
        <w:pStyle w:val="4"/>
        <w:numPr>
          <w:ilvl w:val="2"/>
          <w:numId w:val="19"/>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233FEB">
        <w:t>11.8</w:t>
      </w:r>
      <w:r w:rsidR="00325784" w:rsidRPr="00951A70">
        <w:fldChar w:fldCharType="end"/>
      </w:r>
      <w:r w:rsidR="00325784" w:rsidRPr="00575698">
        <w:t xml:space="preserve"> </w:t>
      </w:r>
      <w:r w:rsidRPr="00575698">
        <w:t>Положения.</w:t>
      </w:r>
    </w:p>
    <w:p w14:paraId="719FF25F" w14:textId="77777777" w:rsidR="00FE36B0" w:rsidRPr="00575698" w:rsidRDefault="00253188" w:rsidP="00634ABE">
      <w:pPr>
        <w:pStyle w:val="3"/>
        <w:numPr>
          <w:ilvl w:val="1"/>
          <w:numId w:val="19"/>
        </w:numPr>
        <w:ind w:left="1134"/>
      </w:pPr>
      <w:bookmarkStart w:id="5812" w:name="_Ref24300818"/>
      <w:bookmarkStart w:id="5813" w:name="_Toc113011820"/>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88"/>
      <w:bookmarkEnd w:id="5789"/>
      <w:bookmarkEnd w:id="5812"/>
      <w:bookmarkEnd w:id="5813"/>
    </w:p>
    <w:p w14:paraId="20221F86" w14:textId="77777777" w:rsidR="00634118" w:rsidRPr="00575698" w:rsidRDefault="00634118" w:rsidP="00634ABE">
      <w:pPr>
        <w:pStyle w:val="4"/>
        <w:numPr>
          <w:ilvl w:val="2"/>
          <w:numId w:val="19"/>
        </w:numPr>
      </w:pPr>
      <w:bookmarkStart w:id="5814"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814"/>
    </w:p>
    <w:p w14:paraId="582018A4" w14:textId="77777777" w:rsidR="00634118" w:rsidRPr="00575698" w:rsidRDefault="00634118" w:rsidP="00634ABE">
      <w:pPr>
        <w:pStyle w:val="5"/>
        <w:numPr>
          <w:ilvl w:val="3"/>
          <w:numId w:val="19"/>
        </w:numPr>
      </w:pPr>
      <w:r w:rsidRPr="00575698">
        <w:t>конкурс</w:t>
      </w:r>
      <w:r w:rsidR="005B4DD0" w:rsidRPr="00575698">
        <w:t xml:space="preserve"> в электронной форме</w:t>
      </w:r>
      <w:r w:rsidRPr="00575698">
        <w:t>;</w:t>
      </w:r>
    </w:p>
    <w:p w14:paraId="625E37EC" w14:textId="77777777" w:rsidR="00634118" w:rsidRPr="00575698" w:rsidRDefault="00634118" w:rsidP="00634ABE">
      <w:pPr>
        <w:pStyle w:val="5"/>
        <w:numPr>
          <w:ilvl w:val="3"/>
          <w:numId w:val="19"/>
        </w:numPr>
      </w:pPr>
      <w:r w:rsidRPr="00575698">
        <w:t>аукцион</w:t>
      </w:r>
      <w:r w:rsidR="005B4DD0" w:rsidRPr="00575698">
        <w:t xml:space="preserve"> в электронной форме</w:t>
      </w:r>
      <w:r w:rsidRPr="00575698">
        <w:t>;</w:t>
      </w:r>
    </w:p>
    <w:p w14:paraId="53944B99" w14:textId="77777777" w:rsidR="00634118" w:rsidRPr="00575698" w:rsidRDefault="00634118" w:rsidP="00634ABE">
      <w:pPr>
        <w:pStyle w:val="5"/>
        <w:numPr>
          <w:ilvl w:val="3"/>
          <w:numId w:val="19"/>
        </w:numPr>
      </w:pPr>
      <w:r w:rsidRPr="00575698">
        <w:t>запрос предложений</w:t>
      </w:r>
      <w:r w:rsidR="005B4DD0" w:rsidRPr="00575698">
        <w:t xml:space="preserve"> в электронной форме</w:t>
      </w:r>
      <w:r w:rsidRPr="00575698">
        <w:t>;</w:t>
      </w:r>
    </w:p>
    <w:p w14:paraId="7B2517E0" w14:textId="77777777" w:rsidR="00634118" w:rsidRPr="00575698" w:rsidRDefault="00634118" w:rsidP="00634ABE">
      <w:pPr>
        <w:pStyle w:val="5"/>
        <w:numPr>
          <w:ilvl w:val="3"/>
          <w:numId w:val="19"/>
        </w:numPr>
      </w:pPr>
      <w:r w:rsidRPr="00575698">
        <w:t>запрос котировок</w:t>
      </w:r>
      <w:r w:rsidR="005B4DD0" w:rsidRPr="00575698">
        <w:t xml:space="preserve"> в электронной форме</w:t>
      </w:r>
      <w:r w:rsidRPr="00575698">
        <w:t>.</w:t>
      </w:r>
    </w:p>
    <w:p w14:paraId="5911F0C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233FEB">
        <w:t>12.12.1</w:t>
      </w:r>
      <w:r w:rsidR="00727E6D" w:rsidRPr="00951A70">
        <w:fldChar w:fldCharType="end"/>
      </w:r>
      <w:r w:rsidRPr="00575698">
        <w:t xml:space="preserve"> Положения, проводятся исключительно в электронной форме.</w:t>
      </w:r>
    </w:p>
    <w:p w14:paraId="204EB44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233FEB">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233FEB">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233FEB">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233FEB">
        <w:t>12.12</w:t>
      </w:r>
      <w:r w:rsidR="00727E6D" w:rsidRPr="00951A70">
        <w:fldChar w:fldCharType="end"/>
      </w:r>
      <w:r w:rsidRPr="00575698">
        <w:t xml:space="preserve"> Положения.</w:t>
      </w:r>
    </w:p>
    <w:p w14:paraId="06669AD4" w14:textId="77777777" w:rsidR="00634118" w:rsidRPr="00575698" w:rsidRDefault="00634118" w:rsidP="00634ABE">
      <w:pPr>
        <w:pStyle w:val="4"/>
        <w:numPr>
          <w:ilvl w:val="2"/>
          <w:numId w:val="19"/>
        </w:numPr>
      </w:pPr>
      <w:bookmarkStart w:id="5815"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815"/>
    </w:p>
    <w:p w14:paraId="294E6FBD" w14:textId="77777777" w:rsidR="00634118" w:rsidRPr="00575698" w:rsidRDefault="00634118" w:rsidP="00634ABE">
      <w:pPr>
        <w:pStyle w:val="5"/>
        <w:numPr>
          <w:ilvl w:val="3"/>
          <w:numId w:val="19"/>
        </w:numPr>
      </w:pPr>
      <w:bookmarkStart w:id="5816"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816"/>
    </w:p>
    <w:p w14:paraId="41216C65" w14:textId="77777777" w:rsidR="00634118" w:rsidRPr="00575698" w:rsidRDefault="00634118" w:rsidP="00634ABE">
      <w:pPr>
        <w:pStyle w:val="5"/>
        <w:numPr>
          <w:ilvl w:val="3"/>
          <w:numId w:val="19"/>
        </w:numPr>
      </w:pPr>
      <w:bookmarkStart w:id="5817"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817"/>
    </w:p>
    <w:p w14:paraId="3A482427" w14:textId="77777777" w:rsidR="00634118" w:rsidRPr="00575698" w:rsidRDefault="00634118" w:rsidP="00634ABE">
      <w:pPr>
        <w:pStyle w:val="5"/>
        <w:numPr>
          <w:ilvl w:val="3"/>
          <w:numId w:val="19"/>
        </w:numPr>
      </w:pPr>
      <w:bookmarkStart w:id="5818"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818"/>
    </w:p>
    <w:p w14:paraId="7C9FAE40" w14:textId="77777777" w:rsidR="00634118" w:rsidRPr="00575698" w:rsidRDefault="00634118" w:rsidP="00634ABE">
      <w:pPr>
        <w:pStyle w:val="5"/>
        <w:numPr>
          <w:ilvl w:val="3"/>
          <w:numId w:val="19"/>
        </w:numPr>
      </w:pPr>
      <w:bookmarkStart w:id="5819" w:name="_Ref24307860"/>
      <w:r w:rsidRPr="00575698">
        <w:t>сопоставление дополнительных ценовых предложений участников закупки о снижении цены договора.</w:t>
      </w:r>
      <w:bookmarkEnd w:id="5819"/>
    </w:p>
    <w:p w14:paraId="14ECD566" w14:textId="77777777" w:rsidR="00BC2C8D" w:rsidRPr="00575698" w:rsidRDefault="00BC2C8D" w:rsidP="00634ABE">
      <w:pPr>
        <w:pStyle w:val="4"/>
        <w:numPr>
          <w:ilvl w:val="2"/>
          <w:numId w:val="19"/>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233FEB">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233FEB">
        <w:t>12.12.4(2)</w:t>
      </w:r>
      <w:r w:rsidR="00727E6D" w:rsidRPr="00951A70">
        <w:fldChar w:fldCharType="end"/>
      </w:r>
      <w:r w:rsidRPr="00575698">
        <w:t xml:space="preserve"> Положения</w:t>
      </w:r>
      <w:r w:rsidR="00973813" w:rsidRPr="00575698">
        <w:t>.</w:t>
      </w:r>
    </w:p>
    <w:p w14:paraId="5CC35F2D" w14:textId="77777777" w:rsidR="00BC2C8D" w:rsidRPr="00575698" w:rsidRDefault="005E4DCC" w:rsidP="00634ABE">
      <w:pPr>
        <w:pStyle w:val="4"/>
        <w:numPr>
          <w:ilvl w:val="2"/>
          <w:numId w:val="19"/>
        </w:numPr>
      </w:pPr>
      <w:bookmarkStart w:id="5820"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820"/>
    </w:p>
    <w:p w14:paraId="4E27393B" w14:textId="77777777" w:rsidR="00BC2C8D" w:rsidRPr="00575698" w:rsidRDefault="00BC2C8D" w:rsidP="00634ABE">
      <w:pPr>
        <w:pStyle w:val="4"/>
        <w:numPr>
          <w:ilvl w:val="2"/>
          <w:numId w:val="19"/>
        </w:numPr>
      </w:pPr>
      <w:r w:rsidRPr="00575698">
        <w:t>При проведении этапа, указанного в подп.</w:t>
      </w:r>
      <w:r w:rsidR="007C2C70">
        <w:t> </w:t>
      </w:r>
      <w:r w:rsidR="00727E6D" w:rsidRPr="00951A70">
        <w:fldChar w:fldCharType="begin"/>
      </w:r>
      <w:r w:rsidR="00727E6D" w:rsidRPr="00575698">
        <w:instrText xml:space="preserve"> REF _Ref24307450 \w \h  \* MERGEFORMAT </w:instrText>
      </w:r>
      <w:r w:rsidR="00727E6D" w:rsidRPr="00951A70">
        <w:fldChar w:fldCharType="separate"/>
      </w:r>
      <w:r w:rsidR="00233FEB">
        <w:t>12.12.4(1)</w:t>
      </w:r>
      <w:r w:rsidR="00727E6D" w:rsidRPr="00951A70">
        <w:fldChar w:fldCharType="end"/>
      </w:r>
      <w:r w:rsidRPr="00575698">
        <w:t xml:space="preserve"> Положения:</w:t>
      </w:r>
    </w:p>
    <w:p w14:paraId="51CB7E40"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233FEB">
        <w:t>12.12.16</w:t>
      </w:r>
      <w:r w:rsidR="00017AE5" w:rsidRPr="00951A70">
        <w:fldChar w:fldCharType="end"/>
      </w:r>
      <w:r w:rsidR="005B4DD0" w:rsidRPr="00575698">
        <w:t xml:space="preserve"> </w:t>
      </w:r>
      <w:r w:rsidRPr="00575698">
        <w:t>Положения, указывается следующая информация:</w:t>
      </w:r>
    </w:p>
    <w:p w14:paraId="06B733B9" w14:textId="77777777" w:rsidR="00BC2C8D" w:rsidRPr="00575698" w:rsidRDefault="00BC2C8D" w:rsidP="00634ABE">
      <w:pPr>
        <w:pStyle w:val="6"/>
        <w:numPr>
          <w:ilvl w:val="4"/>
          <w:numId w:val="10"/>
        </w:numPr>
      </w:pPr>
      <w:r w:rsidRPr="00575698">
        <w:t>о проведении этапа и порядке его проведения;</w:t>
      </w:r>
    </w:p>
    <w:p w14:paraId="3D47E4D9" w14:textId="77777777" w:rsidR="00BC2C8D" w:rsidRPr="00575698" w:rsidRDefault="00BC2C8D" w:rsidP="00634ABE">
      <w:pPr>
        <w:pStyle w:val="6"/>
        <w:numPr>
          <w:ilvl w:val="4"/>
          <w:numId w:val="10"/>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A232BDB" w14:textId="77777777" w:rsidR="00BC2C8D" w:rsidRPr="00575698" w:rsidRDefault="00BC2C8D" w:rsidP="00634ABE">
      <w:pPr>
        <w:pStyle w:val="6"/>
        <w:numPr>
          <w:ilvl w:val="4"/>
          <w:numId w:val="10"/>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2562DEE" w14:textId="77777777" w:rsidR="00BC2C8D" w:rsidRPr="00575698" w:rsidRDefault="00BC2C8D" w:rsidP="00634ABE">
      <w:pPr>
        <w:pStyle w:val="6"/>
        <w:numPr>
          <w:ilvl w:val="4"/>
          <w:numId w:val="10"/>
        </w:numPr>
      </w:pPr>
      <w:r w:rsidRPr="00575698">
        <w:t>сроки и порядок проведения этапа;</w:t>
      </w:r>
    </w:p>
    <w:p w14:paraId="3F2CADDF" w14:textId="77777777" w:rsidR="00BC2C8D" w:rsidRPr="00575698" w:rsidRDefault="00BC2C8D" w:rsidP="00634ABE">
      <w:pPr>
        <w:pStyle w:val="5"/>
        <w:numPr>
          <w:ilvl w:val="3"/>
          <w:numId w:val="19"/>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30171683" w14:textId="77777777" w:rsidR="00BC2C8D" w:rsidRPr="00575698" w:rsidRDefault="00BC2C8D" w:rsidP="00634ABE">
      <w:pPr>
        <w:pStyle w:val="5"/>
        <w:numPr>
          <w:ilvl w:val="3"/>
          <w:numId w:val="19"/>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233FEB">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00C7698C"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28DE0C" w14:textId="77777777" w:rsidR="00BC2C8D" w:rsidRPr="00575698" w:rsidRDefault="00BC2C8D" w:rsidP="00634ABE">
      <w:pPr>
        <w:pStyle w:val="6"/>
        <w:numPr>
          <w:ilvl w:val="4"/>
          <w:numId w:val="11"/>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23DB696C" w14:textId="77777777" w:rsidR="00BC2C8D" w:rsidRPr="00575698" w:rsidRDefault="00BC2C8D" w:rsidP="00634ABE">
      <w:pPr>
        <w:pStyle w:val="6"/>
        <w:numPr>
          <w:ilvl w:val="4"/>
          <w:numId w:val="11"/>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33682B61" w14:textId="37F4D3AE" w:rsidR="00BC2C8D" w:rsidRPr="00575698" w:rsidRDefault="00BC2C8D" w:rsidP="00634ABE">
      <w:pPr>
        <w:pStyle w:val="5"/>
        <w:numPr>
          <w:ilvl w:val="3"/>
          <w:numId w:val="19"/>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233FEB" w:rsidRPr="005C4C07">
        <w:rPr>
          <w:rFonts w:cs="Calibri"/>
        </w:rPr>
        <w:t>Приложение </w:t>
      </w:r>
      <w:r w:rsidR="00233FEB" w:rsidRPr="00F20FD0">
        <w:rPr>
          <w:rFonts w:cs="Calibri"/>
        </w:rPr>
        <w:t>2</w:t>
      </w:r>
      <w:r w:rsidR="00320458" w:rsidRPr="00951A70">
        <w:fldChar w:fldCharType="end"/>
      </w:r>
      <w:r w:rsidRPr="00575698">
        <w:t>;</w:t>
      </w:r>
    </w:p>
    <w:p w14:paraId="3E54E53B"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ценового предложения в сроки, установленные уточненными извещением, документацией о закупке;</w:t>
      </w:r>
    </w:p>
    <w:p w14:paraId="59EADCBA" w14:textId="77777777" w:rsidR="00634118" w:rsidRPr="00575698" w:rsidRDefault="00BC2C8D" w:rsidP="00634ABE">
      <w:pPr>
        <w:pStyle w:val="5"/>
        <w:numPr>
          <w:ilvl w:val="3"/>
          <w:numId w:val="19"/>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233FEB">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2222B2AC" w14:textId="77777777" w:rsidR="00BC2C8D" w:rsidRPr="00575698" w:rsidRDefault="00BC2C8D" w:rsidP="00634ABE">
      <w:pPr>
        <w:pStyle w:val="4"/>
        <w:numPr>
          <w:ilvl w:val="2"/>
          <w:numId w:val="19"/>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233FEB">
        <w:t>12.12.4(2)</w:t>
      </w:r>
      <w:r w:rsidR="00727E6D" w:rsidRPr="00951A70">
        <w:fldChar w:fldCharType="end"/>
      </w:r>
      <w:r w:rsidRPr="00575698">
        <w:t xml:space="preserve"> Положения:</w:t>
      </w:r>
    </w:p>
    <w:p w14:paraId="282D47ED"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233FEB">
        <w:t>12.12.16</w:t>
      </w:r>
      <w:r w:rsidR="00017AE5" w:rsidRPr="00951A70">
        <w:fldChar w:fldCharType="end"/>
      </w:r>
      <w:r w:rsidR="00320458" w:rsidRPr="00575698">
        <w:t xml:space="preserve"> </w:t>
      </w:r>
      <w:r w:rsidRPr="00575698">
        <w:t>Положения, указывается следующая информация:</w:t>
      </w:r>
    </w:p>
    <w:p w14:paraId="6C2D27F6" w14:textId="77777777" w:rsidR="00BC2C8D" w:rsidRPr="00575698" w:rsidRDefault="00BC2C8D" w:rsidP="00634ABE">
      <w:pPr>
        <w:pStyle w:val="6"/>
        <w:numPr>
          <w:ilvl w:val="4"/>
          <w:numId w:val="12"/>
        </w:numPr>
      </w:pPr>
      <w:r w:rsidRPr="00575698">
        <w:t>о проведении этапа и порядке его проведения;</w:t>
      </w:r>
    </w:p>
    <w:p w14:paraId="1B62F28B" w14:textId="77777777" w:rsidR="00BC2C8D" w:rsidRPr="00575698" w:rsidRDefault="00BC2C8D" w:rsidP="00634ABE">
      <w:pPr>
        <w:pStyle w:val="6"/>
        <w:numPr>
          <w:ilvl w:val="4"/>
          <w:numId w:val="12"/>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DFF80CF" w14:textId="77777777" w:rsidR="00BC2C8D" w:rsidRPr="00575698" w:rsidRDefault="00BC2C8D" w:rsidP="00634ABE">
      <w:pPr>
        <w:pStyle w:val="6"/>
        <w:numPr>
          <w:ilvl w:val="4"/>
          <w:numId w:val="12"/>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DFD5587" w14:textId="77777777" w:rsidR="00BC2C8D" w:rsidRPr="00575698" w:rsidRDefault="00BC2C8D" w:rsidP="00634ABE">
      <w:pPr>
        <w:pStyle w:val="6"/>
        <w:numPr>
          <w:ilvl w:val="4"/>
          <w:numId w:val="12"/>
        </w:numPr>
      </w:pPr>
      <w:r w:rsidRPr="00575698">
        <w:t>сроки и порядок проведения этапа;</w:t>
      </w:r>
    </w:p>
    <w:p w14:paraId="4AC6C4BB" w14:textId="77777777" w:rsidR="00BC2C8D" w:rsidRPr="00575698" w:rsidRDefault="00BC2C8D" w:rsidP="00634ABE">
      <w:pPr>
        <w:pStyle w:val="5"/>
        <w:numPr>
          <w:ilvl w:val="3"/>
          <w:numId w:val="19"/>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4676059C" w14:textId="77777777" w:rsidR="00BC2C8D" w:rsidRPr="00575698" w:rsidRDefault="00BC2C8D" w:rsidP="00634ABE">
      <w:pPr>
        <w:pStyle w:val="5"/>
        <w:numPr>
          <w:ilvl w:val="3"/>
          <w:numId w:val="19"/>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233FEB">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38C21D0B"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09E11401" w14:textId="77777777" w:rsidR="00BC2C8D" w:rsidRPr="00575698" w:rsidRDefault="00BC2C8D" w:rsidP="00634ABE">
      <w:pPr>
        <w:pStyle w:val="6"/>
        <w:numPr>
          <w:ilvl w:val="4"/>
          <w:numId w:val="13"/>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1AC91826" w14:textId="77777777" w:rsidR="00BC2C8D" w:rsidRPr="00575698" w:rsidRDefault="00BC2C8D" w:rsidP="00634ABE">
      <w:pPr>
        <w:pStyle w:val="6"/>
        <w:numPr>
          <w:ilvl w:val="4"/>
          <w:numId w:val="13"/>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FB01C9B" w14:textId="466979FA" w:rsidR="00BC2C8D" w:rsidRPr="00575698" w:rsidRDefault="00BC2C8D" w:rsidP="00634ABE">
      <w:pPr>
        <w:pStyle w:val="5"/>
        <w:numPr>
          <w:ilvl w:val="3"/>
          <w:numId w:val="19"/>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233FEB" w:rsidRPr="005C4C07">
        <w:rPr>
          <w:rFonts w:cs="Calibri"/>
        </w:rPr>
        <w:t>Приложение </w:t>
      </w:r>
      <w:r w:rsidR="00233FEB" w:rsidRPr="00F20FD0">
        <w:rPr>
          <w:rFonts w:cs="Calibri"/>
        </w:rPr>
        <w:t>2</w:t>
      </w:r>
      <w:r w:rsidR="00320458" w:rsidRPr="00951A70">
        <w:fldChar w:fldCharType="end"/>
      </w:r>
      <w:r w:rsidRPr="00575698">
        <w:t>;</w:t>
      </w:r>
    </w:p>
    <w:p w14:paraId="124645FF"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2CF7F964" w14:textId="77777777" w:rsidR="00634118" w:rsidRPr="00575698" w:rsidRDefault="00BC2C8D" w:rsidP="00634ABE">
      <w:pPr>
        <w:pStyle w:val="5"/>
        <w:numPr>
          <w:ilvl w:val="3"/>
          <w:numId w:val="19"/>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233FEB">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40273C2F" w14:textId="77777777" w:rsidR="00BC2C8D" w:rsidRPr="00575698" w:rsidRDefault="00BC2C8D" w:rsidP="00634ABE">
      <w:pPr>
        <w:pStyle w:val="4"/>
        <w:numPr>
          <w:ilvl w:val="2"/>
          <w:numId w:val="19"/>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233FEB">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233FEB">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233FEB">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233FEB">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233FEB">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233FEB">
        <w:t>12.13.3</w:t>
      </w:r>
      <w:r w:rsidR="00ED4386" w:rsidRPr="00951A70">
        <w:fldChar w:fldCharType="end"/>
      </w:r>
      <w:r w:rsidRPr="00575698">
        <w:t xml:space="preserve"> Положения.</w:t>
      </w:r>
    </w:p>
    <w:p w14:paraId="3C3C9C29" w14:textId="77777777" w:rsidR="00BC2C8D" w:rsidRPr="00575698" w:rsidRDefault="00BC2C8D" w:rsidP="00634ABE">
      <w:pPr>
        <w:pStyle w:val="4"/>
        <w:numPr>
          <w:ilvl w:val="2"/>
          <w:numId w:val="19"/>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7C3F9680" w14:textId="77777777" w:rsidR="0060386C" w:rsidRPr="00575698" w:rsidRDefault="00C54B0E" w:rsidP="00634ABE">
      <w:pPr>
        <w:pStyle w:val="4"/>
        <w:numPr>
          <w:ilvl w:val="2"/>
          <w:numId w:val="19"/>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233FEB">
        <w:t>6.7</w:t>
      </w:r>
      <w:r>
        <w:fldChar w:fldCharType="end"/>
      </w:r>
      <w:r>
        <w:t xml:space="preserve"> Положения, к таким участникам закупки не предъявляется</w:t>
      </w:r>
      <w:r w:rsidR="0060386C" w:rsidRPr="00575698">
        <w:t>.</w:t>
      </w:r>
    </w:p>
    <w:p w14:paraId="2E7DA2E3" w14:textId="77777777" w:rsidR="0060386C" w:rsidRPr="00575698" w:rsidRDefault="0060386C" w:rsidP="00634ABE">
      <w:pPr>
        <w:pStyle w:val="4"/>
        <w:numPr>
          <w:ilvl w:val="2"/>
          <w:numId w:val="19"/>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233FEB">
        <w:t>12.12.4(4)</w:t>
      </w:r>
      <w:r w:rsidR="00727E6D" w:rsidRPr="00951A70">
        <w:fldChar w:fldCharType="end"/>
      </w:r>
      <w:r w:rsidRPr="00575698">
        <w:t xml:space="preserve"> Положения:</w:t>
      </w:r>
    </w:p>
    <w:p w14:paraId="24DEB802" w14:textId="77777777" w:rsidR="0060386C" w:rsidRPr="00575698" w:rsidRDefault="0060386C" w:rsidP="00634ABE">
      <w:pPr>
        <w:pStyle w:val="5"/>
        <w:numPr>
          <w:ilvl w:val="3"/>
          <w:numId w:val="19"/>
        </w:numPr>
      </w:pPr>
      <w:r w:rsidRPr="00575698">
        <w:t>в документации о закупке указываются, в том числе, следующие сведения:</w:t>
      </w:r>
    </w:p>
    <w:p w14:paraId="0F45DA87" w14:textId="77777777" w:rsidR="0060386C" w:rsidRPr="00575698" w:rsidRDefault="0060386C" w:rsidP="00634ABE">
      <w:pPr>
        <w:pStyle w:val="6"/>
        <w:numPr>
          <w:ilvl w:val="4"/>
          <w:numId w:val="14"/>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5DD308F" w14:textId="77777777" w:rsidR="0060386C" w:rsidRPr="00575698" w:rsidRDefault="0060386C" w:rsidP="00634ABE">
      <w:pPr>
        <w:pStyle w:val="6"/>
        <w:numPr>
          <w:ilvl w:val="4"/>
          <w:numId w:val="14"/>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119C8451" w14:textId="77777777" w:rsidR="0060386C" w:rsidRPr="00575698" w:rsidRDefault="0060386C" w:rsidP="00634ABE">
      <w:pPr>
        <w:pStyle w:val="6"/>
        <w:numPr>
          <w:ilvl w:val="4"/>
          <w:numId w:val="14"/>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3C8CCAE7" w14:textId="77777777" w:rsidR="0060386C" w:rsidRPr="00575698" w:rsidRDefault="0060386C" w:rsidP="00634ABE">
      <w:pPr>
        <w:pStyle w:val="6"/>
        <w:numPr>
          <w:ilvl w:val="4"/>
          <w:numId w:val="14"/>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233FEB">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233FEB">
        <w:t>12.12.4(2)</w:t>
      </w:r>
      <w:r w:rsidR="00727E6D" w:rsidRPr="00951A70">
        <w:fldChar w:fldCharType="end"/>
      </w:r>
      <w:r w:rsidRPr="00575698">
        <w:t xml:space="preserve"> Положения);</w:t>
      </w:r>
    </w:p>
    <w:p w14:paraId="0050D198" w14:textId="77777777" w:rsidR="0060386C" w:rsidRPr="00575698" w:rsidRDefault="0060386C" w:rsidP="00634ABE">
      <w:pPr>
        <w:pStyle w:val="6"/>
        <w:numPr>
          <w:ilvl w:val="4"/>
          <w:numId w:val="14"/>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3785673F" w14:textId="77777777" w:rsidR="00BC2C8D" w:rsidRPr="00575698" w:rsidRDefault="0060386C" w:rsidP="00634ABE">
      <w:pPr>
        <w:pStyle w:val="5"/>
        <w:numPr>
          <w:ilvl w:val="3"/>
          <w:numId w:val="19"/>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13D6AA1E" w14:textId="77777777" w:rsidR="00BC2C8D" w:rsidRPr="00575698" w:rsidRDefault="0060386C" w:rsidP="00634ABE">
      <w:pPr>
        <w:pStyle w:val="4"/>
        <w:numPr>
          <w:ilvl w:val="2"/>
          <w:numId w:val="19"/>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233FEB">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D48F4AD" w14:textId="77777777" w:rsidR="0060386C" w:rsidRPr="00575698" w:rsidRDefault="0060386C" w:rsidP="00634ABE">
      <w:pPr>
        <w:pStyle w:val="4"/>
        <w:numPr>
          <w:ilvl w:val="2"/>
          <w:numId w:val="19"/>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233FEB">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62DF5807" w14:textId="77777777" w:rsidR="0060386C" w:rsidRPr="00575698" w:rsidRDefault="0060386C" w:rsidP="00634ABE">
      <w:pPr>
        <w:pStyle w:val="5"/>
        <w:numPr>
          <w:ilvl w:val="3"/>
          <w:numId w:val="19"/>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233FEB">
        <w:t>12.13.4</w:t>
      </w:r>
      <w:r w:rsidR="00ED4386" w:rsidRPr="00951A70">
        <w:rPr>
          <w:b/>
          <w:color w:val="FF0000"/>
        </w:rPr>
        <w:fldChar w:fldCharType="end"/>
      </w:r>
      <w:r w:rsidR="00ED4386" w:rsidRPr="00575698">
        <w:rPr>
          <w:color w:val="FF0000"/>
        </w:rPr>
        <w:t xml:space="preserve"> </w:t>
      </w:r>
      <w:r w:rsidRPr="00575698">
        <w:t>Положения);</w:t>
      </w:r>
    </w:p>
    <w:p w14:paraId="2D40F3D0" w14:textId="77777777" w:rsidR="0060386C" w:rsidRPr="00575698" w:rsidRDefault="0060386C" w:rsidP="00634ABE">
      <w:pPr>
        <w:pStyle w:val="5"/>
        <w:numPr>
          <w:ilvl w:val="3"/>
          <w:numId w:val="19"/>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2FD6424A" w14:textId="77777777" w:rsidR="00634118" w:rsidRPr="00575698" w:rsidRDefault="0060386C" w:rsidP="00634ABE">
      <w:pPr>
        <w:pStyle w:val="5"/>
        <w:numPr>
          <w:ilvl w:val="3"/>
          <w:numId w:val="19"/>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49B9CE8C" w14:textId="77777777" w:rsidR="0060386C" w:rsidRPr="00575698" w:rsidRDefault="0060386C" w:rsidP="00634ABE">
      <w:pPr>
        <w:pStyle w:val="4"/>
        <w:numPr>
          <w:ilvl w:val="2"/>
          <w:numId w:val="19"/>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233FEB">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7835BD81"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233FEB">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0B3E63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0948D0C"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6DF3EBDC"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41AC4358" w14:textId="77777777" w:rsidR="0060386C" w:rsidRPr="00575698" w:rsidRDefault="0060386C" w:rsidP="00634ABE">
      <w:pPr>
        <w:pStyle w:val="4"/>
        <w:numPr>
          <w:ilvl w:val="2"/>
          <w:numId w:val="19"/>
        </w:numPr>
      </w:pPr>
      <w:bookmarkStart w:id="5821"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233FEB">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821"/>
    </w:p>
    <w:p w14:paraId="08A05A84"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233FEB">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0ABD41B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198FA397" w14:textId="77777777" w:rsidR="0060386C" w:rsidRPr="00575698" w:rsidRDefault="00602CD6" w:rsidP="00634ABE">
      <w:pPr>
        <w:pStyle w:val="5"/>
        <w:numPr>
          <w:ilvl w:val="3"/>
          <w:numId w:val="19"/>
        </w:numPr>
      </w:pPr>
      <w:r w:rsidRPr="00575698">
        <w:t>указываетс</w:t>
      </w:r>
      <w:r w:rsidR="00EB5DDC" w:rsidRPr="00575698">
        <w:t>я, что переторжка не проводится</w:t>
      </w:r>
      <w:r w:rsidR="0060386C" w:rsidRPr="00575698">
        <w:t>;</w:t>
      </w:r>
    </w:p>
    <w:p w14:paraId="3683869D"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6ECFF5B2" w14:textId="77777777" w:rsidR="00602CD6" w:rsidRPr="00575698" w:rsidRDefault="00602CD6" w:rsidP="00634ABE">
      <w:pPr>
        <w:pStyle w:val="5"/>
        <w:numPr>
          <w:ilvl w:val="3"/>
          <w:numId w:val="19"/>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233FEB">
        <w:t>12.3.6(22)</w:t>
      </w:r>
      <w:r w:rsidRPr="00951A70">
        <w:fldChar w:fldCharType="end"/>
      </w:r>
      <w:r w:rsidRPr="00575698">
        <w:t xml:space="preserve"> Положения, </w:t>
      </w:r>
      <w:r w:rsidR="002217E6">
        <w:t xml:space="preserve">не </w:t>
      </w:r>
      <w:r w:rsidRPr="00575698">
        <w:t>указываются;</w:t>
      </w:r>
    </w:p>
    <w:p w14:paraId="3B11A480" w14:textId="77777777" w:rsidR="0060386C" w:rsidRPr="00575698" w:rsidRDefault="00602CD6" w:rsidP="00634ABE">
      <w:pPr>
        <w:pStyle w:val="5"/>
        <w:numPr>
          <w:ilvl w:val="3"/>
          <w:numId w:val="19"/>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233FEB">
        <w:t>12.12.4</w:t>
      </w:r>
      <w:r w:rsidR="00727E6D" w:rsidRPr="00951A70">
        <w:fldChar w:fldCharType="end"/>
      </w:r>
      <w:r w:rsidR="004D1448">
        <w:t xml:space="preserve"> </w:t>
      </w:r>
      <w:r w:rsidR="0060386C" w:rsidRPr="00575698">
        <w:t>Положениях (в случае их проведения).</w:t>
      </w:r>
    </w:p>
    <w:p w14:paraId="2EE09FA3" w14:textId="77777777" w:rsidR="00602CD6" w:rsidRPr="00575698" w:rsidRDefault="00602CD6" w:rsidP="00634ABE">
      <w:pPr>
        <w:pStyle w:val="4"/>
        <w:numPr>
          <w:ilvl w:val="2"/>
          <w:numId w:val="19"/>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w:t>
      </w:r>
      <w:r w:rsidR="007C2C70">
        <w:t>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233FEB">
        <w:t>12.2.7</w:t>
      </w:r>
      <w:r w:rsidRPr="00951A70">
        <w:fldChar w:fldCharType="end"/>
      </w:r>
      <w:r w:rsidRPr="00575698">
        <w:t xml:space="preserve"> Положения, с учетом следующих особенностей:</w:t>
      </w:r>
    </w:p>
    <w:p w14:paraId="7A590195" w14:textId="77777777" w:rsidR="00602CD6" w:rsidRPr="00575698" w:rsidRDefault="00602CD6" w:rsidP="00634ABE">
      <w:pPr>
        <w:pStyle w:val="5"/>
        <w:numPr>
          <w:ilvl w:val="3"/>
          <w:numId w:val="19"/>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439EBB5F" w14:textId="77777777" w:rsidR="00602CD6" w:rsidRPr="00575698" w:rsidRDefault="00602CD6" w:rsidP="00634ABE">
      <w:pPr>
        <w:pStyle w:val="5"/>
        <w:numPr>
          <w:ilvl w:val="3"/>
          <w:numId w:val="19"/>
        </w:numPr>
      </w:pPr>
      <w:r w:rsidRPr="00575698">
        <w:t>указывается, что переторжка не проводится;</w:t>
      </w:r>
    </w:p>
    <w:p w14:paraId="3B870A4C" w14:textId="77777777" w:rsidR="00602CD6" w:rsidRPr="00575698" w:rsidRDefault="00602CD6" w:rsidP="00634ABE">
      <w:pPr>
        <w:pStyle w:val="5"/>
        <w:numPr>
          <w:ilvl w:val="3"/>
          <w:numId w:val="19"/>
        </w:numPr>
      </w:pPr>
      <w:r w:rsidRPr="00575698">
        <w:t>указывается дата подведения итогов закупки;</w:t>
      </w:r>
    </w:p>
    <w:p w14:paraId="46A2D6D5" w14:textId="77777777" w:rsidR="00602CD6" w:rsidRPr="00575698" w:rsidRDefault="00602CD6" w:rsidP="00634ABE">
      <w:pPr>
        <w:pStyle w:val="5"/>
        <w:numPr>
          <w:ilvl w:val="3"/>
          <w:numId w:val="19"/>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233FEB">
        <w:t>12.3.6(22)</w:t>
      </w:r>
      <w:r w:rsidRPr="00951A70">
        <w:fldChar w:fldCharType="end"/>
      </w:r>
      <w:r w:rsidRPr="00575698">
        <w:t xml:space="preserve"> Положения, </w:t>
      </w:r>
      <w:r w:rsidR="002217E6">
        <w:t xml:space="preserve">не </w:t>
      </w:r>
      <w:r w:rsidRPr="00575698">
        <w:t>указываются.</w:t>
      </w:r>
    </w:p>
    <w:p w14:paraId="70187F52" w14:textId="77777777" w:rsidR="0060386C" w:rsidRPr="00575698" w:rsidRDefault="0014521A" w:rsidP="00634ABE">
      <w:pPr>
        <w:pStyle w:val="4"/>
        <w:numPr>
          <w:ilvl w:val="2"/>
          <w:numId w:val="19"/>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76D953BD" w14:textId="77777777" w:rsidR="0060386C" w:rsidRPr="00575698" w:rsidRDefault="0060386C" w:rsidP="00634ABE">
      <w:pPr>
        <w:pStyle w:val="4"/>
        <w:numPr>
          <w:ilvl w:val="2"/>
          <w:numId w:val="19"/>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w:t>
      </w:r>
      <w:r w:rsidR="007C2C70">
        <w:t>предусмотренные п. </w:t>
      </w:r>
      <w:r w:rsidR="00B0044A">
        <w:fldChar w:fldCharType="begin"/>
      </w:r>
      <w:r w:rsidR="00B0044A">
        <w:instrText xml:space="preserve"> REF _Ref72513430 \w \h </w:instrText>
      </w:r>
      <w:r w:rsidR="00B0044A">
        <w:fldChar w:fldCharType="separate"/>
      </w:r>
      <w:r w:rsidR="00233FEB">
        <w:t>12.12.39</w:t>
      </w:r>
      <w:r w:rsidR="00B0044A">
        <w:fldChar w:fldCharType="end"/>
      </w:r>
      <w:r w:rsidR="00B0044A">
        <w:t xml:space="preserve"> </w:t>
      </w:r>
      <w:r w:rsidR="007108BA">
        <w:t>Положения</w:t>
      </w:r>
      <w:r w:rsidRPr="00575698">
        <w:t>.</w:t>
      </w:r>
    </w:p>
    <w:p w14:paraId="0A6E69AE" w14:textId="77777777" w:rsidR="0060386C" w:rsidRPr="00575698" w:rsidRDefault="0060386C" w:rsidP="00634ABE">
      <w:pPr>
        <w:numPr>
          <w:ilvl w:val="2"/>
          <w:numId w:val="19"/>
        </w:numPr>
      </w:pPr>
      <w:bookmarkStart w:id="5822"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C2C70">
        <w:t> </w:t>
      </w:r>
      <w:r w:rsidR="007A29B9">
        <w:fldChar w:fldCharType="begin"/>
      </w:r>
      <w:r w:rsidR="007A29B9">
        <w:instrText xml:space="preserve"> REF _Ref73374484 \r \h </w:instrText>
      </w:r>
      <w:r w:rsidR="007A29B9">
        <w:fldChar w:fldCharType="separate"/>
      </w:r>
      <w:r w:rsidR="00233FEB">
        <w:t>12.12.39(10)</w:t>
      </w:r>
      <w:r w:rsidR="007A29B9">
        <w:fldChar w:fldCharType="end"/>
      </w:r>
      <w:r w:rsidR="00C5056C">
        <w:t xml:space="preserve"> Положения</w:t>
      </w:r>
      <w:r w:rsidR="007C2C70">
        <w:t>, а также п.</w:t>
      </w:r>
      <w:r w:rsidR="00A65C52" w:rsidRPr="00575698">
        <w:t> </w:t>
      </w:r>
      <w:r w:rsidR="007A29B9">
        <w:fldChar w:fldCharType="begin"/>
      </w:r>
      <w:r w:rsidR="007A29B9">
        <w:instrText xml:space="preserve"> REF _Ref72513183 \r \h </w:instrText>
      </w:r>
      <w:r w:rsidR="007A29B9">
        <w:fldChar w:fldCharType="separate"/>
      </w:r>
      <w:r w:rsidR="00233FEB">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822"/>
      <w:r w:rsidRPr="00575698">
        <w:t xml:space="preserve"> </w:t>
      </w:r>
    </w:p>
    <w:p w14:paraId="48D900F7" w14:textId="77777777" w:rsidR="00C8043E" w:rsidRDefault="0060386C" w:rsidP="00634ABE">
      <w:pPr>
        <w:pStyle w:val="4"/>
        <w:numPr>
          <w:ilvl w:val="2"/>
          <w:numId w:val="19"/>
        </w:numPr>
      </w:pPr>
      <w:bookmarkStart w:id="5823"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4806EBE1" w14:textId="77777777" w:rsidR="0060386C" w:rsidRPr="00575698" w:rsidRDefault="009272B0" w:rsidP="00634ABE">
      <w:pPr>
        <w:pStyle w:val="4"/>
        <w:numPr>
          <w:ilvl w:val="2"/>
          <w:numId w:val="19"/>
        </w:numPr>
      </w:pPr>
      <w:bookmarkStart w:id="5824" w:name="_Ref24556132"/>
      <w:bookmarkEnd w:id="5823"/>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233FEB">
        <w:t>12.12.39(10)</w:t>
      </w:r>
      <w:r w:rsidR="00C8043E">
        <w:fldChar w:fldCharType="end"/>
      </w:r>
      <w:r w:rsidRPr="00575698">
        <w:t xml:space="preserve"> Положения</w:t>
      </w:r>
      <w:bookmarkEnd w:id="5824"/>
      <w:r w:rsidR="00B152F3" w:rsidRPr="00575698">
        <w:t>.</w:t>
      </w:r>
      <w:r w:rsidR="0060386C" w:rsidRPr="00575698">
        <w:t xml:space="preserve"> </w:t>
      </w:r>
    </w:p>
    <w:p w14:paraId="4C940302" w14:textId="77777777" w:rsidR="0060386C" w:rsidRPr="00575698" w:rsidRDefault="00E71272" w:rsidP="00634ABE">
      <w:pPr>
        <w:pStyle w:val="4"/>
        <w:numPr>
          <w:ilvl w:val="2"/>
          <w:numId w:val="19"/>
        </w:numPr>
      </w:pPr>
      <w:bookmarkStart w:id="5825" w:name="_Ref24317942"/>
      <w:r w:rsidRPr="00575698">
        <w:t xml:space="preserve">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 </w:t>
      </w:r>
      <w:r>
        <w:fldChar w:fldCharType="begin"/>
      </w:r>
      <w:r>
        <w:instrText xml:space="preserve"> REF _Ref73386479 \r \h </w:instrText>
      </w:r>
      <w:r>
        <w:fldChar w:fldCharType="separate"/>
      </w:r>
      <w:r w:rsidR="00233FEB">
        <w:t>12.12.39(1)</w:t>
      </w:r>
      <w:r>
        <w:fldChar w:fldCharType="end"/>
      </w:r>
      <w:r>
        <w:t xml:space="preserve"> – </w:t>
      </w:r>
      <w:r>
        <w:fldChar w:fldCharType="begin"/>
      </w:r>
      <w:r>
        <w:instrText xml:space="preserve"> REF _Ref72513598 \r \h </w:instrText>
      </w:r>
      <w:r>
        <w:fldChar w:fldCharType="separate"/>
      </w:r>
      <w:r w:rsidR="00233FEB">
        <w:t>12.12.39(9)</w:t>
      </w:r>
      <w:r>
        <w:fldChar w:fldCharType="end"/>
      </w:r>
      <w:r>
        <w:t xml:space="preserve">, </w:t>
      </w:r>
      <w:r>
        <w:fldChar w:fldCharType="begin"/>
      </w:r>
      <w:r>
        <w:instrText xml:space="preserve"> REF _Ref73386520 \r \h </w:instrText>
      </w:r>
      <w:r>
        <w:fldChar w:fldCharType="separate"/>
      </w:r>
      <w:r w:rsidR="00233FEB">
        <w:t>12.12.39(11)</w:t>
      </w:r>
      <w:r>
        <w:fldChar w:fldCharType="end"/>
      </w:r>
      <w:r>
        <w:t xml:space="preserve">, </w:t>
      </w:r>
      <w:r>
        <w:fldChar w:fldCharType="begin"/>
      </w:r>
      <w:r>
        <w:instrText xml:space="preserve"> REF _Ref73386522 \r \h </w:instrText>
      </w:r>
      <w:r>
        <w:fldChar w:fldCharType="separate"/>
      </w:r>
      <w:r w:rsidR="00233FEB">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233FEB">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825"/>
    </w:p>
    <w:p w14:paraId="65444F9F" w14:textId="77777777" w:rsidR="003C26A3" w:rsidRDefault="003C26A3" w:rsidP="00634ABE">
      <w:pPr>
        <w:pStyle w:val="4"/>
        <w:numPr>
          <w:ilvl w:val="2"/>
          <w:numId w:val="19"/>
        </w:numPr>
      </w:pPr>
      <w:bookmarkStart w:id="5826" w:name="_Ref24556138"/>
      <w:r w:rsidRPr="00575698">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7C2C70">
        <w:t>подп. </w:t>
      </w:r>
      <w:r w:rsidR="00C91CA9">
        <w:fldChar w:fldCharType="begin"/>
      </w:r>
      <w:r w:rsidR="00C91CA9">
        <w:instrText xml:space="preserve"> REF _Ref73386479 \r \h </w:instrText>
      </w:r>
      <w:r w:rsidR="00C91CA9">
        <w:fldChar w:fldCharType="separate"/>
      </w:r>
      <w:r w:rsidR="00233FEB">
        <w:t>12.12.39(1)</w:t>
      </w:r>
      <w:r w:rsidR="00C91CA9">
        <w:fldChar w:fldCharType="end"/>
      </w:r>
      <w:r w:rsidR="00C91CA9">
        <w:t xml:space="preserve"> – </w:t>
      </w:r>
      <w:r w:rsidR="00C91CA9">
        <w:fldChar w:fldCharType="begin"/>
      </w:r>
      <w:r w:rsidR="00C91CA9">
        <w:instrText xml:space="preserve"> REF _Ref72513598 \r \h </w:instrText>
      </w:r>
      <w:r w:rsidR="00C91CA9">
        <w:fldChar w:fldCharType="separate"/>
      </w:r>
      <w:r w:rsidR="00233FEB">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233FEB">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233FEB">
        <w:t>12.12.39(12)</w:t>
      </w:r>
      <w:r w:rsidR="00C91CA9">
        <w:fldChar w:fldCharType="end"/>
      </w:r>
      <w:r w:rsidR="00C91CA9">
        <w:t xml:space="preserve"> </w:t>
      </w:r>
      <w:r w:rsidR="00C91CA9" w:rsidRPr="00575698">
        <w:t>Положения</w:t>
      </w:r>
      <w:r w:rsidRPr="00575698">
        <w:t>.</w:t>
      </w:r>
      <w:bookmarkEnd w:id="5826"/>
    </w:p>
    <w:p w14:paraId="08AF762F" w14:textId="77777777" w:rsidR="00C7219A" w:rsidRDefault="00C7219A" w:rsidP="00634ABE">
      <w:pPr>
        <w:pStyle w:val="4"/>
        <w:numPr>
          <w:ilvl w:val="2"/>
          <w:numId w:val="19"/>
        </w:numPr>
      </w:pPr>
      <w:r>
        <w:t>Не допускается установление требований о предоставлении в составе заявки на участие в закупке:</w:t>
      </w:r>
    </w:p>
    <w:p w14:paraId="4E55A05F" w14:textId="77777777" w:rsidR="006831B2" w:rsidRDefault="006831B2" w:rsidP="00634ABE">
      <w:pPr>
        <w:pStyle w:val="5"/>
        <w:numPr>
          <w:ilvl w:val="3"/>
          <w:numId w:val="19"/>
        </w:numPr>
      </w:pPr>
      <w:r>
        <w:t xml:space="preserve">документов и </w:t>
      </w:r>
      <w:r w:rsidR="007C2C70">
        <w:t>сведений, не предусмотренных п. </w:t>
      </w:r>
      <w:r>
        <w:fldChar w:fldCharType="begin"/>
      </w:r>
      <w:r>
        <w:instrText xml:space="preserve"> REF _Ref72513430 \r \h </w:instrText>
      </w:r>
      <w:r>
        <w:fldChar w:fldCharType="separate"/>
      </w:r>
      <w:r w:rsidR="00233FEB">
        <w:t>12.12.39</w:t>
      </w:r>
      <w:r>
        <w:fldChar w:fldCharType="end"/>
      </w:r>
      <w:r>
        <w:t xml:space="preserve">, </w:t>
      </w:r>
      <w:r>
        <w:fldChar w:fldCharType="begin"/>
      </w:r>
      <w:r>
        <w:instrText xml:space="preserve"> REF _Ref72513183 \r \h </w:instrText>
      </w:r>
      <w:r>
        <w:fldChar w:fldCharType="separate"/>
      </w:r>
      <w:r w:rsidR="00233FEB">
        <w:t>12.12.40</w:t>
      </w:r>
      <w:r>
        <w:fldChar w:fldCharType="end"/>
      </w:r>
      <w:r>
        <w:t xml:space="preserve"> Положения;</w:t>
      </w:r>
    </w:p>
    <w:p w14:paraId="45F6384D" w14:textId="77777777" w:rsidR="00133E5E" w:rsidRPr="00575698" w:rsidRDefault="006831B2" w:rsidP="00634ABE">
      <w:pPr>
        <w:pStyle w:val="5"/>
        <w:numPr>
          <w:ilvl w:val="3"/>
          <w:numId w:val="19"/>
        </w:numPr>
      </w:pPr>
      <w:r>
        <w:t>документов</w:t>
      </w:r>
      <w:r w:rsidR="007C2C70">
        <w:t xml:space="preserve"> и сведений, предусмотренных п. </w:t>
      </w:r>
      <w:r>
        <w:fldChar w:fldCharType="begin"/>
      </w:r>
      <w:r>
        <w:instrText xml:space="preserve"> REF _Ref72513183 \r \h </w:instrText>
      </w:r>
      <w:r>
        <w:fldChar w:fldCharType="separate"/>
      </w:r>
      <w:r w:rsidR="00233FEB">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11DAA902" w14:textId="77777777" w:rsidR="003C26A3" w:rsidRPr="00575698" w:rsidRDefault="003C26A3" w:rsidP="00634ABE">
      <w:pPr>
        <w:pStyle w:val="4"/>
        <w:numPr>
          <w:ilvl w:val="2"/>
          <w:numId w:val="19"/>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233FEB">
        <w:t>12.7</w:t>
      </w:r>
      <w:r w:rsidR="00094A19" w:rsidRPr="00951A70">
        <w:fldChar w:fldCharType="end"/>
      </w:r>
      <w:r w:rsidRPr="00575698">
        <w:t xml:space="preserve"> Положения с учетом следующих особенностей:</w:t>
      </w:r>
    </w:p>
    <w:p w14:paraId="0C926CB3" w14:textId="77777777" w:rsidR="00830AE3" w:rsidRPr="00575698" w:rsidRDefault="003C26A3" w:rsidP="00634ABE">
      <w:pPr>
        <w:pStyle w:val="5"/>
        <w:numPr>
          <w:ilvl w:val="3"/>
          <w:numId w:val="19"/>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6860C0A1" w14:textId="77777777" w:rsidR="003C26A3" w:rsidRPr="00575698" w:rsidRDefault="00830AE3" w:rsidP="00634ABE">
      <w:pPr>
        <w:pStyle w:val="5"/>
        <w:numPr>
          <w:ilvl w:val="3"/>
          <w:numId w:val="19"/>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62CAC3C4"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17C529E5"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1E4FB0E" w14:textId="77777777" w:rsidR="003C26A3" w:rsidRPr="00575698" w:rsidRDefault="003C26A3" w:rsidP="00634ABE">
      <w:pPr>
        <w:numPr>
          <w:ilvl w:val="3"/>
          <w:numId w:val="19"/>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487FF8CA" w14:textId="77777777" w:rsidR="00AC27E6" w:rsidRPr="00575698" w:rsidRDefault="003C26A3" w:rsidP="00634ABE">
      <w:pPr>
        <w:pStyle w:val="4"/>
        <w:numPr>
          <w:ilvl w:val="2"/>
          <w:numId w:val="19"/>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233FEB">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707839C5" w14:textId="77777777" w:rsidR="003C26A3" w:rsidRPr="00575698" w:rsidRDefault="003C26A3" w:rsidP="00634ABE">
      <w:pPr>
        <w:pStyle w:val="4"/>
        <w:numPr>
          <w:ilvl w:val="2"/>
          <w:numId w:val="19"/>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4F4D29FC" w14:textId="77777777" w:rsidR="00830AE3" w:rsidRPr="00575698" w:rsidRDefault="00830AE3" w:rsidP="00634ABE">
      <w:pPr>
        <w:pStyle w:val="4"/>
        <w:numPr>
          <w:ilvl w:val="2"/>
          <w:numId w:val="19"/>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233FEB">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233FEB">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5E508648" w14:textId="77777777" w:rsidR="00AC27E6" w:rsidRPr="00575698" w:rsidRDefault="00AC27E6" w:rsidP="00634ABE">
      <w:pPr>
        <w:pStyle w:val="4"/>
        <w:numPr>
          <w:ilvl w:val="2"/>
          <w:numId w:val="19"/>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233FEB">
        <w:t>12.11.7</w:t>
      </w:r>
      <w:r w:rsidRPr="00951A70">
        <w:fldChar w:fldCharType="end"/>
      </w:r>
      <w:r w:rsidRPr="00575698">
        <w:t xml:space="preserve"> Положения с учетом следующих особенностей:</w:t>
      </w:r>
    </w:p>
    <w:p w14:paraId="523C5AE9" w14:textId="6F2D4A22" w:rsidR="00AC27E6" w:rsidRPr="00575698" w:rsidRDefault="00AC27E6" w:rsidP="00634ABE">
      <w:pPr>
        <w:pStyle w:val="5"/>
        <w:numPr>
          <w:ilvl w:val="3"/>
          <w:numId w:val="19"/>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233FEB">
        <w:t>12.8.6(1)</w:t>
      </w:r>
      <w:r w:rsidRPr="00951A70">
        <w:fldChar w:fldCharType="end"/>
      </w:r>
      <w:r w:rsidRPr="00575698">
        <w:t xml:space="preserve">, </w:t>
      </w:r>
      <w:r w:rsidRPr="00951A70">
        <w:fldChar w:fldCharType="begin"/>
      </w:r>
      <w:r w:rsidRPr="00575698">
        <w:instrText xml:space="preserve"> REF _Ref24124575 \w \h  \* MERGEFORMAT </w:instrText>
      </w:r>
      <w:r w:rsidRPr="00951A70">
        <w:fldChar w:fldCharType="separate"/>
      </w:r>
      <w:r w:rsidR="00233FEB">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233FEB">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233FEB">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233FEB">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233FEB">
        <w:t>12.8.6(5)</w:t>
      </w:r>
      <w:r w:rsidRPr="00951A70">
        <w:fldChar w:fldCharType="end"/>
      </w:r>
      <w:r w:rsidRPr="00575698">
        <w:t xml:space="preserve"> Положения в отношении первых частей заявок не осуществляются;</w:t>
      </w:r>
    </w:p>
    <w:p w14:paraId="707885EB" w14:textId="77777777" w:rsidR="00AC27E6" w:rsidRPr="00575698" w:rsidRDefault="00AC27E6" w:rsidP="00634ABE">
      <w:pPr>
        <w:pStyle w:val="5"/>
        <w:numPr>
          <w:ilvl w:val="3"/>
          <w:numId w:val="19"/>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233FEB">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5AB66A14" w14:textId="77777777" w:rsidR="00AC27E6" w:rsidRPr="00575698" w:rsidRDefault="003C08AC"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233FEB">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233FEB">
        <w:t>12.8.11(5)</w:t>
      </w:r>
      <w:r w:rsidR="00AC27E6" w:rsidRPr="00951A70">
        <w:fldChar w:fldCharType="end"/>
      </w:r>
      <w:r w:rsidR="00AC27E6" w:rsidRPr="00575698">
        <w:t xml:space="preserve"> Положения не допускается;</w:t>
      </w:r>
    </w:p>
    <w:p w14:paraId="231055B6" w14:textId="77777777" w:rsidR="00727E6D" w:rsidRPr="00575698" w:rsidRDefault="00AC27E6"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44B4F5CB" w14:textId="77777777" w:rsidR="003C08AC" w:rsidRPr="00575698" w:rsidRDefault="003C08AC" w:rsidP="00634ABE">
      <w:pPr>
        <w:pStyle w:val="5"/>
        <w:numPr>
          <w:ilvl w:val="3"/>
          <w:numId w:val="19"/>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6D463BF1" w14:textId="77777777" w:rsidR="003C08AC" w:rsidRPr="00575698" w:rsidRDefault="003C08AC" w:rsidP="00634ABE">
      <w:pPr>
        <w:pStyle w:val="4"/>
        <w:numPr>
          <w:ilvl w:val="2"/>
          <w:numId w:val="19"/>
        </w:numPr>
      </w:pPr>
      <w:bookmarkStart w:id="5827" w:name="_Ref73395397"/>
      <w:r w:rsidRPr="00575698">
        <w:t>После официального размещения протокола рассмотрения первых частей заявок оператор ЭТП:</w:t>
      </w:r>
      <w:bookmarkEnd w:id="5827"/>
    </w:p>
    <w:p w14:paraId="3A768C87" w14:textId="77777777" w:rsidR="003C08AC" w:rsidRPr="00575698" w:rsidRDefault="003C08AC" w:rsidP="00634ABE">
      <w:pPr>
        <w:pStyle w:val="5"/>
        <w:numPr>
          <w:ilvl w:val="3"/>
          <w:numId w:val="19"/>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70F9FA2C" w14:textId="77777777" w:rsidR="003C08AC" w:rsidRPr="00575698" w:rsidRDefault="0083530F" w:rsidP="00634ABE">
      <w:pPr>
        <w:pStyle w:val="5"/>
        <w:numPr>
          <w:ilvl w:val="3"/>
          <w:numId w:val="19"/>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40FF4FBD" w14:textId="77777777" w:rsidR="00E302D2" w:rsidRDefault="00E302D2" w:rsidP="00634ABE">
      <w:pPr>
        <w:pStyle w:val="4"/>
        <w:numPr>
          <w:ilvl w:val="2"/>
          <w:numId w:val="19"/>
        </w:numPr>
      </w:pPr>
      <w:r>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233FEB">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233FEB">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233FEB">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233FEB">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233FEB">
        <w:t>12.8.6(4)</w:t>
      </w:r>
      <w:r w:rsidR="001D1C59">
        <w:fldChar w:fldCharType="end"/>
      </w:r>
      <w:r w:rsidRPr="00575698">
        <w:t> </w:t>
      </w:r>
      <w:r w:rsidR="007C2C70">
        <w:t>Положения</w:t>
      </w:r>
      <w:r w:rsidRPr="00575698">
        <w:t xml:space="preserve"> в отношении вторых частей заявок не осуществляются</w:t>
      </w:r>
      <w:r>
        <w:t>.</w:t>
      </w:r>
    </w:p>
    <w:p w14:paraId="1DA2D2EA" w14:textId="77777777" w:rsidR="00E302D2" w:rsidRDefault="00E302D2" w:rsidP="00634ABE">
      <w:pPr>
        <w:pStyle w:val="4"/>
        <w:numPr>
          <w:ilvl w:val="2"/>
          <w:numId w:val="19"/>
        </w:numPr>
      </w:pPr>
      <w:bookmarkStart w:id="5828" w:name="_Ref73394668"/>
      <w:r w:rsidRPr="00575698">
        <w:t xml:space="preserve">Отклонение соответствующей части заявки </w:t>
      </w:r>
      <w:r>
        <w:t>осуществляется:</w:t>
      </w:r>
      <w:bookmarkEnd w:id="5828"/>
    </w:p>
    <w:p w14:paraId="0A8218E7" w14:textId="77777777" w:rsidR="00D47E13" w:rsidRDefault="00E302D2" w:rsidP="00634ABE">
      <w:pPr>
        <w:pStyle w:val="5"/>
        <w:numPr>
          <w:ilvl w:val="3"/>
          <w:numId w:val="19"/>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233FEB">
        <w:t>12.8.11</w:t>
      </w:r>
      <w:r w:rsidRPr="00951A70">
        <w:fldChar w:fldCharType="end"/>
      </w:r>
      <w:r w:rsidRPr="00575698">
        <w:t xml:space="preserve"> Положения, </w:t>
      </w:r>
      <w:r>
        <w:t>с учетом особенностей, установленных настоящим разделом;</w:t>
      </w:r>
    </w:p>
    <w:p w14:paraId="3C020ABE" w14:textId="77777777" w:rsidR="00D47E13" w:rsidRDefault="00E302D2" w:rsidP="00634ABE">
      <w:pPr>
        <w:pStyle w:val="5"/>
        <w:numPr>
          <w:ilvl w:val="3"/>
          <w:numId w:val="19"/>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3562F709" w14:textId="77777777" w:rsidR="00E302D2" w:rsidRDefault="00E302D2" w:rsidP="00634ABE">
      <w:pPr>
        <w:pStyle w:val="5"/>
        <w:numPr>
          <w:ilvl w:val="3"/>
          <w:numId w:val="19"/>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30ABF035" w14:textId="77777777" w:rsidR="00DA5C9A" w:rsidRDefault="00DA5C9A" w:rsidP="00634ABE">
      <w:pPr>
        <w:pStyle w:val="4"/>
        <w:numPr>
          <w:ilvl w:val="2"/>
          <w:numId w:val="19"/>
        </w:numPr>
      </w:pPr>
      <w:r w:rsidRPr="00575698">
        <w:t xml:space="preserve">Отклонение соответствующей части заявки </w:t>
      </w:r>
      <w:r>
        <w:t xml:space="preserve">по основаниям, не предусмотренным </w:t>
      </w:r>
      <w:r w:rsidR="007C2C70">
        <w:t>п. </w:t>
      </w:r>
      <w:r>
        <w:fldChar w:fldCharType="begin"/>
      </w:r>
      <w:r>
        <w:instrText xml:space="preserve"> REF _Ref73394668 \r \h </w:instrText>
      </w:r>
      <w:r>
        <w:fldChar w:fldCharType="separate"/>
      </w:r>
      <w:r w:rsidR="00233FEB">
        <w:t>12.12.33</w:t>
      </w:r>
      <w:r>
        <w:fldChar w:fldCharType="end"/>
      </w:r>
      <w:r>
        <w:t xml:space="preserve"> Положения, </w:t>
      </w:r>
      <w:r w:rsidRPr="00575698">
        <w:t>не допускается.</w:t>
      </w:r>
    </w:p>
    <w:p w14:paraId="4F2AF639" w14:textId="77777777" w:rsidR="00222A7E" w:rsidRPr="00575698" w:rsidRDefault="00222A7E" w:rsidP="00634ABE">
      <w:pPr>
        <w:pStyle w:val="4"/>
        <w:numPr>
          <w:ilvl w:val="2"/>
          <w:numId w:val="19"/>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34C1CC" w14:textId="77777777" w:rsidR="00222A7E" w:rsidRPr="00575698" w:rsidRDefault="00947B74" w:rsidP="00634ABE">
      <w:pPr>
        <w:pStyle w:val="5"/>
        <w:numPr>
          <w:ilvl w:val="3"/>
          <w:numId w:val="19"/>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233FEB">
        <w:t>12.8</w:t>
      </w:r>
      <w:r w:rsidR="00250BF6">
        <w:fldChar w:fldCharType="end"/>
      </w:r>
      <w:r w:rsidR="00250BF6">
        <w:t xml:space="preserve"> Положения</w:t>
      </w:r>
      <w:r w:rsidR="00222A7E" w:rsidRPr="00575698">
        <w:t>;</w:t>
      </w:r>
    </w:p>
    <w:p w14:paraId="08FB87D4" w14:textId="77777777" w:rsidR="00252832" w:rsidRPr="00575698" w:rsidRDefault="0002075B" w:rsidP="00634ABE">
      <w:pPr>
        <w:pStyle w:val="5"/>
        <w:numPr>
          <w:ilvl w:val="3"/>
          <w:numId w:val="19"/>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233FEB">
        <w:t>12.9.7</w:t>
      </w:r>
      <w:r w:rsidRPr="00951A70">
        <w:fldChar w:fldCharType="end"/>
      </w:r>
      <w:r w:rsidRPr="00575698">
        <w:t xml:space="preserve"> Положения и формирует протокол по итогам закупки (итоговый протокол).</w:t>
      </w:r>
    </w:p>
    <w:p w14:paraId="349685E4" w14:textId="77777777" w:rsidR="0002075B" w:rsidRPr="00575698" w:rsidRDefault="0002075B" w:rsidP="00634ABE">
      <w:pPr>
        <w:pStyle w:val="4"/>
        <w:numPr>
          <w:ilvl w:val="2"/>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от оператора Э</w:t>
      </w:r>
      <w:r w:rsidR="007C2C70">
        <w:t>ТП сведений, предусмотренных п. </w:t>
      </w:r>
      <w:r w:rsidR="00250BF6">
        <w:fldChar w:fldCharType="begin"/>
      </w:r>
      <w:r w:rsidR="00250BF6">
        <w:instrText xml:space="preserve"> REF _Ref73395397 \r \h </w:instrText>
      </w:r>
      <w:r w:rsidR="00250BF6">
        <w:fldChar w:fldCharType="separate"/>
      </w:r>
      <w:r w:rsidR="00233FEB">
        <w:t>12.12.31</w:t>
      </w:r>
      <w:r w:rsidR="00250BF6">
        <w:fldChar w:fldCharType="end"/>
      </w:r>
      <w:r w:rsidR="00250BF6">
        <w:t xml:space="preserve"> Положения, </w:t>
      </w:r>
      <w:r w:rsidRPr="00575698">
        <w:t>осуществляет следующие действия:</w:t>
      </w:r>
    </w:p>
    <w:p w14:paraId="0D9B464F" w14:textId="77777777" w:rsidR="0002075B" w:rsidRPr="00575698" w:rsidRDefault="0002075B" w:rsidP="00634ABE">
      <w:pPr>
        <w:pStyle w:val="5"/>
        <w:numPr>
          <w:ilvl w:val="3"/>
          <w:numId w:val="19"/>
        </w:numPr>
      </w:pPr>
      <w:r w:rsidRPr="00575698">
        <w:t>рассматривает ценовые предложения участников закупки в установленный в извещении, документации о закупке срок;</w:t>
      </w:r>
    </w:p>
    <w:p w14:paraId="18E50D4F" w14:textId="77777777" w:rsidR="0002075B" w:rsidRPr="00575698" w:rsidRDefault="0002075B" w:rsidP="00634ABE">
      <w:pPr>
        <w:pStyle w:val="5"/>
        <w:numPr>
          <w:ilvl w:val="3"/>
          <w:numId w:val="19"/>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233FEB">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63C438D" w14:textId="77777777" w:rsidR="0002075B" w:rsidRPr="00575698" w:rsidRDefault="0002075B" w:rsidP="00634ABE">
      <w:pPr>
        <w:pStyle w:val="5"/>
        <w:numPr>
          <w:ilvl w:val="3"/>
          <w:numId w:val="19"/>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233FEB">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233FEB">
        <w:t>12.11.20(4)</w:t>
      </w:r>
      <w:r w:rsidRPr="00951A70">
        <w:fldChar w:fldCharType="end"/>
      </w:r>
      <w:r w:rsidRPr="00575698">
        <w:t xml:space="preserve"> Положения и формирует протокол по итогам закупки (итоговый протокол).</w:t>
      </w:r>
    </w:p>
    <w:p w14:paraId="70F8465F" w14:textId="77777777" w:rsidR="00B949FB" w:rsidRPr="00575698" w:rsidRDefault="005B37F9" w:rsidP="00634ABE">
      <w:pPr>
        <w:pStyle w:val="4"/>
        <w:numPr>
          <w:ilvl w:val="2"/>
          <w:numId w:val="19"/>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233FEB">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7FB095A8" w14:textId="77777777" w:rsidR="005B37F9" w:rsidRPr="00575698" w:rsidRDefault="005B37F9" w:rsidP="00634ABE">
      <w:pPr>
        <w:pStyle w:val="5"/>
        <w:numPr>
          <w:ilvl w:val="3"/>
          <w:numId w:val="19"/>
        </w:numPr>
      </w:pPr>
      <w:bookmarkStart w:id="5829"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233FEB">
        <w:t>11.8.1(11)(б)</w:t>
      </w:r>
      <w:r w:rsidR="00325784" w:rsidRPr="00951A70">
        <w:fldChar w:fldCharType="end"/>
      </w:r>
      <w:r w:rsidR="00B01E8F" w:rsidRPr="00575698">
        <w:t xml:space="preserve"> </w:t>
      </w:r>
      <w:r w:rsidR="002227D0" w:rsidRPr="00575698">
        <w:t>Положения)</w:t>
      </w:r>
      <w:r w:rsidRPr="00575698">
        <w:t>;</w:t>
      </w:r>
      <w:bookmarkEnd w:id="5829"/>
    </w:p>
    <w:p w14:paraId="346A44A5" w14:textId="77777777" w:rsidR="002227D0" w:rsidRPr="00575698" w:rsidRDefault="002227D0" w:rsidP="00634ABE">
      <w:pPr>
        <w:pStyle w:val="5"/>
        <w:numPr>
          <w:ilvl w:val="3"/>
          <w:numId w:val="19"/>
        </w:numPr>
      </w:pPr>
      <w:bookmarkStart w:id="5830"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233FEB">
        <w:t>11.8.1(12)(б)</w:t>
      </w:r>
      <w:r w:rsidR="00325784" w:rsidRPr="00951A70">
        <w:fldChar w:fldCharType="end"/>
      </w:r>
      <w:r w:rsidR="00B01E8F" w:rsidRPr="00575698">
        <w:t xml:space="preserve"> </w:t>
      </w:r>
      <w:r w:rsidR="00BC7843" w:rsidRPr="00575698">
        <w:t>Положения</w:t>
      </w:r>
      <w:r w:rsidRPr="00575698">
        <w:t>);</w:t>
      </w:r>
      <w:bookmarkEnd w:id="5830"/>
    </w:p>
    <w:p w14:paraId="6BD83618" w14:textId="77777777" w:rsidR="005B37F9" w:rsidRPr="00575698" w:rsidRDefault="002227D0" w:rsidP="00634ABE">
      <w:pPr>
        <w:pStyle w:val="5"/>
        <w:numPr>
          <w:ilvl w:val="3"/>
          <w:numId w:val="19"/>
        </w:numPr>
      </w:pPr>
      <w:bookmarkStart w:id="5831"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233FEB">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831"/>
    </w:p>
    <w:p w14:paraId="60A033D9" w14:textId="77777777" w:rsidR="002227D0" w:rsidRPr="00575698" w:rsidRDefault="002227D0" w:rsidP="00634ABE">
      <w:pPr>
        <w:pStyle w:val="5"/>
        <w:numPr>
          <w:ilvl w:val="3"/>
          <w:numId w:val="19"/>
        </w:numPr>
      </w:pPr>
      <w:bookmarkStart w:id="5832"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233FEB">
        <w:t>11.8.1(15)(б)</w:t>
      </w:r>
      <w:r w:rsidR="00325784" w:rsidRPr="00951A70">
        <w:fldChar w:fldCharType="end"/>
      </w:r>
      <w:r w:rsidR="00B01E8F" w:rsidRPr="00575698">
        <w:t xml:space="preserve"> </w:t>
      </w:r>
      <w:r w:rsidR="00470921" w:rsidRPr="00575698">
        <w:t>Положения</w:t>
      </w:r>
      <w:r w:rsidRPr="00575698">
        <w:t>);</w:t>
      </w:r>
      <w:bookmarkEnd w:id="5832"/>
    </w:p>
    <w:p w14:paraId="7CF1F2DB" w14:textId="77777777" w:rsidR="005B37F9" w:rsidRPr="00575698" w:rsidRDefault="005B37F9" w:rsidP="00634ABE">
      <w:pPr>
        <w:pStyle w:val="5"/>
        <w:numPr>
          <w:ilvl w:val="3"/>
          <w:numId w:val="19"/>
        </w:numPr>
      </w:pPr>
      <w:bookmarkStart w:id="5833"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233FEB">
        <w:t>11.8.1(15)(в)</w:t>
      </w:r>
      <w:r w:rsidR="00325784" w:rsidRPr="00951A70">
        <w:fldChar w:fldCharType="end"/>
      </w:r>
      <w:r w:rsidR="00B01E8F" w:rsidRPr="00575698">
        <w:t xml:space="preserve"> </w:t>
      </w:r>
      <w:r w:rsidR="00470921" w:rsidRPr="00575698">
        <w:t>Положения</w:t>
      </w:r>
      <w:r w:rsidRPr="00575698">
        <w:t>);</w:t>
      </w:r>
      <w:bookmarkEnd w:id="5833"/>
    </w:p>
    <w:p w14:paraId="68FEB265" w14:textId="77777777" w:rsidR="002227D0" w:rsidRPr="00575698" w:rsidRDefault="00470921" w:rsidP="00634ABE">
      <w:pPr>
        <w:pStyle w:val="5"/>
        <w:numPr>
          <w:ilvl w:val="3"/>
          <w:numId w:val="19"/>
        </w:numPr>
      </w:pPr>
      <w:bookmarkStart w:id="5834"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233FEB">
        <w:t>11.8.1(16)(в)</w:t>
      </w:r>
      <w:r w:rsidR="00325784" w:rsidRPr="00951A70">
        <w:fldChar w:fldCharType="end"/>
      </w:r>
      <w:r w:rsidR="00325784" w:rsidRPr="00575698">
        <w:t xml:space="preserve"> </w:t>
      </w:r>
      <w:r w:rsidRPr="00575698">
        <w:t>Положения);</w:t>
      </w:r>
      <w:bookmarkEnd w:id="5834"/>
    </w:p>
    <w:p w14:paraId="0E0EA9D5" w14:textId="77777777" w:rsidR="005B37F9" w:rsidRPr="00575698" w:rsidRDefault="00470921" w:rsidP="00634ABE">
      <w:pPr>
        <w:pStyle w:val="5"/>
        <w:numPr>
          <w:ilvl w:val="3"/>
          <w:numId w:val="19"/>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233FEB">
        <w:t>12.11.22</w:t>
      </w:r>
      <w:r w:rsidR="005B37F9" w:rsidRPr="00951A70">
        <w:fldChar w:fldCharType="end"/>
      </w:r>
      <w:r w:rsidRPr="00575698">
        <w:t xml:space="preserve"> Положения</w:t>
      </w:r>
      <w:r w:rsidR="005B37F9" w:rsidRPr="00575698">
        <w:t>.</w:t>
      </w:r>
    </w:p>
    <w:p w14:paraId="6395FB63" w14:textId="77777777" w:rsidR="006A6063" w:rsidRDefault="006A6063" w:rsidP="00634ABE">
      <w:pPr>
        <w:pStyle w:val="4"/>
        <w:numPr>
          <w:ilvl w:val="2"/>
          <w:numId w:val="19"/>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233FEB">
        <w:t>11.8</w:t>
      </w:r>
      <w:r w:rsidRPr="00951A70">
        <w:fldChar w:fldCharType="end"/>
      </w:r>
      <w:r w:rsidRPr="00575698">
        <w:t xml:space="preserve"> Положения.</w:t>
      </w:r>
    </w:p>
    <w:p w14:paraId="0BD9E8D9" w14:textId="77777777" w:rsidR="00C1003D" w:rsidRDefault="00C1003D" w:rsidP="00634ABE">
      <w:pPr>
        <w:pStyle w:val="4"/>
        <w:numPr>
          <w:ilvl w:val="2"/>
          <w:numId w:val="19"/>
        </w:numPr>
      </w:pPr>
      <w:bookmarkStart w:id="5835"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835"/>
    </w:p>
    <w:p w14:paraId="41C6852E" w14:textId="77777777" w:rsidR="00C1003D" w:rsidRDefault="00C1003D" w:rsidP="00634ABE">
      <w:pPr>
        <w:pStyle w:val="5"/>
        <w:numPr>
          <w:ilvl w:val="3"/>
          <w:numId w:val="19"/>
        </w:numPr>
      </w:pPr>
      <w:bookmarkStart w:id="5836" w:name="_Ref73386479"/>
      <w: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836"/>
    </w:p>
    <w:p w14:paraId="77EFFFF6" w14:textId="77777777" w:rsidR="00C1003D" w:rsidRDefault="00C1003D" w:rsidP="00634ABE">
      <w:pPr>
        <w:pStyle w:val="5"/>
        <w:numPr>
          <w:ilvl w:val="3"/>
          <w:numId w:val="19"/>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3B80CB" w14:textId="77777777" w:rsidR="00C1003D" w:rsidRDefault="00C1003D" w:rsidP="00634ABE">
      <w:pPr>
        <w:pStyle w:val="5"/>
        <w:numPr>
          <w:ilvl w:val="3"/>
          <w:numId w:val="19"/>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7EC8D278" w14:textId="77777777" w:rsidR="00C1003D" w:rsidRDefault="00C1003D" w:rsidP="00634ABE">
      <w:pPr>
        <w:pStyle w:val="5"/>
        <w:numPr>
          <w:ilvl w:val="3"/>
          <w:numId w:val="19"/>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793F46EB" w14:textId="77777777" w:rsidR="00C1003D" w:rsidRDefault="00C1003D" w:rsidP="00634ABE">
      <w:pPr>
        <w:pStyle w:val="5"/>
        <w:numPr>
          <w:ilvl w:val="3"/>
          <w:numId w:val="19"/>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B9092FF" w14:textId="77777777" w:rsidR="00C1003D" w:rsidRDefault="00C1003D" w:rsidP="00634ABE">
      <w:pPr>
        <w:pStyle w:val="6"/>
        <w:numPr>
          <w:ilvl w:val="5"/>
          <w:numId w:val="19"/>
        </w:numPr>
        <w:ind w:left="2835" w:hanging="850"/>
      </w:pPr>
      <w:r>
        <w:t>индивидуальным предпринимателем, если участником закупки является индивидуальный предприниматель;</w:t>
      </w:r>
    </w:p>
    <w:p w14:paraId="4463EA39" w14:textId="77777777" w:rsidR="00C1003D" w:rsidRDefault="00C1003D" w:rsidP="00634ABE">
      <w:pPr>
        <w:pStyle w:val="6"/>
        <w:numPr>
          <w:ilvl w:val="5"/>
          <w:numId w:val="19"/>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481D5F47" w14:textId="77777777" w:rsidR="00C1003D" w:rsidRDefault="00C1003D" w:rsidP="00634ABE">
      <w:pPr>
        <w:pStyle w:val="5"/>
        <w:numPr>
          <w:ilvl w:val="3"/>
          <w:numId w:val="19"/>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233FEB">
        <w:t>12.12.39(9)(е)</w:t>
      </w:r>
      <w:r w:rsidR="00FB2AD9" w:rsidRPr="00717355">
        <w:fldChar w:fldCharType="end"/>
      </w:r>
      <w:r w:rsidRPr="00EA5440">
        <w:t xml:space="preserve"> Положения</w:t>
      </w:r>
      <w:r>
        <w:t>;</w:t>
      </w:r>
    </w:p>
    <w:p w14:paraId="29DD0714" w14:textId="77777777" w:rsidR="00C1003D" w:rsidRDefault="00C1003D" w:rsidP="00634ABE">
      <w:pPr>
        <w:pStyle w:val="5"/>
        <w:numPr>
          <w:ilvl w:val="3"/>
          <w:numId w:val="19"/>
        </w:numPr>
      </w:pPr>
      <w: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F654D67" w14:textId="77777777" w:rsidR="00C1003D" w:rsidRDefault="00C1003D" w:rsidP="00634ABE">
      <w:pPr>
        <w:pStyle w:val="5"/>
        <w:numPr>
          <w:ilvl w:val="3"/>
          <w:numId w:val="19"/>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0C5738AB" w14:textId="77777777" w:rsidR="00C1003D" w:rsidRDefault="00C1003D" w:rsidP="00634ABE">
      <w:pPr>
        <w:pStyle w:val="6"/>
        <w:numPr>
          <w:ilvl w:val="0"/>
          <w:numId w:val="20"/>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0925C035" w14:textId="60027221" w:rsidR="00C1003D" w:rsidRDefault="009C2F11" w:rsidP="00634ABE">
      <w:pPr>
        <w:pStyle w:val="6"/>
        <w:numPr>
          <w:ilvl w:val="0"/>
          <w:numId w:val="20"/>
        </w:numPr>
        <w:ind w:left="2835" w:hanging="850"/>
      </w:pPr>
      <w:r>
        <w:t xml:space="preserve">независимая </w:t>
      </w:r>
      <w:r w:rsidR="00C1003D">
        <w:t xml:space="preserve"> гарантия или ее копия, если в качестве обеспечения заявки на участие в закупке участником закупки предоставляется </w:t>
      </w:r>
      <w:r>
        <w:t xml:space="preserve">независимая </w:t>
      </w:r>
      <w:r w:rsidR="00C1003D">
        <w:t>гарантия;</w:t>
      </w:r>
    </w:p>
    <w:p w14:paraId="084B5AB1" w14:textId="77777777" w:rsidR="00C1003D" w:rsidRDefault="00C1003D" w:rsidP="00634ABE">
      <w:pPr>
        <w:pStyle w:val="5"/>
        <w:numPr>
          <w:ilvl w:val="3"/>
          <w:numId w:val="19"/>
        </w:numPr>
      </w:pPr>
      <w:bookmarkStart w:id="5837" w:name="_Ref72513598"/>
      <w:r>
        <w:t>декларация, подтверждающая на дату подачи заявки:</w:t>
      </w:r>
      <w:bookmarkEnd w:id="5837"/>
    </w:p>
    <w:p w14:paraId="4DE2FCEF" w14:textId="77777777" w:rsidR="00C1003D" w:rsidRDefault="00C1003D" w:rsidP="00634ABE">
      <w:pPr>
        <w:pStyle w:val="6"/>
        <w:numPr>
          <w:ilvl w:val="5"/>
          <w:numId w:val="19"/>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180E455A" w14:textId="77777777" w:rsidR="00C1003D" w:rsidRDefault="00C1003D" w:rsidP="00634ABE">
      <w:pPr>
        <w:pStyle w:val="6"/>
        <w:numPr>
          <w:ilvl w:val="5"/>
          <w:numId w:val="19"/>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6875014" w14:textId="77777777" w:rsidR="00C1003D" w:rsidRDefault="00C1003D" w:rsidP="00634ABE">
      <w:pPr>
        <w:pStyle w:val="6"/>
        <w:numPr>
          <w:ilvl w:val="5"/>
          <w:numId w:val="19"/>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0180CEC" w14:textId="77777777" w:rsidR="00C1003D" w:rsidRDefault="00C1003D" w:rsidP="00634ABE">
      <w:pPr>
        <w:pStyle w:val="6"/>
        <w:numPr>
          <w:ilvl w:val="5"/>
          <w:numId w:val="19"/>
        </w:numPr>
        <w:ind w:left="2835" w:hanging="850"/>
      </w:pPr>
      <w:r>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5B484BC" w14:textId="77777777" w:rsidR="00C1003D" w:rsidRDefault="00C1003D" w:rsidP="00634ABE">
      <w:pPr>
        <w:pStyle w:val="6"/>
        <w:numPr>
          <w:ilvl w:val="5"/>
          <w:numId w:val="19"/>
        </w:numPr>
        <w:ind w:left="2835" w:hanging="850"/>
      </w:pPr>
      <w: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95519AF" w14:textId="77777777" w:rsidR="00C1003D" w:rsidRDefault="00C1003D" w:rsidP="00634ABE">
      <w:pPr>
        <w:pStyle w:val="6"/>
        <w:numPr>
          <w:ilvl w:val="5"/>
          <w:numId w:val="19"/>
        </w:numPr>
        <w:ind w:left="2835" w:hanging="850"/>
      </w:pPr>
      <w:bookmarkStart w:id="5838"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838"/>
    </w:p>
    <w:p w14:paraId="40C70BF1" w14:textId="77777777" w:rsidR="00C1003D" w:rsidRDefault="00C1003D" w:rsidP="00634ABE">
      <w:pPr>
        <w:pStyle w:val="6"/>
        <w:numPr>
          <w:ilvl w:val="5"/>
          <w:numId w:val="19"/>
        </w:numPr>
        <w:ind w:left="2835" w:hanging="850"/>
      </w:pPr>
      <w:bookmarkStart w:id="5839"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839"/>
    </w:p>
    <w:p w14:paraId="2F21ED53" w14:textId="77777777" w:rsidR="00C1003D" w:rsidRDefault="00C1003D" w:rsidP="00634ABE">
      <w:pPr>
        <w:pStyle w:val="6"/>
        <w:numPr>
          <w:ilvl w:val="5"/>
          <w:numId w:val="19"/>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39A5BA6" w14:textId="77777777" w:rsidR="00C1003D" w:rsidRDefault="00C1003D" w:rsidP="00634ABE">
      <w:pPr>
        <w:pStyle w:val="5"/>
        <w:numPr>
          <w:ilvl w:val="3"/>
          <w:numId w:val="19"/>
        </w:numPr>
      </w:pPr>
      <w:bookmarkStart w:id="5840" w:name="_Ref73374484"/>
      <w:r>
        <w:t>предложение участника закупки в отношении предмета закупки;</w:t>
      </w:r>
      <w:bookmarkEnd w:id="5840"/>
    </w:p>
    <w:p w14:paraId="13BAC89F" w14:textId="77777777" w:rsidR="00C1003D" w:rsidRDefault="00C1003D" w:rsidP="00634ABE">
      <w:pPr>
        <w:pStyle w:val="5"/>
        <w:numPr>
          <w:ilvl w:val="3"/>
          <w:numId w:val="19"/>
        </w:numPr>
      </w:pPr>
      <w:bookmarkStart w:id="5841" w:name="_Ref73386520"/>
      <w: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они передаются вместе с товаром;</w:t>
      </w:r>
      <w:bookmarkEnd w:id="5841"/>
    </w:p>
    <w:p w14:paraId="7FAF4304" w14:textId="77777777" w:rsidR="00C1003D" w:rsidRDefault="00C1003D" w:rsidP="00634ABE">
      <w:pPr>
        <w:pStyle w:val="5"/>
        <w:numPr>
          <w:ilvl w:val="3"/>
          <w:numId w:val="19"/>
        </w:numPr>
      </w:pPr>
      <w:bookmarkStart w:id="5842" w:name="_Ref73386522"/>
      <w: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F260CC">
        <w:t>унктом</w:t>
      </w:r>
      <w:r>
        <w:t xml:space="preserve"> 1 ч</w:t>
      </w:r>
      <w:r w:rsidR="00F260CC">
        <w:t>асти 8 статьи</w:t>
      </w:r>
      <w:r>
        <w:t xml:space="preserve"> 3 Закона 223-ФЗ;</w:t>
      </w:r>
      <w:bookmarkEnd w:id="5842"/>
    </w:p>
    <w:p w14:paraId="01AAE6B2" w14:textId="77777777" w:rsidR="00C1003D" w:rsidRDefault="00C1003D" w:rsidP="00634ABE">
      <w:pPr>
        <w:pStyle w:val="5"/>
        <w:numPr>
          <w:ilvl w:val="3"/>
          <w:numId w:val="19"/>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1460E00E" w14:textId="77777777" w:rsidR="00C1003D" w:rsidRDefault="00C1003D" w:rsidP="00634ABE">
      <w:pPr>
        <w:pStyle w:val="4"/>
        <w:numPr>
          <w:ilvl w:val="2"/>
          <w:numId w:val="19"/>
        </w:numPr>
      </w:pPr>
      <w:bookmarkStart w:id="5843"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843"/>
    </w:p>
    <w:p w14:paraId="63804510" w14:textId="77777777" w:rsidR="00682C14" w:rsidRDefault="00682C14" w:rsidP="00634ABE">
      <w:pPr>
        <w:pStyle w:val="4"/>
        <w:numPr>
          <w:ilvl w:val="2"/>
          <w:numId w:val="19"/>
        </w:numPr>
      </w:pPr>
      <w:r>
        <w:t>Де</w:t>
      </w:r>
      <w:r w:rsidR="007C2C70">
        <w:t>кларация, предусмотренная подп. </w:t>
      </w:r>
      <w:r>
        <w:fldChar w:fldCharType="begin"/>
      </w:r>
      <w:r>
        <w:instrText xml:space="preserve"> REF _Ref72513598 \r \h </w:instrText>
      </w:r>
      <w:r>
        <w:fldChar w:fldCharType="separate"/>
      </w:r>
      <w:r w:rsidR="00233FEB">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4AE66EB3" w14:textId="77777777" w:rsidR="00C1003D" w:rsidRPr="00575698" w:rsidRDefault="00C1003D" w:rsidP="00634ABE">
      <w:pPr>
        <w:pStyle w:val="4"/>
        <w:numPr>
          <w:ilvl w:val="2"/>
          <w:numId w:val="19"/>
        </w:numPr>
      </w:pPr>
      <w:r>
        <w:t>Непредоставление информации и (или) документов, предусмотренных п.</w:t>
      </w:r>
      <w:r w:rsidR="007C2C70">
        <w:t> </w:t>
      </w:r>
      <w:r>
        <w:fldChar w:fldCharType="begin"/>
      </w:r>
      <w:r>
        <w:instrText xml:space="preserve"> REF _Ref72513183 \w \h </w:instrText>
      </w:r>
      <w:r>
        <w:fldChar w:fldCharType="separate"/>
      </w:r>
      <w:r w:rsidR="00233FEB">
        <w:t>12.12.40</w:t>
      </w:r>
      <w:r>
        <w:fldChar w:fldCharType="end"/>
      </w:r>
      <w:r>
        <w:t xml:space="preserve"> Положения, не является основанием для отказа в допуске к участию в закупке.</w:t>
      </w:r>
    </w:p>
    <w:p w14:paraId="0531947C" w14:textId="77777777" w:rsidR="001D035B" w:rsidRPr="00575698" w:rsidRDefault="001D035B" w:rsidP="00634ABE">
      <w:pPr>
        <w:pStyle w:val="3"/>
        <w:numPr>
          <w:ilvl w:val="1"/>
          <w:numId w:val="19"/>
        </w:numPr>
        <w:ind w:left="1134"/>
      </w:pPr>
      <w:bookmarkStart w:id="5844" w:name="_Toc25340692"/>
      <w:bookmarkStart w:id="5845" w:name="_Toc25342453"/>
      <w:bookmarkStart w:id="5846" w:name="_Toc25340693"/>
      <w:bookmarkStart w:id="5847" w:name="_Toc25342454"/>
      <w:bookmarkStart w:id="5848" w:name="_Toc25340703"/>
      <w:bookmarkStart w:id="5849" w:name="_Toc25342464"/>
      <w:bookmarkStart w:id="5850" w:name="_Toc25340709"/>
      <w:bookmarkStart w:id="5851" w:name="_Toc25342470"/>
      <w:bookmarkStart w:id="5852" w:name="_Toc25340711"/>
      <w:bookmarkStart w:id="5853" w:name="_Toc25342472"/>
      <w:bookmarkStart w:id="5854" w:name="_Toc25340716"/>
      <w:bookmarkStart w:id="5855" w:name="_Toc25342477"/>
      <w:bookmarkStart w:id="5856" w:name="_Toc25340721"/>
      <w:bookmarkStart w:id="5857" w:name="_Toc25342482"/>
      <w:bookmarkStart w:id="5858" w:name="_Toc25340724"/>
      <w:bookmarkStart w:id="5859" w:name="_Toc25342485"/>
      <w:bookmarkStart w:id="5860" w:name="_Toc25340726"/>
      <w:bookmarkStart w:id="5861" w:name="_Toc25342487"/>
      <w:bookmarkStart w:id="5862" w:name="_Toc25340728"/>
      <w:bookmarkStart w:id="5863" w:name="_Toc25342489"/>
      <w:bookmarkStart w:id="5864" w:name="_Toc25340750"/>
      <w:bookmarkStart w:id="5865" w:name="_Toc25342511"/>
      <w:bookmarkStart w:id="5866" w:name="_Toc25340753"/>
      <w:bookmarkStart w:id="5867" w:name="_Toc25342514"/>
      <w:bookmarkStart w:id="5868" w:name="_Toc25340762"/>
      <w:bookmarkStart w:id="5869" w:name="_Toc25342523"/>
      <w:bookmarkStart w:id="5870" w:name="_Toc25340766"/>
      <w:bookmarkStart w:id="5871" w:name="_Toc25342527"/>
      <w:bookmarkStart w:id="5872" w:name="_Toc25340773"/>
      <w:bookmarkStart w:id="5873" w:name="_Toc25342534"/>
      <w:bookmarkStart w:id="5874" w:name="_Toc25340778"/>
      <w:bookmarkStart w:id="5875" w:name="_Toc25342539"/>
      <w:bookmarkStart w:id="5876" w:name="_Toc25340789"/>
      <w:bookmarkStart w:id="5877" w:name="_Toc25342550"/>
      <w:bookmarkStart w:id="5878" w:name="_Toc25340793"/>
      <w:bookmarkStart w:id="5879" w:name="_Toc25342554"/>
      <w:bookmarkStart w:id="5880" w:name="_Toc25340800"/>
      <w:bookmarkStart w:id="5881" w:name="_Toc25342561"/>
      <w:bookmarkStart w:id="5882" w:name="_Toc25340801"/>
      <w:bookmarkStart w:id="5883" w:name="_Toc25342562"/>
      <w:bookmarkStart w:id="5884" w:name="_Toc25340818"/>
      <w:bookmarkStart w:id="5885" w:name="_Toc25342579"/>
      <w:bookmarkStart w:id="5886" w:name="_Toc25340825"/>
      <w:bookmarkStart w:id="5887" w:name="_Toc25342586"/>
      <w:bookmarkStart w:id="5888" w:name="_Toc25340847"/>
      <w:bookmarkStart w:id="5889" w:name="_Toc25342608"/>
      <w:bookmarkStart w:id="5890" w:name="_Toc25340850"/>
      <w:bookmarkStart w:id="5891" w:name="_Toc25342611"/>
      <w:bookmarkStart w:id="5892" w:name="_Toc25340854"/>
      <w:bookmarkStart w:id="5893" w:name="_Toc25342615"/>
      <w:bookmarkStart w:id="5894" w:name="_Toc25340869"/>
      <w:bookmarkStart w:id="5895" w:name="_Toc25342630"/>
      <w:bookmarkStart w:id="5896" w:name="_Toc25340885"/>
      <w:bookmarkStart w:id="5897" w:name="_Toc25342646"/>
      <w:bookmarkStart w:id="5898" w:name="_Toc25340886"/>
      <w:bookmarkStart w:id="5899" w:name="_Toc25342647"/>
      <w:bookmarkStart w:id="5900" w:name="_Toc442773366"/>
      <w:bookmarkStart w:id="5901" w:name="_Toc442773622"/>
      <w:bookmarkStart w:id="5902" w:name="_Toc442773877"/>
      <w:bookmarkStart w:id="5903" w:name="_Toc442782132"/>
      <w:bookmarkStart w:id="5904" w:name="_Toc442782398"/>
      <w:bookmarkStart w:id="5905" w:name="_Toc442782654"/>
      <w:bookmarkStart w:id="5906" w:name="_Toc442773367"/>
      <w:bookmarkStart w:id="5907" w:name="_Toc442773623"/>
      <w:bookmarkStart w:id="5908" w:name="_Toc442773878"/>
      <w:bookmarkStart w:id="5909" w:name="_Toc442782133"/>
      <w:bookmarkStart w:id="5910" w:name="_Toc442782399"/>
      <w:bookmarkStart w:id="5911" w:name="_Toc442782655"/>
      <w:bookmarkStart w:id="5912" w:name="_Toc442773368"/>
      <w:bookmarkStart w:id="5913" w:name="_Toc442773624"/>
      <w:bookmarkStart w:id="5914" w:name="_Toc442773879"/>
      <w:bookmarkStart w:id="5915" w:name="_Toc442782134"/>
      <w:bookmarkStart w:id="5916" w:name="_Toc442782400"/>
      <w:bookmarkStart w:id="5917" w:name="_Toc442782656"/>
      <w:bookmarkStart w:id="5918" w:name="_Toc442773369"/>
      <w:bookmarkStart w:id="5919" w:name="_Toc442773625"/>
      <w:bookmarkStart w:id="5920" w:name="_Toc442773880"/>
      <w:bookmarkStart w:id="5921" w:name="_Toc442782135"/>
      <w:bookmarkStart w:id="5922" w:name="_Toc442782401"/>
      <w:bookmarkStart w:id="5923" w:name="_Toc442782657"/>
      <w:bookmarkStart w:id="5924" w:name="_Toc442773370"/>
      <w:bookmarkStart w:id="5925" w:name="_Toc442773626"/>
      <w:bookmarkStart w:id="5926" w:name="_Toc442773881"/>
      <w:bookmarkStart w:id="5927" w:name="_Toc442782136"/>
      <w:bookmarkStart w:id="5928" w:name="_Toc442782402"/>
      <w:bookmarkStart w:id="5929" w:name="_Toc442782658"/>
      <w:bookmarkStart w:id="5930" w:name="_Toc442773371"/>
      <w:bookmarkStart w:id="5931" w:name="_Toc442773627"/>
      <w:bookmarkStart w:id="5932" w:name="_Toc442773882"/>
      <w:bookmarkStart w:id="5933" w:name="_Toc442782137"/>
      <w:bookmarkStart w:id="5934" w:name="_Toc442782403"/>
      <w:bookmarkStart w:id="5935" w:name="_Toc442782659"/>
      <w:bookmarkStart w:id="5936" w:name="_Toc442773372"/>
      <w:bookmarkStart w:id="5937" w:name="_Toc442773628"/>
      <w:bookmarkStart w:id="5938" w:name="_Toc442773883"/>
      <w:bookmarkStart w:id="5939" w:name="_Toc442782138"/>
      <w:bookmarkStart w:id="5940" w:name="_Toc442782404"/>
      <w:bookmarkStart w:id="5941" w:name="_Toc442782660"/>
      <w:bookmarkStart w:id="5942" w:name="_Toc442773373"/>
      <w:bookmarkStart w:id="5943" w:name="_Toc442773629"/>
      <w:bookmarkStart w:id="5944" w:name="_Toc442773884"/>
      <w:bookmarkStart w:id="5945" w:name="_Toc442782139"/>
      <w:bookmarkStart w:id="5946" w:name="_Toc442782405"/>
      <w:bookmarkStart w:id="5947" w:name="_Toc442782661"/>
      <w:bookmarkStart w:id="5948" w:name="_Toc442773374"/>
      <w:bookmarkStart w:id="5949" w:name="_Toc442773630"/>
      <w:bookmarkStart w:id="5950" w:name="_Toc442773885"/>
      <w:bookmarkStart w:id="5951" w:name="_Toc442782140"/>
      <w:bookmarkStart w:id="5952" w:name="_Toc442782406"/>
      <w:bookmarkStart w:id="5953" w:name="_Toc442782662"/>
      <w:bookmarkStart w:id="5954" w:name="_Hlt270092172"/>
      <w:bookmarkStart w:id="5955" w:name="_Toc442866854"/>
      <w:bookmarkStart w:id="5956" w:name="_Toc442873348"/>
      <w:bookmarkStart w:id="5957" w:name="_Toc442866855"/>
      <w:bookmarkStart w:id="5958" w:name="_Toc442873349"/>
      <w:bookmarkStart w:id="5959" w:name="_Toc442866856"/>
      <w:bookmarkStart w:id="5960" w:name="_Toc442873350"/>
      <w:bookmarkStart w:id="5961" w:name="_Toc442866857"/>
      <w:bookmarkStart w:id="5962" w:name="_Toc442873351"/>
      <w:bookmarkStart w:id="5963" w:name="_Hlt310280931"/>
      <w:bookmarkStart w:id="5964" w:name="_Hlt311027289"/>
      <w:bookmarkStart w:id="5965" w:name="_Toc23695796"/>
      <w:bookmarkStart w:id="5966" w:name="_Toc25340893"/>
      <w:bookmarkStart w:id="5967" w:name="_Toc25342654"/>
      <w:bookmarkStart w:id="5968" w:name="_Toc23695802"/>
      <w:bookmarkStart w:id="5969" w:name="_Toc25340899"/>
      <w:bookmarkStart w:id="5970" w:name="_Toc25342660"/>
      <w:bookmarkStart w:id="5971" w:name="_Toc23695803"/>
      <w:bookmarkStart w:id="5972" w:name="_Toc25340900"/>
      <w:bookmarkStart w:id="5973" w:name="_Toc25342661"/>
      <w:bookmarkStart w:id="5974" w:name="_Toc23695804"/>
      <w:bookmarkStart w:id="5975" w:name="_Toc25340901"/>
      <w:bookmarkStart w:id="5976" w:name="_Toc25342662"/>
      <w:bookmarkStart w:id="5977" w:name="_Toc23695805"/>
      <w:bookmarkStart w:id="5978" w:name="_Toc25340902"/>
      <w:bookmarkStart w:id="5979" w:name="_Toc25342663"/>
      <w:bookmarkStart w:id="5980" w:name="_Toc23695806"/>
      <w:bookmarkStart w:id="5981" w:name="_Toc25340903"/>
      <w:bookmarkStart w:id="5982" w:name="_Toc25342664"/>
      <w:bookmarkStart w:id="5983" w:name="_Toc23695807"/>
      <w:bookmarkStart w:id="5984" w:name="_Toc25340904"/>
      <w:bookmarkStart w:id="5985" w:name="_Toc25342665"/>
      <w:bookmarkStart w:id="5986" w:name="_Toc23695808"/>
      <w:bookmarkStart w:id="5987" w:name="_Toc25340905"/>
      <w:bookmarkStart w:id="5988" w:name="_Toc25342666"/>
      <w:bookmarkStart w:id="5989" w:name="_Toc23695810"/>
      <w:bookmarkStart w:id="5990" w:name="_Toc25340907"/>
      <w:bookmarkStart w:id="5991" w:name="_Toc25342668"/>
      <w:bookmarkStart w:id="5992" w:name="_Toc23695814"/>
      <w:bookmarkStart w:id="5993" w:name="_Toc25340911"/>
      <w:bookmarkStart w:id="5994" w:name="_Toc25342672"/>
      <w:bookmarkStart w:id="5995" w:name="_Toc23695834"/>
      <w:bookmarkStart w:id="5996" w:name="_Toc25340931"/>
      <w:bookmarkStart w:id="5997" w:name="_Toc25342692"/>
      <w:bookmarkStart w:id="5998" w:name="_Toc23695835"/>
      <w:bookmarkStart w:id="5999" w:name="_Toc25340932"/>
      <w:bookmarkStart w:id="6000" w:name="_Toc25342693"/>
      <w:bookmarkStart w:id="6001" w:name="_Toc23695837"/>
      <w:bookmarkStart w:id="6002" w:name="_Toc25340934"/>
      <w:bookmarkStart w:id="6003" w:name="_Toc25342695"/>
      <w:bookmarkStart w:id="6004" w:name="_Toc23695839"/>
      <w:bookmarkStart w:id="6005" w:name="_Toc25340936"/>
      <w:bookmarkStart w:id="6006" w:name="_Toc25342697"/>
      <w:bookmarkStart w:id="6007" w:name="_Toc23695840"/>
      <w:bookmarkStart w:id="6008" w:name="_Toc25340937"/>
      <w:bookmarkStart w:id="6009" w:name="_Toc25342698"/>
      <w:bookmarkStart w:id="6010" w:name="_Toc23695841"/>
      <w:bookmarkStart w:id="6011" w:name="_Toc25340938"/>
      <w:bookmarkStart w:id="6012" w:name="_Toc25342699"/>
      <w:bookmarkStart w:id="6013" w:name="_Toc23695843"/>
      <w:bookmarkStart w:id="6014" w:name="_Toc25340940"/>
      <w:bookmarkStart w:id="6015" w:name="_Toc25342701"/>
      <w:bookmarkStart w:id="6016" w:name="_Toc23695849"/>
      <w:bookmarkStart w:id="6017" w:name="_Toc25340946"/>
      <w:bookmarkStart w:id="6018" w:name="_Toc25342707"/>
      <w:bookmarkStart w:id="6019" w:name="_Toc23695857"/>
      <w:bookmarkStart w:id="6020" w:name="_Toc25340954"/>
      <w:bookmarkStart w:id="6021" w:name="_Toc25342715"/>
      <w:bookmarkStart w:id="6022" w:name="_Toc23695859"/>
      <w:bookmarkStart w:id="6023" w:name="_Toc25340956"/>
      <w:bookmarkStart w:id="6024" w:name="_Toc25342717"/>
      <w:bookmarkStart w:id="6025" w:name="_Toc23695866"/>
      <w:bookmarkStart w:id="6026" w:name="_Toc25340963"/>
      <w:bookmarkStart w:id="6027" w:name="_Toc25342724"/>
      <w:bookmarkStart w:id="6028" w:name="_Toc23695876"/>
      <w:bookmarkStart w:id="6029" w:name="_Toc25340973"/>
      <w:bookmarkStart w:id="6030" w:name="_Toc25342734"/>
      <w:bookmarkStart w:id="6031" w:name="_Toc23695878"/>
      <w:bookmarkStart w:id="6032" w:name="_Toc25340975"/>
      <w:bookmarkStart w:id="6033" w:name="_Toc25342736"/>
      <w:bookmarkStart w:id="6034" w:name="_Toc23695882"/>
      <w:bookmarkStart w:id="6035" w:name="_Toc25340979"/>
      <w:bookmarkStart w:id="6036" w:name="_Toc25342740"/>
      <w:bookmarkStart w:id="6037" w:name="_Toc23695883"/>
      <w:bookmarkStart w:id="6038" w:name="_Toc25340980"/>
      <w:bookmarkStart w:id="6039" w:name="_Toc25342741"/>
      <w:bookmarkStart w:id="6040" w:name="_Toc23695888"/>
      <w:bookmarkStart w:id="6041" w:name="_Toc25340985"/>
      <w:bookmarkStart w:id="6042" w:name="_Toc25342746"/>
      <w:bookmarkStart w:id="6043" w:name="_Toc23695892"/>
      <w:bookmarkStart w:id="6044" w:name="_Toc25340989"/>
      <w:bookmarkStart w:id="6045" w:name="_Toc25342750"/>
      <w:bookmarkStart w:id="6046" w:name="_Toc23695895"/>
      <w:bookmarkStart w:id="6047" w:name="_Toc25340992"/>
      <w:bookmarkStart w:id="6048" w:name="_Toc25342753"/>
      <w:bookmarkStart w:id="6049" w:name="_Toc23695901"/>
      <w:bookmarkStart w:id="6050" w:name="_Toc25340998"/>
      <w:bookmarkStart w:id="6051" w:name="_Toc25342759"/>
      <w:bookmarkStart w:id="6052" w:name="_Toc23695908"/>
      <w:bookmarkStart w:id="6053" w:name="_Toc25341005"/>
      <w:bookmarkStart w:id="6054" w:name="_Toc25342766"/>
      <w:bookmarkStart w:id="6055" w:name="_Toc23695910"/>
      <w:bookmarkStart w:id="6056" w:name="_Toc25341007"/>
      <w:bookmarkStart w:id="6057" w:name="_Toc25342768"/>
      <w:bookmarkStart w:id="6058" w:name="_Toc23695922"/>
      <w:bookmarkStart w:id="6059" w:name="_Toc25341019"/>
      <w:bookmarkStart w:id="6060" w:name="_Toc25342780"/>
      <w:bookmarkStart w:id="6061" w:name="_Toc23695932"/>
      <w:bookmarkStart w:id="6062" w:name="_Toc25341029"/>
      <w:bookmarkStart w:id="6063" w:name="_Toc25342790"/>
      <w:bookmarkStart w:id="6064" w:name="_Toc23695934"/>
      <w:bookmarkStart w:id="6065" w:name="_Toc25341031"/>
      <w:bookmarkStart w:id="6066" w:name="_Toc25342792"/>
      <w:bookmarkStart w:id="6067" w:name="_Toc23695935"/>
      <w:bookmarkStart w:id="6068" w:name="_Toc25341032"/>
      <w:bookmarkStart w:id="6069" w:name="_Toc25342793"/>
      <w:bookmarkStart w:id="6070" w:name="_Toc23695937"/>
      <w:bookmarkStart w:id="6071" w:name="_Toc25341034"/>
      <w:bookmarkStart w:id="6072" w:name="_Toc25342795"/>
      <w:bookmarkStart w:id="6073" w:name="_Toc23695947"/>
      <w:bookmarkStart w:id="6074" w:name="_Toc25341044"/>
      <w:bookmarkStart w:id="6075" w:name="_Toc25342805"/>
      <w:bookmarkStart w:id="6076" w:name="_Toc23695948"/>
      <w:bookmarkStart w:id="6077" w:name="_Toc25341045"/>
      <w:bookmarkStart w:id="6078" w:name="_Toc25342806"/>
      <w:bookmarkStart w:id="6079" w:name="_Toc23695950"/>
      <w:bookmarkStart w:id="6080" w:name="_Toc25341047"/>
      <w:bookmarkStart w:id="6081" w:name="_Toc25342808"/>
      <w:bookmarkStart w:id="6082" w:name="_Toc23695951"/>
      <w:bookmarkStart w:id="6083" w:name="_Toc25341048"/>
      <w:bookmarkStart w:id="6084" w:name="_Toc25342809"/>
      <w:bookmarkStart w:id="6085" w:name="_Toc23695966"/>
      <w:bookmarkStart w:id="6086" w:name="_Toc25341063"/>
      <w:bookmarkStart w:id="6087" w:name="_Toc25342824"/>
      <w:bookmarkStart w:id="6088" w:name="_Toc23695990"/>
      <w:bookmarkStart w:id="6089" w:name="_Toc25341087"/>
      <w:bookmarkStart w:id="6090" w:name="_Toc25342848"/>
      <w:bookmarkStart w:id="6091" w:name="_Toc23695996"/>
      <w:bookmarkStart w:id="6092" w:name="_Toc25341093"/>
      <w:bookmarkStart w:id="6093" w:name="_Toc25342854"/>
      <w:bookmarkStart w:id="6094" w:name="_Toc23696022"/>
      <w:bookmarkStart w:id="6095" w:name="_Toc25341119"/>
      <w:bookmarkStart w:id="6096" w:name="_Toc25342880"/>
      <w:bookmarkStart w:id="6097" w:name="_Toc23696026"/>
      <w:bookmarkStart w:id="6098" w:name="_Toc25341123"/>
      <w:bookmarkStart w:id="6099" w:name="_Toc25342884"/>
      <w:bookmarkStart w:id="6100" w:name="_Toc23696027"/>
      <w:bookmarkStart w:id="6101" w:name="_Toc25341124"/>
      <w:bookmarkStart w:id="6102" w:name="_Toc25342885"/>
      <w:bookmarkStart w:id="6103" w:name="_Toc23696042"/>
      <w:bookmarkStart w:id="6104" w:name="_Toc25341139"/>
      <w:bookmarkStart w:id="6105" w:name="_Toc25342900"/>
      <w:bookmarkStart w:id="6106" w:name="_Toc23696044"/>
      <w:bookmarkStart w:id="6107" w:name="_Toc25341141"/>
      <w:bookmarkStart w:id="6108" w:name="_Toc25342902"/>
      <w:bookmarkStart w:id="6109" w:name="_Toc23696046"/>
      <w:bookmarkStart w:id="6110" w:name="_Toc25341143"/>
      <w:bookmarkStart w:id="6111" w:name="_Toc25342904"/>
      <w:bookmarkStart w:id="6112" w:name="_Toc23696049"/>
      <w:bookmarkStart w:id="6113" w:name="_Toc25341146"/>
      <w:bookmarkStart w:id="6114" w:name="_Toc25342907"/>
      <w:bookmarkStart w:id="6115" w:name="_Toc25341147"/>
      <w:bookmarkStart w:id="6116" w:name="_Toc25342908"/>
      <w:bookmarkStart w:id="6117" w:name="_Toc25341151"/>
      <w:bookmarkStart w:id="6118" w:name="_Toc25342912"/>
      <w:bookmarkStart w:id="6119" w:name="_Toc25341152"/>
      <w:bookmarkStart w:id="6120" w:name="_Toc25342913"/>
      <w:bookmarkStart w:id="6121" w:name="_Toc25341153"/>
      <w:bookmarkStart w:id="6122" w:name="_Toc25342914"/>
      <w:bookmarkStart w:id="6123" w:name="_Toc25341154"/>
      <w:bookmarkStart w:id="6124" w:name="_Toc25342915"/>
      <w:bookmarkStart w:id="6125" w:name="_Toc25341169"/>
      <w:bookmarkStart w:id="6126" w:name="_Toc25342930"/>
      <w:bookmarkStart w:id="6127" w:name="_Toc25341180"/>
      <w:bookmarkStart w:id="6128" w:name="_Toc25342941"/>
      <w:bookmarkStart w:id="6129" w:name="_Toc25341188"/>
      <w:bookmarkStart w:id="6130" w:name="_Toc25342949"/>
      <w:bookmarkStart w:id="6131" w:name="_Toc25341197"/>
      <w:bookmarkStart w:id="6132" w:name="_Toc25342958"/>
      <w:bookmarkStart w:id="6133" w:name="_Toc25341198"/>
      <w:bookmarkStart w:id="6134" w:name="_Toc25342959"/>
      <w:bookmarkStart w:id="6135" w:name="_Toc25341203"/>
      <w:bookmarkStart w:id="6136" w:name="_Toc25342964"/>
      <w:bookmarkStart w:id="6137" w:name="_Toc25341220"/>
      <w:bookmarkStart w:id="6138" w:name="_Toc25342981"/>
      <w:bookmarkStart w:id="6139" w:name="_Toc25341223"/>
      <w:bookmarkStart w:id="6140" w:name="_Toc25342984"/>
      <w:bookmarkStart w:id="6141" w:name="_Toc25341265"/>
      <w:bookmarkStart w:id="6142" w:name="_Toc25343026"/>
      <w:bookmarkStart w:id="6143" w:name="_Toc25341274"/>
      <w:bookmarkStart w:id="6144" w:name="_Toc25343035"/>
      <w:bookmarkStart w:id="6145" w:name="_Toc25341275"/>
      <w:bookmarkStart w:id="6146" w:name="_Toc25343036"/>
      <w:bookmarkStart w:id="6147" w:name="_Toc25341281"/>
      <w:bookmarkStart w:id="6148" w:name="_Toc25343042"/>
      <w:bookmarkStart w:id="6149" w:name="_Toc25341284"/>
      <w:bookmarkStart w:id="6150" w:name="_Toc25343045"/>
      <w:bookmarkStart w:id="6151" w:name="_Toc25341285"/>
      <w:bookmarkStart w:id="6152" w:name="_Toc25343046"/>
      <w:bookmarkStart w:id="6153" w:name="_Toc25341286"/>
      <w:bookmarkStart w:id="6154" w:name="_Toc25343047"/>
      <w:bookmarkStart w:id="6155" w:name="_Toc25341295"/>
      <w:bookmarkStart w:id="6156" w:name="_Toc25343056"/>
      <w:bookmarkStart w:id="6157" w:name="_Toc25341304"/>
      <w:bookmarkStart w:id="6158" w:name="_Toc25343065"/>
      <w:bookmarkStart w:id="6159" w:name="_Toc25341306"/>
      <w:bookmarkStart w:id="6160" w:name="_Toc25343067"/>
      <w:bookmarkStart w:id="6161" w:name="_Toc25341309"/>
      <w:bookmarkStart w:id="6162" w:name="_Toc25343070"/>
      <w:bookmarkStart w:id="6163" w:name="_Toc25341315"/>
      <w:bookmarkStart w:id="6164" w:name="_Toc25343076"/>
      <w:bookmarkStart w:id="6165" w:name="_Toc25341323"/>
      <w:bookmarkStart w:id="6166" w:name="_Toc25343084"/>
      <w:bookmarkStart w:id="6167" w:name="_Toc25341328"/>
      <w:bookmarkStart w:id="6168" w:name="_Toc25343089"/>
      <w:bookmarkStart w:id="6169" w:name="_Toc25341340"/>
      <w:bookmarkStart w:id="6170" w:name="_Toc25343101"/>
      <w:bookmarkStart w:id="6171" w:name="_Toc25341342"/>
      <w:bookmarkStart w:id="6172" w:name="_Toc25343103"/>
      <w:bookmarkStart w:id="6173" w:name="_Toc25341345"/>
      <w:bookmarkStart w:id="6174" w:name="_Toc25343106"/>
      <w:bookmarkStart w:id="6175" w:name="_Toc25341347"/>
      <w:bookmarkStart w:id="6176" w:name="_Toc25343108"/>
      <w:bookmarkStart w:id="6177" w:name="_Toc25341348"/>
      <w:bookmarkStart w:id="6178" w:name="_Toc25343109"/>
      <w:bookmarkStart w:id="6179" w:name="_Toc25341350"/>
      <w:bookmarkStart w:id="6180" w:name="_Toc25343111"/>
      <w:bookmarkStart w:id="6181" w:name="_Toc25341351"/>
      <w:bookmarkStart w:id="6182" w:name="_Toc25343112"/>
      <w:bookmarkStart w:id="6183" w:name="_Toc25341358"/>
      <w:bookmarkStart w:id="6184" w:name="_Toc25343119"/>
      <w:bookmarkStart w:id="6185" w:name="_Toc25341359"/>
      <w:bookmarkStart w:id="6186" w:name="_Toc25343120"/>
      <w:bookmarkStart w:id="6187" w:name="_Toc25341361"/>
      <w:bookmarkStart w:id="6188" w:name="_Toc25343122"/>
      <w:bookmarkStart w:id="6189" w:name="_Toc25341363"/>
      <w:bookmarkStart w:id="6190" w:name="_Toc25343124"/>
      <w:bookmarkStart w:id="6191" w:name="_Toc25341369"/>
      <w:bookmarkStart w:id="6192" w:name="_Toc25343130"/>
      <w:bookmarkStart w:id="6193" w:name="_Toc25341372"/>
      <w:bookmarkStart w:id="6194" w:name="_Toc25343133"/>
      <w:bookmarkStart w:id="6195" w:name="_Toc25341377"/>
      <w:bookmarkStart w:id="6196" w:name="_Toc25343138"/>
      <w:bookmarkStart w:id="6197" w:name="_Toc25341384"/>
      <w:bookmarkStart w:id="6198" w:name="_Toc25343145"/>
      <w:bookmarkStart w:id="6199" w:name="_Toc25341401"/>
      <w:bookmarkStart w:id="6200" w:name="_Toc25343162"/>
      <w:bookmarkStart w:id="6201" w:name="_Toc25341403"/>
      <w:bookmarkStart w:id="6202" w:name="_Toc25343164"/>
      <w:bookmarkStart w:id="6203" w:name="_Toc25341404"/>
      <w:bookmarkStart w:id="6204" w:name="_Toc25343165"/>
      <w:bookmarkStart w:id="6205" w:name="_Toc25341406"/>
      <w:bookmarkStart w:id="6206" w:name="_Toc25343167"/>
      <w:bookmarkStart w:id="6207" w:name="_Toc25341421"/>
      <w:bookmarkStart w:id="6208" w:name="_Toc25343182"/>
      <w:bookmarkStart w:id="6209" w:name="_Toc25341424"/>
      <w:bookmarkStart w:id="6210" w:name="_Toc25343185"/>
      <w:bookmarkStart w:id="6211" w:name="_Toc25341436"/>
      <w:bookmarkStart w:id="6212" w:name="_Toc25343197"/>
      <w:bookmarkStart w:id="6213" w:name="_Toc25341441"/>
      <w:bookmarkStart w:id="6214" w:name="_Toc25343202"/>
      <w:bookmarkStart w:id="6215" w:name="_Toc25341442"/>
      <w:bookmarkStart w:id="6216" w:name="_Toc25343203"/>
      <w:bookmarkStart w:id="6217" w:name="_Toc25341463"/>
      <w:bookmarkStart w:id="6218" w:name="_Toc25343224"/>
      <w:bookmarkStart w:id="6219" w:name="_Toc25341464"/>
      <w:bookmarkStart w:id="6220" w:name="_Toc25343225"/>
      <w:bookmarkStart w:id="6221" w:name="_Toc25341465"/>
      <w:bookmarkStart w:id="6222" w:name="_Toc25343226"/>
      <w:bookmarkStart w:id="6223" w:name="_Toc25341488"/>
      <w:bookmarkStart w:id="6224" w:name="_Toc25343249"/>
      <w:bookmarkStart w:id="6225" w:name="_Toc25341489"/>
      <w:bookmarkStart w:id="6226" w:name="_Toc25343250"/>
      <w:bookmarkStart w:id="6227" w:name="_Toc25341504"/>
      <w:bookmarkStart w:id="6228" w:name="_Toc25343265"/>
      <w:bookmarkStart w:id="6229" w:name="_Toc25341505"/>
      <w:bookmarkStart w:id="6230" w:name="_Toc25343266"/>
      <w:bookmarkStart w:id="6231" w:name="_Toc25341507"/>
      <w:bookmarkStart w:id="6232" w:name="_Toc25343268"/>
      <w:bookmarkStart w:id="6233" w:name="_Toc25341516"/>
      <w:bookmarkStart w:id="6234" w:name="_Toc25343277"/>
      <w:bookmarkStart w:id="6235" w:name="_Toc25341517"/>
      <w:bookmarkStart w:id="6236" w:name="_Toc25343278"/>
      <w:bookmarkStart w:id="6237" w:name="_Toc25341518"/>
      <w:bookmarkStart w:id="6238" w:name="_Toc25343279"/>
      <w:bookmarkStart w:id="6239" w:name="_Toc25341534"/>
      <w:bookmarkStart w:id="6240" w:name="_Toc25343295"/>
      <w:bookmarkStart w:id="6241" w:name="_Toc25341540"/>
      <w:bookmarkStart w:id="6242" w:name="_Toc25343301"/>
      <w:bookmarkStart w:id="6243" w:name="_Toc25341545"/>
      <w:bookmarkStart w:id="6244" w:name="_Toc25343306"/>
      <w:bookmarkStart w:id="6245" w:name="_Toc25341550"/>
      <w:bookmarkStart w:id="6246" w:name="_Toc25343311"/>
      <w:bookmarkStart w:id="6247" w:name="_Toc25341553"/>
      <w:bookmarkStart w:id="6248" w:name="_Toc25343314"/>
      <w:bookmarkStart w:id="6249" w:name="_Toc25341588"/>
      <w:bookmarkStart w:id="6250" w:name="_Toc25343349"/>
      <w:bookmarkStart w:id="6251" w:name="_Toc25341589"/>
      <w:bookmarkStart w:id="6252" w:name="_Toc25343350"/>
      <w:bookmarkStart w:id="6253" w:name="_Toc25341590"/>
      <w:bookmarkStart w:id="6254" w:name="_Toc25343351"/>
      <w:bookmarkStart w:id="6255" w:name="_Toc25341591"/>
      <w:bookmarkStart w:id="6256" w:name="_Toc25343352"/>
      <w:bookmarkStart w:id="6257" w:name="_Toc25341592"/>
      <w:bookmarkStart w:id="6258" w:name="_Toc25343353"/>
      <w:bookmarkStart w:id="6259" w:name="_Toc25341595"/>
      <w:bookmarkStart w:id="6260" w:name="_Toc25343356"/>
      <w:bookmarkStart w:id="6261" w:name="_Toc25341596"/>
      <w:bookmarkStart w:id="6262" w:name="_Toc25343357"/>
      <w:bookmarkStart w:id="6263" w:name="_Toc25341618"/>
      <w:bookmarkStart w:id="6264" w:name="_Toc25343379"/>
      <w:bookmarkStart w:id="6265" w:name="_Toc25341628"/>
      <w:bookmarkStart w:id="6266" w:name="_Toc25343389"/>
      <w:bookmarkStart w:id="6267" w:name="_Toc25341632"/>
      <w:bookmarkStart w:id="6268" w:name="_Toc25343393"/>
      <w:bookmarkStart w:id="6269" w:name="_Toc25341633"/>
      <w:bookmarkStart w:id="6270" w:name="_Toc25343394"/>
      <w:bookmarkStart w:id="6271" w:name="_Toc25341634"/>
      <w:bookmarkStart w:id="6272" w:name="_Toc25343395"/>
      <w:bookmarkStart w:id="6273" w:name="_Toc25341638"/>
      <w:bookmarkStart w:id="6274" w:name="_Toc25343399"/>
      <w:bookmarkStart w:id="6275" w:name="_Toc531173018"/>
      <w:bookmarkStart w:id="6276" w:name="_Toc442773387"/>
      <w:bookmarkStart w:id="6277" w:name="_Toc442773643"/>
      <w:bookmarkStart w:id="6278" w:name="_Toc442773898"/>
      <w:bookmarkStart w:id="6279" w:name="_Toc442782153"/>
      <w:bookmarkStart w:id="6280" w:name="_Toc442782419"/>
      <w:bookmarkStart w:id="6281" w:name="_Toc442782675"/>
      <w:bookmarkStart w:id="6282" w:name="_Toc442773388"/>
      <w:bookmarkStart w:id="6283" w:name="_Toc442773644"/>
      <w:bookmarkStart w:id="6284" w:name="_Toc442773899"/>
      <w:bookmarkStart w:id="6285" w:name="_Toc442782154"/>
      <w:bookmarkStart w:id="6286" w:name="_Toc442782420"/>
      <w:bookmarkStart w:id="6287" w:name="_Toc442782676"/>
      <w:bookmarkStart w:id="6288" w:name="_Toc442773389"/>
      <w:bookmarkStart w:id="6289" w:name="_Toc442773645"/>
      <w:bookmarkStart w:id="6290" w:name="_Toc442773900"/>
      <w:bookmarkStart w:id="6291" w:name="_Toc442782155"/>
      <w:bookmarkStart w:id="6292" w:name="_Toc442782421"/>
      <w:bookmarkStart w:id="6293" w:name="_Toc442782677"/>
      <w:bookmarkStart w:id="6294" w:name="_Toc442773390"/>
      <w:bookmarkStart w:id="6295" w:name="_Toc442773646"/>
      <w:bookmarkStart w:id="6296" w:name="_Toc442773901"/>
      <w:bookmarkStart w:id="6297" w:name="_Toc442782156"/>
      <w:bookmarkStart w:id="6298" w:name="_Toc442782422"/>
      <w:bookmarkStart w:id="6299" w:name="_Toc442782678"/>
      <w:bookmarkStart w:id="6300" w:name="_Toc442773391"/>
      <w:bookmarkStart w:id="6301" w:name="_Toc442773647"/>
      <w:bookmarkStart w:id="6302" w:name="_Toc442773902"/>
      <w:bookmarkStart w:id="6303" w:name="_Toc442782157"/>
      <w:bookmarkStart w:id="6304" w:name="_Toc442782423"/>
      <w:bookmarkStart w:id="6305" w:name="_Toc442782679"/>
      <w:bookmarkStart w:id="6306" w:name="_Toc442773392"/>
      <w:bookmarkStart w:id="6307" w:name="_Toc442773648"/>
      <w:bookmarkStart w:id="6308" w:name="_Toc442773903"/>
      <w:bookmarkStart w:id="6309" w:name="_Toc442782158"/>
      <w:bookmarkStart w:id="6310" w:name="_Toc442782424"/>
      <w:bookmarkStart w:id="6311" w:name="_Toc442782680"/>
      <w:bookmarkStart w:id="6312" w:name="_Toc442773393"/>
      <w:bookmarkStart w:id="6313" w:name="_Toc442773649"/>
      <w:bookmarkStart w:id="6314" w:name="_Toc442773904"/>
      <w:bookmarkStart w:id="6315" w:name="_Toc442782159"/>
      <w:bookmarkStart w:id="6316" w:name="_Toc442782425"/>
      <w:bookmarkStart w:id="6317" w:name="_Toc442782681"/>
      <w:bookmarkStart w:id="6318" w:name="_Toc442773394"/>
      <w:bookmarkStart w:id="6319" w:name="_Toc442773650"/>
      <w:bookmarkStart w:id="6320" w:name="_Toc442773905"/>
      <w:bookmarkStart w:id="6321" w:name="_Toc442782160"/>
      <w:bookmarkStart w:id="6322" w:name="_Toc442782426"/>
      <w:bookmarkStart w:id="6323" w:name="_Toc442782682"/>
      <w:bookmarkStart w:id="6324" w:name="_Toc442773395"/>
      <w:bookmarkStart w:id="6325" w:name="_Toc442773651"/>
      <w:bookmarkStart w:id="6326" w:name="_Toc442773906"/>
      <w:bookmarkStart w:id="6327" w:name="_Toc442782161"/>
      <w:bookmarkStart w:id="6328" w:name="_Toc442782427"/>
      <w:bookmarkStart w:id="6329" w:name="_Toc442782683"/>
      <w:bookmarkStart w:id="6330" w:name="_Toc409795575"/>
      <w:bookmarkStart w:id="6331" w:name="_Toc409796540"/>
      <w:bookmarkStart w:id="6332" w:name="_Toc409798688"/>
      <w:bookmarkStart w:id="6333" w:name="_Toc409798937"/>
      <w:bookmarkStart w:id="6334" w:name="_Toc409803331"/>
      <w:bookmarkStart w:id="6335" w:name="_Toc409805715"/>
      <w:bookmarkStart w:id="6336" w:name="_Toc409806091"/>
      <w:bookmarkStart w:id="6337" w:name="_Toc409806926"/>
      <w:bookmarkStart w:id="6338" w:name="_Toc409807493"/>
      <w:bookmarkStart w:id="6339" w:name="_Toc409808208"/>
      <w:bookmarkStart w:id="6340" w:name="_Toc409809029"/>
      <w:bookmarkStart w:id="6341" w:name="_Toc409810809"/>
      <w:bookmarkStart w:id="6342" w:name="_Toc409908279"/>
      <w:bookmarkStart w:id="6343" w:name="_Toc409908527"/>
      <w:bookmarkStart w:id="6344" w:name="_Toc409908775"/>
      <w:bookmarkStart w:id="6345" w:name="_Toc410546022"/>
      <w:bookmarkStart w:id="6346" w:name="_Toc410546290"/>
      <w:bookmarkStart w:id="6347" w:name="_Toc410904492"/>
      <w:bookmarkStart w:id="6348" w:name="_Toc410905088"/>
      <w:bookmarkStart w:id="6349" w:name="_Toc410905793"/>
      <w:bookmarkStart w:id="6350" w:name="_Toc410906213"/>
      <w:bookmarkStart w:id="6351" w:name="_Toc410906820"/>
      <w:bookmarkStart w:id="6352" w:name="_Toc410906995"/>
      <w:bookmarkStart w:id="6353" w:name="_Toc410907268"/>
      <w:bookmarkStart w:id="6354" w:name="_Toc410907139"/>
      <w:bookmarkStart w:id="6355" w:name="_Toc410907685"/>
      <w:bookmarkStart w:id="6356" w:name="_Toc410907958"/>
      <w:bookmarkStart w:id="6357" w:name="_Toc410907706"/>
      <w:bookmarkStart w:id="6358" w:name="_Toc410907431"/>
      <w:bookmarkStart w:id="6359" w:name="_Toc410908350"/>
      <w:bookmarkStart w:id="6360" w:name="_Toc410908821"/>
      <w:bookmarkStart w:id="6361" w:name="_Toc410909094"/>
      <w:bookmarkStart w:id="6362" w:name="_Toc410909367"/>
      <w:bookmarkStart w:id="6363" w:name="_Toc410908147"/>
      <w:bookmarkStart w:id="6364" w:name="_Toc410910940"/>
      <w:bookmarkStart w:id="6365" w:name="_Toc410911213"/>
      <w:bookmarkStart w:id="6366" w:name="_Toc410911796"/>
      <w:bookmarkStart w:id="6367" w:name="_Toc410914710"/>
      <w:bookmarkStart w:id="6368" w:name="_Toc410915991"/>
      <w:bookmarkStart w:id="6369" w:name="_Toc410916570"/>
      <w:bookmarkStart w:id="6370" w:name="_Toc410917114"/>
      <w:bookmarkStart w:id="6371" w:name="_Toc409795576"/>
      <w:bookmarkStart w:id="6372" w:name="_Toc409796541"/>
      <w:bookmarkStart w:id="6373" w:name="_Toc409798689"/>
      <w:bookmarkStart w:id="6374" w:name="_Toc409798938"/>
      <w:bookmarkStart w:id="6375" w:name="_Toc409803332"/>
      <w:bookmarkStart w:id="6376" w:name="_Toc409805716"/>
      <w:bookmarkStart w:id="6377" w:name="_Toc409806092"/>
      <w:bookmarkStart w:id="6378" w:name="_Toc409806927"/>
      <w:bookmarkStart w:id="6379" w:name="_Toc409807494"/>
      <w:bookmarkStart w:id="6380" w:name="_Toc409808209"/>
      <w:bookmarkStart w:id="6381" w:name="_Toc409809030"/>
      <w:bookmarkStart w:id="6382" w:name="_Toc409810810"/>
      <w:bookmarkStart w:id="6383" w:name="_Toc409908280"/>
      <w:bookmarkStart w:id="6384" w:name="_Toc409908528"/>
      <w:bookmarkStart w:id="6385" w:name="_Toc409908776"/>
      <w:bookmarkStart w:id="6386" w:name="_Toc410546023"/>
      <w:bookmarkStart w:id="6387" w:name="_Toc410546291"/>
      <w:bookmarkStart w:id="6388" w:name="_Toc410904493"/>
      <w:bookmarkStart w:id="6389" w:name="_Toc410905089"/>
      <w:bookmarkStart w:id="6390" w:name="_Toc410905794"/>
      <w:bookmarkStart w:id="6391" w:name="_Toc410906214"/>
      <w:bookmarkStart w:id="6392" w:name="_Toc410906821"/>
      <w:bookmarkStart w:id="6393" w:name="_Toc410906996"/>
      <w:bookmarkStart w:id="6394" w:name="_Toc410907269"/>
      <w:bookmarkStart w:id="6395" w:name="_Toc410907413"/>
      <w:bookmarkStart w:id="6396" w:name="_Toc410907686"/>
      <w:bookmarkStart w:id="6397" w:name="_Toc410907959"/>
      <w:bookmarkStart w:id="6398" w:name="_Toc410907707"/>
      <w:bookmarkStart w:id="6399" w:name="_Toc410907432"/>
      <w:bookmarkStart w:id="6400" w:name="_Toc410908351"/>
      <w:bookmarkStart w:id="6401" w:name="_Toc410908822"/>
      <w:bookmarkStart w:id="6402" w:name="_Toc410909095"/>
      <w:bookmarkStart w:id="6403" w:name="_Toc410909368"/>
      <w:bookmarkStart w:id="6404" w:name="_Toc410908148"/>
      <w:bookmarkStart w:id="6405" w:name="_Toc410910941"/>
      <w:bookmarkStart w:id="6406" w:name="_Toc410911214"/>
      <w:bookmarkStart w:id="6407" w:name="_Toc410911797"/>
      <w:bookmarkStart w:id="6408" w:name="_Toc410914711"/>
      <w:bookmarkStart w:id="6409" w:name="_Toc410915992"/>
      <w:bookmarkStart w:id="6410" w:name="_Toc410916571"/>
      <w:bookmarkStart w:id="6411" w:name="_Toc410917115"/>
      <w:bookmarkStart w:id="6412" w:name="_Toc409795577"/>
      <w:bookmarkStart w:id="6413" w:name="_Toc409796542"/>
      <w:bookmarkStart w:id="6414" w:name="_Toc409798690"/>
      <w:bookmarkStart w:id="6415" w:name="_Toc409798939"/>
      <w:bookmarkStart w:id="6416" w:name="_Toc409803333"/>
      <w:bookmarkStart w:id="6417" w:name="_Toc409805717"/>
      <w:bookmarkStart w:id="6418" w:name="_Toc409806093"/>
      <w:bookmarkStart w:id="6419" w:name="_Toc409806928"/>
      <w:bookmarkStart w:id="6420" w:name="_Toc409807495"/>
      <w:bookmarkStart w:id="6421" w:name="_Toc409808210"/>
      <w:bookmarkStart w:id="6422" w:name="_Toc409809031"/>
      <w:bookmarkStart w:id="6423" w:name="_Toc409810811"/>
      <w:bookmarkStart w:id="6424" w:name="_Toc409908281"/>
      <w:bookmarkStart w:id="6425" w:name="_Toc409908529"/>
      <w:bookmarkStart w:id="6426" w:name="_Toc409908777"/>
      <w:bookmarkStart w:id="6427" w:name="_Toc410546024"/>
      <w:bookmarkStart w:id="6428" w:name="_Toc410546292"/>
      <w:bookmarkStart w:id="6429" w:name="_Toc410904494"/>
      <w:bookmarkStart w:id="6430" w:name="_Toc410905090"/>
      <w:bookmarkStart w:id="6431" w:name="_Toc410905795"/>
      <w:bookmarkStart w:id="6432" w:name="_Toc410906215"/>
      <w:bookmarkStart w:id="6433" w:name="_Toc410906822"/>
      <w:bookmarkStart w:id="6434" w:name="_Toc410906997"/>
      <w:bookmarkStart w:id="6435" w:name="_Toc410907270"/>
      <w:bookmarkStart w:id="6436" w:name="_Toc410907414"/>
      <w:bookmarkStart w:id="6437" w:name="_Toc410907687"/>
      <w:bookmarkStart w:id="6438" w:name="_Toc410907960"/>
      <w:bookmarkStart w:id="6439" w:name="_Toc410907708"/>
      <w:bookmarkStart w:id="6440" w:name="_Toc410907433"/>
      <w:bookmarkStart w:id="6441" w:name="_Toc410908352"/>
      <w:bookmarkStart w:id="6442" w:name="_Toc410908823"/>
      <w:bookmarkStart w:id="6443" w:name="_Toc410909096"/>
      <w:bookmarkStart w:id="6444" w:name="_Toc410909369"/>
      <w:bookmarkStart w:id="6445" w:name="_Toc410908149"/>
      <w:bookmarkStart w:id="6446" w:name="_Toc410910942"/>
      <w:bookmarkStart w:id="6447" w:name="_Toc410911215"/>
      <w:bookmarkStart w:id="6448" w:name="_Toc410911798"/>
      <w:bookmarkStart w:id="6449" w:name="_Toc410914712"/>
      <w:bookmarkStart w:id="6450" w:name="_Toc410915993"/>
      <w:bookmarkStart w:id="6451" w:name="_Toc410916572"/>
      <w:bookmarkStart w:id="6452" w:name="_Toc410917116"/>
      <w:bookmarkStart w:id="6453" w:name="_Toc409795578"/>
      <w:bookmarkStart w:id="6454" w:name="_Toc409796543"/>
      <w:bookmarkStart w:id="6455" w:name="_Toc409798691"/>
      <w:bookmarkStart w:id="6456" w:name="_Toc409798940"/>
      <w:bookmarkStart w:id="6457" w:name="_Toc409803334"/>
      <w:bookmarkStart w:id="6458" w:name="_Toc409805718"/>
      <w:bookmarkStart w:id="6459" w:name="_Toc409806094"/>
      <w:bookmarkStart w:id="6460" w:name="_Toc409806929"/>
      <w:bookmarkStart w:id="6461" w:name="_Toc409807496"/>
      <w:bookmarkStart w:id="6462" w:name="_Toc409808211"/>
      <w:bookmarkStart w:id="6463" w:name="_Toc409809032"/>
      <w:bookmarkStart w:id="6464" w:name="_Toc409810812"/>
      <w:bookmarkStart w:id="6465" w:name="_Toc409908282"/>
      <w:bookmarkStart w:id="6466" w:name="_Toc409908530"/>
      <w:bookmarkStart w:id="6467" w:name="_Toc409908778"/>
      <w:bookmarkStart w:id="6468" w:name="_Toc410546025"/>
      <w:bookmarkStart w:id="6469" w:name="_Toc410546293"/>
      <w:bookmarkStart w:id="6470" w:name="_Toc410904495"/>
      <w:bookmarkStart w:id="6471" w:name="_Toc410905091"/>
      <w:bookmarkStart w:id="6472" w:name="_Toc410905796"/>
      <w:bookmarkStart w:id="6473" w:name="_Toc410906216"/>
      <w:bookmarkStart w:id="6474" w:name="_Toc410906823"/>
      <w:bookmarkStart w:id="6475" w:name="_Toc410906998"/>
      <w:bookmarkStart w:id="6476" w:name="_Toc410907271"/>
      <w:bookmarkStart w:id="6477" w:name="_Toc410907415"/>
      <w:bookmarkStart w:id="6478" w:name="_Toc410907688"/>
      <w:bookmarkStart w:id="6479" w:name="_Toc410907961"/>
      <w:bookmarkStart w:id="6480" w:name="_Toc410907709"/>
      <w:bookmarkStart w:id="6481" w:name="_Toc410907434"/>
      <w:bookmarkStart w:id="6482" w:name="_Toc410908353"/>
      <w:bookmarkStart w:id="6483" w:name="_Toc410908824"/>
      <w:bookmarkStart w:id="6484" w:name="_Toc410909097"/>
      <w:bookmarkStart w:id="6485" w:name="_Toc410909370"/>
      <w:bookmarkStart w:id="6486" w:name="_Toc410908150"/>
      <w:bookmarkStart w:id="6487" w:name="_Toc410910943"/>
      <w:bookmarkStart w:id="6488" w:name="_Toc410911216"/>
      <w:bookmarkStart w:id="6489" w:name="_Toc410911799"/>
      <w:bookmarkStart w:id="6490" w:name="_Toc410914713"/>
      <w:bookmarkStart w:id="6491" w:name="_Toc410915994"/>
      <w:bookmarkStart w:id="6492" w:name="_Toc410916573"/>
      <w:bookmarkStart w:id="6493" w:name="_Toc410917117"/>
      <w:bookmarkStart w:id="6494" w:name="_Toc409795579"/>
      <w:bookmarkStart w:id="6495" w:name="_Toc409796544"/>
      <w:bookmarkStart w:id="6496" w:name="_Toc409798692"/>
      <w:bookmarkStart w:id="6497" w:name="_Toc409798941"/>
      <w:bookmarkStart w:id="6498" w:name="_Toc409803335"/>
      <w:bookmarkStart w:id="6499" w:name="_Toc409805719"/>
      <w:bookmarkStart w:id="6500" w:name="_Toc409806095"/>
      <w:bookmarkStart w:id="6501" w:name="_Toc409806930"/>
      <w:bookmarkStart w:id="6502" w:name="_Toc409807497"/>
      <w:bookmarkStart w:id="6503" w:name="_Toc409808212"/>
      <w:bookmarkStart w:id="6504" w:name="_Toc409809033"/>
      <w:bookmarkStart w:id="6505" w:name="_Toc409810813"/>
      <w:bookmarkStart w:id="6506" w:name="_Toc409908283"/>
      <w:bookmarkStart w:id="6507" w:name="_Toc409908531"/>
      <w:bookmarkStart w:id="6508" w:name="_Toc409908779"/>
      <w:bookmarkStart w:id="6509" w:name="_Toc410546026"/>
      <w:bookmarkStart w:id="6510" w:name="_Toc410546294"/>
      <w:bookmarkStart w:id="6511" w:name="_Toc410904496"/>
      <w:bookmarkStart w:id="6512" w:name="_Toc410905092"/>
      <w:bookmarkStart w:id="6513" w:name="_Toc410905797"/>
      <w:bookmarkStart w:id="6514" w:name="_Toc410906217"/>
      <w:bookmarkStart w:id="6515" w:name="_Toc410906824"/>
      <w:bookmarkStart w:id="6516" w:name="_Toc410906999"/>
      <w:bookmarkStart w:id="6517" w:name="_Toc410907272"/>
      <w:bookmarkStart w:id="6518" w:name="_Toc410907416"/>
      <w:bookmarkStart w:id="6519" w:name="_Toc410907689"/>
      <w:bookmarkStart w:id="6520" w:name="_Toc410907962"/>
      <w:bookmarkStart w:id="6521" w:name="_Toc410907710"/>
      <w:bookmarkStart w:id="6522" w:name="_Toc410903241"/>
      <w:bookmarkStart w:id="6523" w:name="_Toc410907435"/>
      <w:bookmarkStart w:id="6524" w:name="_Toc410908354"/>
      <w:bookmarkStart w:id="6525" w:name="_Toc410908825"/>
      <w:bookmarkStart w:id="6526" w:name="_Toc410909098"/>
      <w:bookmarkStart w:id="6527" w:name="_Toc410909371"/>
      <w:bookmarkStart w:id="6528" w:name="_Toc410908151"/>
      <w:bookmarkStart w:id="6529" w:name="_Toc410910944"/>
      <w:bookmarkStart w:id="6530" w:name="_Toc410911217"/>
      <w:bookmarkStart w:id="6531" w:name="_Toc410911800"/>
      <w:bookmarkStart w:id="6532" w:name="_Toc410914714"/>
      <w:bookmarkStart w:id="6533" w:name="_Toc410915995"/>
      <w:bookmarkStart w:id="6534" w:name="_Toc410916574"/>
      <w:bookmarkStart w:id="6535" w:name="_Toc410917118"/>
      <w:bookmarkStart w:id="6536" w:name="_Toc442866870"/>
      <w:bookmarkStart w:id="6537" w:name="_Toc442873364"/>
      <w:bookmarkStart w:id="6538" w:name="_Toc442866871"/>
      <w:bookmarkStart w:id="6539" w:name="_Toc442873365"/>
      <w:bookmarkStart w:id="6540" w:name="_Toc442866872"/>
      <w:bookmarkStart w:id="6541" w:name="_Toc442873366"/>
      <w:bookmarkStart w:id="6542" w:name="_Toc442866873"/>
      <w:bookmarkStart w:id="6543" w:name="_Toc442873367"/>
      <w:bookmarkStart w:id="6544" w:name="_Toc442866874"/>
      <w:bookmarkStart w:id="6545" w:name="_Toc442873368"/>
      <w:bookmarkStart w:id="6546" w:name="_Toc442866876"/>
      <w:bookmarkStart w:id="6547" w:name="_Toc442873370"/>
      <w:bookmarkStart w:id="6548" w:name="_Toc442866877"/>
      <w:bookmarkStart w:id="6549" w:name="_Toc442873371"/>
      <w:bookmarkStart w:id="6550" w:name="_Toc409698716"/>
      <w:bookmarkStart w:id="6551" w:name="_Toc409702832"/>
      <w:bookmarkStart w:id="6552" w:name="_Toc409703419"/>
      <w:bookmarkStart w:id="6553" w:name="_Toc409703880"/>
      <w:bookmarkStart w:id="6554" w:name="_Toc409704123"/>
      <w:bookmarkStart w:id="6555" w:name="_Toc409705909"/>
      <w:bookmarkStart w:id="6556" w:name="_Toc409710147"/>
      <w:bookmarkStart w:id="6557" w:name="_Toc409711089"/>
      <w:bookmarkStart w:id="6558" w:name="_Toc409711583"/>
      <w:bookmarkStart w:id="6559" w:name="_Toc409710502"/>
      <w:bookmarkStart w:id="6560" w:name="_Toc409713340"/>
      <w:bookmarkStart w:id="6561" w:name="_Toc409715543"/>
      <w:bookmarkStart w:id="6562" w:name="_Toc409715867"/>
      <w:bookmarkStart w:id="6563" w:name="_Toc409716109"/>
      <w:bookmarkStart w:id="6564" w:name="_Toc409716371"/>
      <w:bookmarkStart w:id="6565" w:name="_Toc409716613"/>
      <w:bookmarkStart w:id="6566" w:name="_Toc409718345"/>
      <w:bookmarkStart w:id="6567" w:name="_Toc409719602"/>
      <w:bookmarkStart w:id="6568" w:name="_Toc409720177"/>
      <w:bookmarkStart w:id="6569" w:name="_Toc409720448"/>
      <w:bookmarkStart w:id="6570" w:name="_Toc409720691"/>
      <w:bookmarkStart w:id="6571" w:name="_Toc409720933"/>
      <w:bookmarkStart w:id="6572" w:name="_Toc409721778"/>
      <w:bookmarkStart w:id="6573" w:name="_Toc409724475"/>
      <w:bookmarkStart w:id="6574" w:name="_Toc409795583"/>
      <w:bookmarkStart w:id="6575" w:name="_Toc409796548"/>
      <w:bookmarkStart w:id="6576" w:name="_Toc409798696"/>
      <w:bookmarkStart w:id="6577" w:name="_Toc409798945"/>
      <w:bookmarkStart w:id="6578" w:name="_Toc409803339"/>
      <w:bookmarkStart w:id="6579" w:name="_Toc409805723"/>
      <w:bookmarkStart w:id="6580" w:name="_Toc409806099"/>
      <w:bookmarkStart w:id="6581" w:name="_Toc409806934"/>
      <w:bookmarkStart w:id="6582" w:name="_Toc409807501"/>
      <w:bookmarkStart w:id="6583" w:name="_Toc409808216"/>
      <w:bookmarkStart w:id="6584" w:name="_Toc409809037"/>
      <w:bookmarkStart w:id="6585" w:name="_Toc409810817"/>
      <w:bookmarkStart w:id="6586" w:name="_Toc409908287"/>
      <w:bookmarkStart w:id="6587" w:name="_Toc409908535"/>
      <w:bookmarkStart w:id="6588" w:name="_Toc409908783"/>
      <w:bookmarkStart w:id="6589" w:name="_Toc410546030"/>
      <w:bookmarkStart w:id="6590" w:name="_Toc410546298"/>
      <w:bookmarkStart w:id="6591" w:name="_Toc410904500"/>
      <w:bookmarkStart w:id="6592" w:name="_Toc410905096"/>
      <w:bookmarkStart w:id="6593" w:name="_Toc410905801"/>
      <w:bookmarkStart w:id="6594" w:name="_Toc410906221"/>
      <w:bookmarkStart w:id="6595" w:name="_Toc410906828"/>
      <w:bookmarkStart w:id="6596" w:name="_Toc410907003"/>
      <w:bookmarkStart w:id="6597" w:name="_Toc410907276"/>
      <w:bookmarkStart w:id="6598" w:name="_Toc410907420"/>
      <w:bookmarkStart w:id="6599" w:name="_Toc410907693"/>
      <w:bookmarkStart w:id="6600" w:name="_Toc410907966"/>
      <w:bookmarkStart w:id="6601" w:name="_Toc410907714"/>
      <w:bookmarkStart w:id="6602" w:name="_Toc410903245"/>
      <w:bookmarkStart w:id="6603" w:name="_Toc410907439"/>
      <w:bookmarkStart w:id="6604" w:name="_Toc410908358"/>
      <w:bookmarkStart w:id="6605" w:name="_Toc410908829"/>
      <w:bookmarkStart w:id="6606" w:name="_Toc410909102"/>
      <w:bookmarkStart w:id="6607" w:name="_Toc410909375"/>
      <w:bookmarkStart w:id="6608" w:name="_Toc410908155"/>
      <w:bookmarkStart w:id="6609" w:name="_Toc410910948"/>
      <w:bookmarkStart w:id="6610" w:name="_Toc410911221"/>
      <w:bookmarkStart w:id="6611" w:name="_Toc410911804"/>
      <w:bookmarkStart w:id="6612" w:name="_Toc410914718"/>
      <w:bookmarkStart w:id="6613" w:name="_Toc410915999"/>
      <w:bookmarkStart w:id="6614" w:name="_Toc410916578"/>
      <w:bookmarkStart w:id="6615" w:name="_Toc410917122"/>
      <w:bookmarkStart w:id="6616" w:name="_Toc270089292"/>
      <w:bookmarkStart w:id="6617" w:name="_Hlt308808348"/>
      <w:bookmarkStart w:id="6618" w:name="_Toc531173032"/>
      <w:bookmarkStart w:id="6619" w:name="_Toc442773407"/>
      <w:bookmarkStart w:id="6620" w:name="_Toc442773663"/>
      <w:bookmarkStart w:id="6621" w:name="_Toc442773918"/>
      <w:bookmarkStart w:id="6622" w:name="_Toc442782173"/>
      <w:bookmarkStart w:id="6623" w:name="_Toc442782439"/>
      <w:bookmarkStart w:id="6624" w:name="_Toc442782695"/>
      <w:bookmarkStart w:id="6625" w:name="_Toc442773408"/>
      <w:bookmarkStart w:id="6626" w:name="_Toc442773664"/>
      <w:bookmarkStart w:id="6627" w:name="_Toc442773919"/>
      <w:bookmarkStart w:id="6628" w:name="_Toc442782174"/>
      <w:bookmarkStart w:id="6629" w:name="_Toc442782440"/>
      <w:bookmarkStart w:id="6630" w:name="_Toc442782696"/>
      <w:bookmarkStart w:id="6631" w:name="_Toc442773409"/>
      <w:bookmarkStart w:id="6632" w:name="_Toc442773665"/>
      <w:bookmarkStart w:id="6633" w:name="_Toc442773920"/>
      <w:bookmarkStart w:id="6634" w:name="_Toc442782175"/>
      <w:bookmarkStart w:id="6635" w:name="_Toc442782441"/>
      <w:bookmarkStart w:id="6636" w:name="_Toc442782697"/>
      <w:bookmarkStart w:id="6637" w:name="_Toc442773410"/>
      <w:bookmarkStart w:id="6638" w:name="_Toc442773666"/>
      <w:bookmarkStart w:id="6639" w:name="_Toc442773921"/>
      <w:bookmarkStart w:id="6640" w:name="_Toc442782176"/>
      <w:bookmarkStart w:id="6641" w:name="_Toc442782442"/>
      <w:bookmarkStart w:id="6642" w:name="_Toc442782698"/>
      <w:bookmarkStart w:id="6643" w:name="_Toc442773411"/>
      <w:bookmarkStart w:id="6644" w:name="_Toc442773667"/>
      <w:bookmarkStart w:id="6645" w:name="_Toc442773922"/>
      <w:bookmarkStart w:id="6646" w:name="_Toc442782177"/>
      <w:bookmarkStart w:id="6647" w:name="_Toc442782443"/>
      <w:bookmarkStart w:id="6648" w:name="_Toc442782699"/>
      <w:bookmarkStart w:id="6649" w:name="_Toc442773412"/>
      <w:bookmarkStart w:id="6650" w:name="_Toc442773668"/>
      <w:bookmarkStart w:id="6651" w:name="_Toc442773923"/>
      <w:bookmarkStart w:id="6652" w:name="_Toc442782178"/>
      <w:bookmarkStart w:id="6653" w:name="_Toc442782444"/>
      <w:bookmarkStart w:id="6654" w:name="_Toc442782700"/>
      <w:bookmarkStart w:id="6655" w:name="_Toc442773413"/>
      <w:bookmarkStart w:id="6656" w:name="_Toc442773669"/>
      <w:bookmarkStart w:id="6657" w:name="_Toc442773924"/>
      <w:bookmarkStart w:id="6658" w:name="_Toc442782179"/>
      <w:bookmarkStart w:id="6659" w:name="_Toc442782445"/>
      <w:bookmarkStart w:id="6660" w:name="_Toc442782701"/>
      <w:bookmarkStart w:id="6661" w:name="_Toc442773414"/>
      <w:bookmarkStart w:id="6662" w:name="_Toc442773670"/>
      <w:bookmarkStart w:id="6663" w:name="_Toc442773925"/>
      <w:bookmarkStart w:id="6664" w:name="_Toc442782180"/>
      <w:bookmarkStart w:id="6665" w:name="_Toc442782446"/>
      <w:bookmarkStart w:id="6666" w:name="_Toc442782702"/>
      <w:bookmarkStart w:id="6667" w:name="_Toc442773415"/>
      <w:bookmarkStart w:id="6668" w:name="_Toc442773671"/>
      <w:bookmarkStart w:id="6669" w:name="_Toc442773926"/>
      <w:bookmarkStart w:id="6670" w:name="_Toc442782181"/>
      <w:bookmarkStart w:id="6671" w:name="_Toc442782447"/>
      <w:bookmarkStart w:id="6672" w:name="_Toc442782703"/>
      <w:bookmarkStart w:id="6673" w:name="_Toc442866889"/>
      <w:bookmarkStart w:id="6674" w:name="_Toc442873383"/>
      <w:bookmarkStart w:id="6675" w:name="_Toc442866890"/>
      <w:bookmarkStart w:id="6676" w:name="_Toc442873384"/>
      <w:bookmarkStart w:id="6677" w:name="_Toc442866891"/>
      <w:bookmarkStart w:id="6678" w:name="_Toc442873385"/>
      <w:bookmarkStart w:id="6679" w:name="_Toc442866892"/>
      <w:bookmarkStart w:id="6680" w:name="_Toc442873386"/>
      <w:bookmarkStart w:id="6681" w:name="_Toc442866893"/>
      <w:bookmarkStart w:id="6682" w:name="_Toc442873387"/>
      <w:bookmarkStart w:id="6683" w:name="_Toc442866894"/>
      <w:bookmarkStart w:id="6684" w:name="_Toc442873388"/>
      <w:bookmarkStart w:id="6685" w:name="_Toc442866895"/>
      <w:bookmarkStart w:id="6686" w:name="_Toc442873389"/>
      <w:bookmarkStart w:id="6687" w:name="_Toc442866896"/>
      <w:bookmarkStart w:id="6688" w:name="_Toc442873390"/>
      <w:bookmarkStart w:id="6689" w:name="_Hlt341629079"/>
      <w:bookmarkStart w:id="6690" w:name="_Hlt270631483"/>
      <w:bookmarkStart w:id="6691" w:name="_Hlt326311764"/>
      <w:bookmarkStart w:id="6692" w:name="_Toc25341645"/>
      <w:bookmarkStart w:id="6693" w:name="_Toc25343406"/>
      <w:bookmarkStart w:id="6694" w:name="_Toc25341646"/>
      <w:bookmarkStart w:id="6695" w:name="_Toc25343407"/>
      <w:bookmarkStart w:id="6696" w:name="_Toc25341652"/>
      <w:bookmarkStart w:id="6697" w:name="_Toc25343413"/>
      <w:bookmarkStart w:id="6698" w:name="_Toc25341655"/>
      <w:bookmarkStart w:id="6699" w:name="_Toc25343416"/>
      <w:bookmarkStart w:id="6700" w:name="_Toc25341656"/>
      <w:bookmarkStart w:id="6701" w:name="_Toc25343417"/>
      <w:bookmarkStart w:id="6702" w:name="_Toc25341666"/>
      <w:bookmarkStart w:id="6703" w:name="_Toc25343427"/>
      <w:bookmarkStart w:id="6704" w:name="_Toc25341676"/>
      <w:bookmarkStart w:id="6705" w:name="_Toc25343437"/>
      <w:bookmarkStart w:id="6706" w:name="_Toc25341677"/>
      <w:bookmarkStart w:id="6707" w:name="_Toc25343438"/>
      <w:bookmarkStart w:id="6708" w:name="_Toc25341689"/>
      <w:bookmarkStart w:id="6709" w:name="_Toc25343450"/>
      <w:bookmarkStart w:id="6710" w:name="_Toc25341690"/>
      <w:bookmarkStart w:id="6711" w:name="_Toc25343451"/>
      <w:bookmarkStart w:id="6712" w:name="_Toc25341694"/>
      <w:bookmarkStart w:id="6713" w:name="_Toc25343455"/>
      <w:bookmarkStart w:id="6714" w:name="_Toc25341695"/>
      <w:bookmarkStart w:id="6715" w:name="_Toc25343456"/>
      <w:bookmarkStart w:id="6716" w:name="_Toc25341696"/>
      <w:bookmarkStart w:id="6717" w:name="_Toc25343457"/>
      <w:bookmarkStart w:id="6718" w:name="_Toc25341697"/>
      <w:bookmarkStart w:id="6719" w:name="_Toc25343458"/>
      <w:bookmarkStart w:id="6720" w:name="_Toc25341700"/>
      <w:bookmarkStart w:id="6721" w:name="_Toc25343461"/>
      <w:bookmarkStart w:id="6722" w:name="_Toc25341701"/>
      <w:bookmarkStart w:id="6723" w:name="_Toc25343462"/>
      <w:bookmarkStart w:id="6724" w:name="_Toc25341711"/>
      <w:bookmarkStart w:id="6725" w:name="_Toc25343472"/>
      <w:bookmarkStart w:id="6726" w:name="_Toc25341719"/>
      <w:bookmarkStart w:id="6727" w:name="_Toc25343480"/>
      <w:bookmarkStart w:id="6728" w:name="_Toc25341722"/>
      <w:bookmarkStart w:id="6729" w:name="_Toc25343483"/>
      <w:bookmarkStart w:id="6730" w:name="_Toc25341727"/>
      <w:bookmarkStart w:id="6731" w:name="_Toc25343488"/>
      <w:bookmarkStart w:id="6732" w:name="_Toc25341733"/>
      <w:bookmarkStart w:id="6733" w:name="_Toc25343494"/>
      <w:bookmarkStart w:id="6734" w:name="_Toc25341750"/>
      <w:bookmarkStart w:id="6735" w:name="_Toc25343511"/>
      <w:bookmarkStart w:id="6736" w:name="_Toc25341751"/>
      <w:bookmarkStart w:id="6737" w:name="_Toc25343512"/>
      <w:bookmarkStart w:id="6738" w:name="_Toc25341753"/>
      <w:bookmarkStart w:id="6739" w:name="_Toc25343514"/>
      <w:bookmarkStart w:id="6740" w:name="_Toc25341757"/>
      <w:bookmarkStart w:id="6741" w:name="_Toc25343518"/>
      <w:bookmarkStart w:id="6742" w:name="_Toc25341768"/>
      <w:bookmarkStart w:id="6743" w:name="_Toc25343529"/>
      <w:bookmarkStart w:id="6744" w:name="_Toc25341769"/>
      <w:bookmarkStart w:id="6745" w:name="_Toc25343530"/>
      <w:bookmarkStart w:id="6746" w:name="_Toc25341774"/>
      <w:bookmarkStart w:id="6747" w:name="_Toc25343535"/>
      <w:bookmarkStart w:id="6748" w:name="_Toc25341775"/>
      <w:bookmarkStart w:id="6749" w:name="_Toc25343536"/>
      <w:bookmarkStart w:id="6750" w:name="_Toc25341777"/>
      <w:bookmarkStart w:id="6751" w:name="_Toc25343538"/>
      <w:bookmarkStart w:id="6752" w:name="_Toc25341778"/>
      <w:bookmarkStart w:id="6753" w:name="_Toc25343539"/>
      <w:bookmarkStart w:id="6754" w:name="_Toc25341779"/>
      <w:bookmarkStart w:id="6755" w:name="_Toc25343540"/>
      <w:bookmarkStart w:id="6756" w:name="_Toc25341791"/>
      <w:bookmarkStart w:id="6757" w:name="_Toc25343552"/>
      <w:bookmarkStart w:id="6758" w:name="_Toc25341806"/>
      <w:bookmarkStart w:id="6759" w:name="_Toc25343567"/>
      <w:bookmarkStart w:id="6760" w:name="_Toc25341825"/>
      <w:bookmarkStart w:id="6761" w:name="_Toc25343586"/>
      <w:bookmarkStart w:id="6762" w:name="_Toc25341828"/>
      <w:bookmarkStart w:id="6763" w:name="_Toc25343589"/>
      <w:bookmarkStart w:id="6764" w:name="_Toc25341847"/>
      <w:bookmarkStart w:id="6765" w:name="_Toc25343608"/>
      <w:bookmarkStart w:id="6766" w:name="_Toc25341849"/>
      <w:bookmarkStart w:id="6767" w:name="_Toc25343610"/>
      <w:bookmarkStart w:id="6768" w:name="_Toc25341850"/>
      <w:bookmarkStart w:id="6769" w:name="_Toc25343611"/>
      <w:bookmarkStart w:id="6770" w:name="_Toc25341851"/>
      <w:bookmarkStart w:id="6771" w:name="_Toc25343612"/>
      <w:bookmarkStart w:id="6772" w:name="_Toc25341852"/>
      <w:bookmarkStart w:id="6773" w:name="_Toc25343613"/>
      <w:bookmarkStart w:id="6774" w:name="_Toc25341853"/>
      <w:bookmarkStart w:id="6775" w:name="_Toc25343614"/>
      <w:bookmarkStart w:id="6776" w:name="_Toc25341859"/>
      <w:bookmarkStart w:id="6777" w:name="_Toc25343620"/>
      <w:bookmarkStart w:id="6778" w:name="_Toc25341880"/>
      <w:bookmarkStart w:id="6779" w:name="_Toc25343641"/>
      <w:bookmarkStart w:id="6780" w:name="_Toc25341896"/>
      <w:bookmarkStart w:id="6781" w:name="_Toc25343657"/>
      <w:bookmarkStart w:id="6782" w:name="_Toc25341903"/>
      <w:bookmarkStart w:id="6783" w:name="_Toc25343664"/>
      <w:bookmarkStart w:id="6784" w:name="_Toc25341904"/>
      <w:bookmarkStart w:id="6785" w:name="_Toc25343665"/>
      <w:bookmarkStart w:id="6786" w:name="_Toc25341910"/>
      <w:bookmarkStart w:id="6787" w:name="_Toc25343671"/>
      <w:bookmarkStart w:id="6788" w:name="_Toc531173045"/>
      <w:bookmarkStart w:id="6789" w:name="_Toc442773427"/>
      <w:bookmarkStart w:id="6790" w:name="_Toc442773683"/>
      <w:bookmarkStart w:id="6791" w:name="_Toc442773938"/>
      <w:bookmarkStart w:id="6792" w:name="_Toc442782193"/>
      <w:bookmarkStart w:id="6793" w:name="_Toc442782459"/>
      <w:bookmarkStart w:id="6794" w:name="_Toc442782715"/>
      <w:bookmarkStart w:id="6795" w:name="_Toc442773428"/>
      <w:bookmarkStart w:id="6796" w:name="_Toc442773684"/>
      <w:bookmarkStart w:id="6797" w:name="_Toc442773939"/>
      <w:bookmarkStart w:id="6798" w:name="_Toc442782194"/>
      <w:bookmarkStart w:id="6799" w:name="_Toc442782460"/>
      <w:bookmarkStart w:id="6800" w:name="_Toc442782716"/>
      <w:bookmarkStart w:id="6801" w:name="_Toc442773429"/>
      <w:bookmarkStart w:id="6802" w:name="_Toc442773685"/>
      <w:bookmarkStart w:id="6803" w:name="_Toc442773940"/>
      <w:bookmarkStart w:id="6804" w:name="_Toc442782195"/>
      <w:bookmarkStart w:id="6805" w:name="_Toc442782461"/>
      <w:bookmarkStart w:id="6806" w:name="_Toc442782717"/>
      <w:bookmarkStart w:id="6807" w:name="_Toc442773430"/>
      <w:bookmarkStart w:id="6808" w:name="_Toc442773686"/>
      <w:bookmarkStart w:id="6809" w:name="_Toc442773941"/>
      <w:bookmarkStart w:id="6810" w:name="_Toc442782196"/>
      <w:bookmarkStart w:id="6811" w:name="_Toc442782462"/>
      <w:bookmarkStart w:id="6812" w:name="_Toc442782718"/>
      <w:bookmarkStart w:id="6813" w:name="_Toc442773431"/>
      <w:bookmarkStart w:id="6814" w:name="_Toc442773687"/>
      <w:bookmarkStart w:id="6815" w:name="_Toc442773942"/>
      <w:bookmarkStart w:id="6816" w:name="_Toc442782197"/>
      <w:bookmarkStart w:id="6817" w:name="_Toc442782463"/>
      <w:bookmarkStart w:id="6818" w:name="_Toc442782719"/>
      <w:bookmarkStart w:id="6819" w:name="_Toc442773432"/>
      <w:bookmarkStart w:id="6820" w:name="_Toc442773688"/>
      <w:bookmarkStart w:id="6821" w:name="_Toc442773943"/>
      <w:bookmarkStart w:id="6822" w:name="_Toc442782198"/>
      <w:bookmarkStart w:id="6823" w:name="_Toc442782464"/>
      <w:bookmarkStart w:id="6824" w:name="_Toc442782720"/>
      <w:bookmarkStart w:id="6825" w:name="_Toc442773433"/>
      <w:bookmarkStart w:id="6826" w:name="_Toc442773689"/>
      <w:bookmarkStart w:id="6827" w:name="_Toc442773944"/>
      <w:bookmarkStart w:id="6828" w:name="_Toc442782199"/>
      <w:bookmarkStart w:id="6829" w:name="_Toc442782465"/>
      <w:bookmarkStart w:id="6830" w:name="_Toc442782721"/>
      <w:bookmarkStart w:id="6831" w:name="_Toc442773434"/>
      <w:bookmarkStart w:id="6832" w:name="_Toc442773690"/>
      <w:bookmarkStart w:id="6833" w:name="_Toc442773945"/>
      <w:bookmarkStart w:id="6834" w:name="_Toc442782200"/>
      <w:bookmarkStart w:id="6835" w:name="_Toc442782466"/>
      <w:bookmarkStart w:id="6836" w:name="_Toc442782722"/>
      <w:bookmarkStart w:id="6837" w:name="_Hlt299314450"/>
      <w:bookmarkStart w:id="6838" w:name="_Hlt309119668"/>
      <w:bookmarkStart w:id="6839" w:name="_Toc442773435"/>
      <w:bookmarkStart w:id="6840" w:name="_Toc442773691"/>
      <w:bookmarkStart w:id="6841" w:name="_Toc442773946"/>
      <w:bookmarkStart w:id="6842" w:name="_Toc442782201"/>
      <w:bookmarkStart w:id="6843" w:name="_Toc442782467"/>
      <w:bookmarkStart w:id="6844" w:name="_Toc442782723"/>
      <w:bookmarkStart w:id="6845" w:name="_Toc442866909"/>
      <w:bookmarkStart w:id="6846" w:name="_Toc442873403"/>
      <w:bookmarkStart w:id="6847" w:name="_Toc442866910"/>
      <w:bookmarkStart w:id="6848" w:name="_Toc442873404"/>
      <w:bookmarkStart w:id="6849" w:name="_Toc442866911"/>
      <w:bookmarkStart w:id="6850" w:name="_Toc442873405"/>
      <w:bookmarkStart w:id="6851" w:name="_Toc442866912"/>
      <w:bookmarkStart w:id="6852" w:name="_Toc442873406"/>
      <w:bookmarkStart w:id="6853" w:name="_Toc442866913"/>
      <w:bookmarkStart w:id="6854" w:name="_Toc442873407"/>
      <w:bookmarkStart w:id="6855" w:name="_Toc442866914"/>
      <w:bookmarkStart w:id="6856" w:name="_Toc442873408"/>
      <w:bookmarkStart w:id="6857" w:name="_Toc442866915"/>
      <w:bookmarkStart w:id="6858" w:name="_Toc442873409"/>
      <w:bookmarkStart w:id="6859" w:name="_Toc442866916"/>
      <w:bookmarkStart w:id="6860" w:name="_Toc442873410"/>
      <w:bookmarkStart w:id="6861" w:name="_Toc442866917"/>
      <w:bookmarkStart w:id="6862" w:name="_Toc442873411"/>
      <w:bookmarkStart w:id="6863" w:name="_Toc113011821"/>
      <w:bookmarkStart w:id="6864" w:name="_Toc408439856"/>
      <w:bookmarkStart w:id="6865" w:name="_Toc408446958"/>
      <w:bookmarkStart w:id="6866" w:name="_Toc408447222"/>
      <w:bookmarkStart w:id="6867" w:name="_Toc408776044"/>
      <w:bookmarkStart w:id="6868" w:name="_Toc408779239"/>
      <w:bookmarkStart w:id="6869" w:name="_Toc408780836"/>
      <w:bookmarkStart w:id="6870" w:name="_Toc408840899"/>
      <w:bookmarkStart w:id="6871" w:name="_Toc408842324"/>
      <w:bookmarkStart w:id="6872" w:name="_Toc282982320"/>
      <w:bookmarkStart w:id="6873" w:name="_Toc409088757"/>
      <w:bookmarkStart w:id="6874" w:name="_Toc409088951"/>
      <w:bookmarkStart w:id="6875" w:name="_Toc409089644"/>
      <w:bookmarkStart w:id="6876" w:name="_Toc409090076"/>
      <w:bookmarkStart w:id="6877" w:name="_Toc409090531"/>
      <w:bookmarkStart w:id="6878" w:name="_Toc409113324"/>
      <w:bookmarkStart w:id="6879" w:name="_Toc409174106"/>
      <w:bookmarkStart w:id="6880" w:name="_Toc409174800"/>
      <w:bookmarkStart w:id="6881" w:name="_Toc409189201"/>
      <w:bookmarkStart w:id="6882" w:name="_Toc283058635"/>
      <w:bookmarkStart w:id="6883" w:name="_Toc409204425"/>
      <w:bookmarkStart w:id="6884" w:name="_Toc409807548"/>
      <w:bookmarkStart w:id="6885" w:name="_Toc283764465"/>
      <w:bookmarkStart w:id="6886" w:name="_Toc409908830"/>
      <w:bookmarkStart w:id="6887" w:name="_Toc409474825"/>
      <w:bookmarkStart w:id="6888" w:name="_Toc409528534"/>
      <w:bookmarkStart w:id="6889" w:name="_Ref409615650"/>
      <w:bookmarkStart w:id="6890" w:name="_Toc409630238"/>
      <w:bookmarkStart w:id="6891" w:name="_Ref409640375"/>
      <w:bookmarkStart w:id="6892" w:name="_Toc409703683"/>
      <w:bookmarkStart w:id="6893" w:name="_Ref409715163"/>
      <w:bookmarkStart w:id="6894" w:name="_Toc409711847"/>
      <w:bookmarkStart w:id="6895" w:name="_Toc409715590"/>
      <w:bookmarkStart w:id="6896" w:name="_Toc409721583"/>
      <w:bookmarkStart w:id="6897" w:name="_Toc409720738"/>
      <w:bookmarkStart w:id="6898" w:name="_Toc409721825"/>
      <w:bookmarkStart w:id="6899" w:name="_Toc409812238"/>
      <w:bookmarkStart w:id="6900" w:name="_Ref410729389"/>
      <w:bookmarkStart w:id="6901" w:name="_Toc410902971"/>
      <w:bookmarkStart w:id="6902" w:name="_Toc410907988"/>
      <w:bookmarkStart w:id="6903" w:name="_Toc410908214"/>
      <w:bookmarkStart w:id="6904" w:name="_Toc410910970"/>
      <w:bookmarkStart w:id="6905" w:name="_Toc410911243"/>
      <w:bookmarkStart w:id="6906" w:name="_Toc410920335"/>
      <w:bookmarkStart w:id="6907" w:name="_Toc411279975"/>
      <w:bookmarkStart w:id="6908" w:name="_Toc411626701"/>
      <w:bookmarkStart w:id="6909" w:name="_Toc411632244"/>
      <w:bookmarkStart w:id="6910" w:name="_Toc411882153"/>
      <w:bookmarkStart w:id="6911" w:name="_Toc411941163"/>
      <w:bookmarkStart w:id="6912" w:name="_Toc285801611"/>
      <w:bookmarkStart w:id="6913" w:name="_Toc411949638"/>
      <w:bookmarkStart w:id="6914" w:name="_Ref412108844"/>
      <w:bookmarkStart w:id="6915" w:name="_Toc412111278"/>
      <w:bookmarkStart w:id="6916" w:name="_Toc285977882"/>
      <w:bookmarkStart w:id="6917" w:name="_Toc412128045"/>
      <w:bookmarkStart w:id="6918" w:name="_Toc286000010"/>
      <w:bookmarkStart w:id="6919" w:name="_Toc412218493"/>
      <w:bookmarkStart w:id="6920" w:name="_Toc412543779"/>
      <w:bookmarkStart w:id="6921" w:name="_Toc412551524"/>
      <w:bookmarkStart w:id="6922" w:name="_Toc410907989"/>
      <w:bookmarkStart w:id="6923" w:name="_Toc410908215"/>
      <w:bookmarkStart w:id="6924" w:name="_Toc410910971"/>
      <w:bookmarkStart w:id="6925" w:name="_Toc410911244"/>
      <w:bookmarkStart w:id="6926" w:name="_Toc410920336"/>
      <w:bookmarkStart w:id="6927" w:name="_Toc410916873"/>
      <w:bookmarkStart w:id="6928" w:name="_Toc411279976"/>
      <w:bookmarkStart w:id="6929" w:name="_Toc411626702"/>
      <w:bookmarkStart w:id="6930" w:name="_Toc411632245"/>
      <w:bookmarkStart w:id="6931" w:name="_Toc411882154"/>
      <w:bookmarkStart w:id="6932" w:name="_Toc411941164"/>
      <w:bookmarkStart w:id="6933" w:name="_Toc285801612"/>
      <w:bookmarkStart w:id="6934" w:name="_Toc411949639"/>
      <w:bookmarkStart w:id="6935" w:name="_Toc412111279"/>
      <w:bookmarkStart w:id="6936" w:name="_Toc285977883"/>
      <w:bookmarkStart w:id="6937" w:name="_Toc412128046"/>
      <w:bookmarkStart w:id="6938" w:name="_Toc286000011"/>
      <w:bookmarkStart w:id="6939" w:name="_Toc412218494"/>
      <w:bookmarkStart w:id="6940" w:name="_Toc412543780"/>
      <w:bookmarkStart w:id="6941" w:name="_Toc412551525"/>
      <w:bookmarkStart w:id="6942" w:name="_Toc412760395"/>
      <w:bookmarkStart w:id="6943" w:name="_Toc453143326"/>
      <w:bookmarkStart w:id="6944" w:name="_Ref523162564"/>
      <w:bookmarkStart w:id="6945" w:name="_Toc5978443"/>
      <w:bookmarkStart w:id="6946" w:name="_Ref407269216"/>
      <w:bookmarkStart w:id="6947" w:name="_Toc407284696"/>
      <w:bookmarkStart w:id="6948" w:name="_Toc407291424"/>
      <w:bookmarkStart w:id="6949" w:name="_Toc407300224"/>
      <w:bookmarkStart w:id="6950" w:name="_Toc407296774"/>
      <w:bookmarkStart w:id="6951" w:name="_Ref407392396"/>
      <w:bookmarkStart w:id="6952" w:name="_Toc407714637"/>
      <w:bookmarkStart w:id="6953" w:name="_Toc407716802"/>
      <w:bookmarkStart w:id="6954" w:name="_Toc407723054"/>
      <w:bookmarkStart w:id="6955" w:name="_Toc407720484"/>
      <w:bookmarkStart w:id="6956" w:name="_Toc407992714"/>
      <w:bookmarkStart w:id="6957" w:name="_Toc407999142"/>
      <w:bookmarkStart w:id="6958" w:name="_Toc408003382"/>
      <w:bookmarkStart w:id="6959" w:name="_Toc408003625"/>
      <w:bookmarkStart w:id="6960" w:name="_Toc408004381"/>
      <w:bookmarkStart w:id="6961" w:name="_Toc408161622"/>
      <w:bookmarkStart w:id="6962" w:name="_Toc407284699"/>
      <w:bookmarkStart w:id="6963" w:name="_Toc407291427"/>
      <w:bookmarkStart w:id="6964" w:name="_Toc407300227"/>
      <w:bookmarkStart w:id="6965" w:name="_Toc407296777"/>
      <w:bookmarkStart w:id="6966" w:name="_Ref263414814"/>
      <w:bookmarkStart w:id="6967" w:name="_Toc368984282"/>
      <w:bookmarkStart w:id="6968" w:name="_Toc407284788"/>
      <w:bookmarkStart w:id="6969" w:name="_Toc407291516"/>
      <w:bookmarkStart w:id="6970" w:name="_Toc407300316"/>
      <w:bookmarkStart w:id="6971" w:name="_Toc407296866"/>
      <w:bookmarkEnd w:id="5771"/>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r w:rsidRPr="00575698">
        <w:t>Требования к протоколам</w:t>
      </w:r>
      <w:r w:rsidR="007948FF" w:rsidRPr="00575698">
        <w:t xml:space="preserve"> и разъяснениям протоколов</w:t>
      </w:r>
      <w:bookmarkEnd w:id="6863"/>
    </w:p>
    <w:p w14:paraId="5A1A0926" w14:textId="77777777" w:rsidR="001D035B" w:rsidRPr="00575698" w:rsidRDefault="00C61D2E" w:rsidP="00634ABE">
      <w:pPr>
        <w:pStyle w:val="4"/>
        <w:numPr>
          <w:ilvl w:val="2"/>
          <w:numId w:val="19"/>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33DDE82C" w14:textId="77777777" w:rsidR="00C61D2E" w:rsidRPr="00575698" w:rsidRDefault="00C61D2E" w:rsidP="00634ABE">
      <w:pPr>
        <w:pStyle w:val="4"/>
        <w:numPr>
          <w:ilvl w:val="2"/>
          <w:numId w:val="19"/>
        </w:numPr>
      </w:pPr>
      <w:bookmarkStart w:id="6972"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72"/>
    </w:p>
    <w:p w14:paraId="6320B301" w14:textId="77777777" w:rsidR="00C61D2E" w:rsidRPr="00575698" w:rsidRDefault="00C61D2E" w:rsidP="00634ABE">
      <w:pPr>
        <w:pStyle w:val="5"/>
        <w:numPr>
          <w:ilvl w:val="3"/>
          <w:numId w:val="19"/>
        </w:numPr>
      </w:pPr>
      <w:bookmarkStart w:id="6973" w:name="_Ref20222041"/>
      <w:r w:rsidRPr="00575698">
        <w:t>наименование закупки;</w:t>
      </w:r>
      <w:bookmarkEnd w:id="6973"/>
    </w:p>
    <w:p w14:paraId="78801117" w14:textId="77777777" w:rsidR="00C61D2E" w:rsidRPr="00575698" w:rsidRDefault="00C61D2E" w:rsidP="00634ABE">
      <w:pPr>
        <w:pStyle w:val="5"/>
        <w:numPr>
          <w:ilvl w:val="3"/>
          <w:numId w:val="19"/>
        </w:numPr>
      </w:pPr>
      <w:r w:rsidRPr="00575698">
        <w:t>номер закупки (при наличии);</w:t>
      </w:r>
    </w:p>
    <w:p w14:paraId="641C967D" w14:textId="77777777" w:rsidR="00C61D2E" w:rsidRPr="00575698" w:rsidRDefault="00C61D2E" w:rsidP="00634ABE">
      <w:pPr>
        <w:pStyle w:val="5"/>
        <w:numPr>
          <w:ilvl w:val="3"/>
          <w:numId w:val="19"/>
        </w:numPr>
      </w:pPr>
      <w:bookmarkStart w:id="6974" w:name="_Ref20228598"/>
      <w:r w:rsidRPr="00575698">
        <w:t>дата подписания протокола;</w:t>
      </w:r>
      <w:bookmarkEnd w:id="6974"/>
    </w:p>
    <w:p w14:paraId="37C6326C" w14:textId="77777777" w:rsidR="00C61D2E" w:rsidRPr="00575698" w:rsidRDefault="00C61D2E" w:rsidP="00634ABE">
      <w:pPr>
        <w:pStyle w:val="5"/>
        <w:numPr>
          <w:ilvl w:val="3"/>
          <w:numId w:val="19"/>
        </w:numPr>
      </w:pPr>
      <w:bookmarkStart w:id="6975" w:name="_Ref25064199"/>
      <w:r w:rsidRPr="00575698">
        <w:t>сведения об НМЦ;</w:t>
      </w:r>
      <w:bookmarkEnd w:id="6975"/>
    </w:p>
    <w:p w14:paraId="49891A1F" w14:textId="77777777" w:rsidR="00591D10" w:rsidRPr="00575698" w:rsidRDefault="00B004DD" w:rsidP="00634ABE">
      <w:pPr>
        <w:pStyle w:val="5"/>
        <w:numPr>
          <w:ilvl w:val="3"/>
          <w:numId w:val="19"/>
        </w:numPr>
      </w:pPr>
      <w:r w:rsidRPr="00575698">
        <w:t>св</w:t>
      </w:r>
      <w:r w:rsidR="008E4484" w:rsidRPr="00575698">
        <w:t>едения об объеме закупаемой продукции, сроке исполнения договора;</w:t>
      </w:r>
    </w:p>
    <w:p w14:paraId="2BBBFCA4" w14:textId="77777777" w:rsidR="00C61D2E" w:rsidRPr="00575698" w:rsidRDefault="00C61D2E" w:rsidP="00634ABE">
      <w:pPr>
        <w:pStyle w:val="5"/>
        <w:numPr>
          <w:ilvl w:val="3"/>
          <w:numId w:val="19"/>
        </w:numPr>
      </w:pPr>
      <w:bookmarkStart w:id="6976"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76"/>
    </w:p>
    <w:p w14:paraId="65D7F033" w14:textId="77777777" w:rsidR="00C61D2E" w:rsidRPr="00575698" w:rsidRDefault="00C61D2E" w:rsidP="00634ABE">
      <w:pPr>
        <w:pStyle w:val="5"/>
        <w:numPr>
          <w:ilvl w:val="3"/>
          <w:numId w:val="19"/>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2826BF74" w14:textId="77777777" w:rsidR="00C61D2E" w:rsidRPr="00575698" w:rsidRDefault="00C61D2E" w:rsidP="00634ABE">
      <w:pPr>
        <w:pStyle w:val="5"/>
        <w:numPr>
          <w:ilvl w:val="3"/>
          <w:numId w:val="19"/>
        </w:numPr>
      </w:pPr>
      <w:r w:rsidRPr="00575698">
        <w:t>результаты голосования членов ЗК, принявших участие в голосовании;</w:t>
      </w:r>
    </w:p>
    <w:p w14:paraId="718B8055" w14:textId="77777777" w:rsidR="00C61D2E" w:rsidRPr="00575698" w:rsidRDefault="00C61D2E" w:rsidP="00634ABE">
      <w:pPr>
        <w:pStyle w:val="5"/>
        <w:numPr>
          <w:ilvl w:val="3"/>
          <w:numId w:val="19"/>
        </w:numPr>
      </w:pPr>
      <w:bookmarkStart w:id="6977" w:name="_Ref20222048"/>
      <w:r w:rsidRPr="00575698">
        <w:t>иные сведения, которые ЗК сочтет нужным указать.</w:t>
      </w:r>
      <w:bookmarkEnd w:id="6977"/>
    </w:p>
    <w:p w14:paraId="0FC729C1" w14:textId="77777777" w:rsidR="002C3EE4" w:rsidRPr="00575698" w:rsidRDefault="002C3EE4" w:rsidP="00634ABE">
      <w:pPr>
        <w:pStyle w:val="4"/>
        <w:numPr>
          <w:ilvl w:val="2"/>
          <w:numId w:val="19"/>
        </w:numPr>
      </w:pPr>
      <w:bookmarkStart w:id="6978"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вносится следующая информация:</w:t>
      </w:r>
      <w:bookmarkEnd w:id="6978"/>
    </w:p>
    <w:p w14:paraId="669981BD" w14:textId="77777777" w:rsidR="002C3EE4" w:rsidRPr="00575698" w:rsidRDefault="002C3EE4" w:rsidP="00634ABE">
      <w:pPr>
        <w:pStyle w:val="5"/>
        <w:numPr>
          <w:ilvl w:val="3"/>
          <w:numId w:val="19"/>
        </w:numPr>
      </w:pPr>
      <w:r w:rsidRPr="00575698">
        <w:t>дата и время проведения процедуры рассмотрения заявок / первых частей заявок;</w:t>
      </w:r>
    </w:p>
    <w:p w14:paraId="2A132B71" w14:textId="77777777" w:rsidR="002C3EE4" w:rsidRPr="00575698" w:rsidRDefault="002C3EE4" w:rsidP="00634ABE">
      <w:pPr>
        <w:pStyle w:val="5"/>
        <w:numPr>
          <w:ilvl w:val="3"/>
          <w:numId w:val="19"/>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3C766A96"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заявки/первые части заявки которых были рассмотрены;</w:t>
      </w:r>
    </w:p>
    <w:p w14:paraId="25E3E2D9" w14:textId="77777777" w:rsidR="002C3EE4" w:rsidRPr="00575698" w:rsidRDefault="002C3EE4" w:rsidP="00634ABE">
      <w:pPr>
        <w:pStyle w:val="5"/>
        <w:numPr>
          <w:ilvl w:val="3"/>
          <w:numId w:val="19"/>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328256F4" w14:textId="77777777" w:rsidR="002C3EE4" w:rsidRPr="00575698" w:rsidRDefault="002C3EE4" w:rsidP="00634ABE">
      <w:pPr>
        <w:pStyle w:val="5"/>
        <w:numPr>
          <w:ilvl w:val="3"/>
          <w:numId w:val="19"/>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233FEB">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233FEB">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233FEB">
        <w:t>8.5.2</w:t>
      </w:r>
      <w:r w:rsidR="004C7BDB" w:rsidRPr="00951A70">
        <w:fldChar w:fldCharType="end"/>
      </w:r>
      <w:r w:rsidR="004C7BDB" w:rsidRPr="00575698">
        <w:t xml:space="preserve"> Положения)</w:t>
      </w:r>
      <w:r w:rsidRPr="00575698">
        <w:t>);</w:t>
      </w:r>
    </w:p>
    <w:p w14:paraId="4D4EAA5A" w14:textId="77777777" w:rsidR="002C3EE4" w:rsidRPr="00575698" w:rsidRDefault="002C3EE4"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233FEB">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233FEB">
        <w:t>11.8.7</w:t>
      </w:r>
      <w:r w:rsidRPr="00951A70">
        <w:fldChar w:fldCharType="end"/>
      </w:r>
      <w:r w:rsidRPr="00575698">
        <w:t xml:space="preserve"> Положения решение.</w:t>
      </w:r>
      <w:r w:rsidR="004C7BDB" w:rsidRPr="00575698">
        <w:t xml:space="preserve"> </w:t>
      </w:r>
    </w:p>
    <w:p w14:paraId="5DEA251F" w14:textId="77777777" w:rsidR="002C3EE4" w:rsidRPr="00575698" w:rsidRDefault="002C3EE4" w:rsidP="00634ABE">
      <w:pPr>
        <w:pStyle w:val="4"/>
        <w:numPr>
          <w:ilvl w:val="2"/>
          <w:numId w:val="19"/>
        </w:numPr>
      </w:pPr>
      <w:bookmarkStart w:id="6979"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вносится следующая информация:</w:t>
      </w:r>
      <w:bookmarkEnd w:id="6979"/>
    </w:p>
    <w:p w14:paraId="7A9EFBB6" w14:textId="77777777" w:rsidR="002C3EE4" w:rsidRPr="00575698" w:rsidRDefault="002C3EE4" w:rsidP="00634ABE">
      <w:pPr>
        <w:pStyle w:val="5"/>
        <w:numPr>
          <w:ilvl w:val="3"/>
          <w:numId w:val="19"/>
        </w:numPr>
      </w:pPr>
      <w:bookmarkStart w:id="6980" w:name="_Ref25062914"/>
      <w:r w:rsidRPr="00575698">
        <w:t>дата проведения процедуры рассмотрения вторых частей заявок;</w:t>
      </w:r>
      <w:bookmarkEnd w:id="6980"/>
    </w:p>
    <w:p w14:paraId="402B7312" w14:textId="77777777" w:rsidR="002C3EE4" w:rsidRPr="00575698" w:rsidRDefault="002C3EE4" w:rsidP="00634ABE">
      <w:pPr>
        <w:pStyle w:val="5"/>
        <w:numPr>
          <w:ilvl w:val="3"/>
          <w:numId w:val="19"/>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5DEA606A"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вторые части заявки которых были рассмотрены;</w:t>
      </w:r>
    </w:p>
    <w:p w14:paraId="0381AB69" w14:textId="77777777" w:rsidR="002C3EE4" w:rsidRPr="00575698" w:rsidRDefault="002C3EE4" w:rsidP="00634ABE">
      <w:pPr>
        <w:pStyle w:val="5"/>
        <w:numPr>
          <w:ilvl w:val="3"/>
          <w:numId w:val="19"/>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20999A03" w14:textId="77777777" w:rsidR="002C3EE4" w:rsidRPr="00575698" w:rsidRDefault="002C3EE4" w:rsidP="00634ABE">
      <w:pPr>
        <w:pStyle w:val="5"/>
        <w:numPr>
          <w:ilvl w:val="3"/>
          <w:numId w:val="19"/>
        </w:numPr>
      </w:pPr>
      <w:bookmarkStart w:id="6981"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233FEB">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233FEB">
        <w:t>11.8.7</w:t>
      </w:r>
      <w:r w:rsidRPr="00951A70">
        <w:fldChar w:fldCharType="end"/>
      </w:r>
      <w:r w:rsidRPr="00575698">
        <w:t xml:space="preserve"> Положения решение.</w:t>
      </w:r>
      <w:bookmarkEnd w:id="6981"/>
    </w:p>
    <w:p w14:paraId="3FB627C7" w14:textId="77777777" w:rsidR="004C7BDB" w:rsidRPr="00575698" w:rsidRDefault="004C7BDB" w:rsidP="00634ABE">
      <w:pPr>
        <w:pStyle w:val="4"/>
        <w:numPr>
          <w:ilvl w:val="2"/>
          <w:numId w:val="19"/>
        </w:numPr>
      </w:pPr>
      <w:bookmarkStart w:id="6982"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233FEB">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233FEB">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233FEB">
        <w:t>12.13.6</w:t>
      </w:r>
      <w:r w:rsidR="00695BBF" w:rsidRPr="00951A70">
        <w:fldChar w:fldCharType="end"/>
      </w:r>
      <w:r w:rsidRPr="00575698">
        <w:t xml:space="preserve"> Положения).</w:t>
      </w:r>
    </w:p>
    <w:p w14:paraId="4A20CA18" w14:textId="77777777" w:rsidR="002C3EE4" w:rsidRPr="00575698" w:rsidRDefault="002C3EE4" w:rsidP="00634ABE">
      <w:pPr>
        <w:pStyle w:val="4"/>
        <w:numPr>
          <w:ilvl w:val="2"/>
          <w:numId w:val="19"/>
        </w:numPr>
      </w:pPr>
      <w:bookmarkStart w:id="6983"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вносится следующая информация:</w:t>
      </w:r>
      <w:bookmarkEnd w:id="6982"/>
      <w:bookmarkEnd w:id="6983"/>
    </w:p>
    <w:p w14:paraId="66F5DB86" w14:textId="77777777" w:rsidR="0022211B" w:rsidRPr="00575698" w:rsidRDefault="0022211B" w:rsidP="00634ABE">
      <w:pPr>
        <w:pStyle w:val="5"/>
        <w:numPr>
          <w:ilvl w:val="3"/>
          <w:numId w:val="19"/>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00F39799" w14:textId="77777777" w:rsidR="004C7BDB" w:rsidRPr="00575698" w:rsidRDefault="004C7BDB" w:rsidP="00634ABE">
      <w:pPr>
        <w:pStyle w:val="5"/>
        <w:numPr>
          <w:ilvl w:val="3"/>
          <w:numId w:val="19"/>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C0B7BFC" w14:textId="77777777" w:rsidR="004C7BDB" w:rsidRPr="00575698" w:rsidRDefault="004C7BDB" w:rsidP="00634ABE">
      <w:pPr>
        <w:pStyle w:val="5"/>
        <w:numPr>
          <w:ilvl w:val="3"/>
          <w:numId w:val="19"/>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7FA03D3F" w14:textId="77777777" w:rsidR="004C7BDB" w:rsidRPr="00575698" w:rsidRDefault="004C7BDB" w:rsidP="00634ABE">
      <w:pPr>
        <w:pStyle w:val="5"/>
        <w:numPr>
          <w:ilvl w:val="3"/>
          <w:numId w:val="19"/>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415AA943" w14:textId="77777777" w:rsidR="0022211B" w:rsidRPr="00575698" w:rsidRDefault="0022211B" w:rsidP="00634ABE">
      <w:pPr>
        <w:pStyle w:val="5"/>
        <w:numPr>
          <w:ilvl w:val="3"/>
          <w:numId w:val="19"/>
        </w:numPr>
      </w:pPr>
      <w:r w:rsidRPr="00575698">
        <w:t>количество поданных заявок, а также дата и время регистрации (открытия доступа) каждой такой заявки;</w:t>
      </w:r>
    </w:p>
    <w:p w14:paraId="4E1C4BE0" w14:textId="77777777" w:rsidR="004C7BDB" w:rsidRPr="00575698" w:rsidRDefault="004C7BDB" w:rsidP="00634ABE">
      <w:pPr>
        <w:pStyle w:val="5"/>
        <w:numPr>
          <w:ilvl w:val="3"/>
          <w:numId w:val="19"/>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E97B6BA" w14:textId="77777777" w:rsidR="0022211B" w:rsidRPr="00575698" w:rsidRDefault="0022211B" w:rsidP="00634ABE">
      <w:pPr>
        <w:pStyle w:val="5"/>
        <w:numPr>
          <w:ilvl w:val="3"/>
          <w:numId w:val="19"/>
        </w:numPr>
      </w:pPr>
      <w:r w:rsidRPr="00575698">
        <w:t>в случае проведения переторжки – окончательные цены заявок по результатам переторжки;</w:t>
      </w:r>
    </w:p>
    <w:p w14:paraId="0D49DC0F" w14:textId="77777777" w:rsidR="004C7BDB" w:rsidRPr="00575698" w:rsidRDefault="004C7BDB" w:rsidP="00634ABE">
      <w:pPr>
        <w:pStyle w:val="5"/>
        <w:numPr>
          <w:ilvl w:val="3"/>
          <w:numId w:val="19"/>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233FEB">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233FEB">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658BE0CC" w14:textId="77777777" w:rsidR="004C7BDB" w:rsidRPr="00575698" w:rsidRDefault="004C7BDB" w:rsidP="00634ABE">
      <w:pPr>
        <w:pStyle w:val="5"/>
        <w:numPr>
          <w:ilvl w:val="3"/>
          <w:numId w:val="19"/>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423BD889"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0CEEE53A" w14:textId="77777777" w:rsidR="004C7BDB" w:rsidRPr="00575698" w:rsidRDefault="004C7BDB" w:rsidP="00634ABE">
      <w:pPr>
        <w:pStyle w:val="5"/>
        <w:numPr>
          <w:ilvl w:val="3"/>
          <w:numId w:val="19"/>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43DC934C" w14:textId="77777777" w:rsidR="004C7BDB" w:rsidRPr="00575698" w:rsidRDefault="004C7BDB" w:rsidP="00634ABE">
      <w:pPr>
        <w:pStyle w:val="5"/>
        <w:numPr>
          <w:ilvl w:val="3"/>
          <w:numId w:val="19"/>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000BB16A" w14:textId="77777777" w:rsidR="004C7BDB" w:rsidRPr="00575698" w:rsidRDefault="004C7BDB" w:rsidP="00634ABE">
      <w:pPr>
        <w:pStyle w:val="5"/>
        <w:numPr>
          <w:ilvl w:val="3"/>
          <w:numId w:val="19"/>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BA1EB13" w14:textId="77777777" w:rsidR="004C7BDB" w:rsidRPr="00575698" w:rsidRDefault="004C7BDB" w:rsidP="00634ABE">
      <w:pPr>
        <w:pStyle w:val="5"/>
        <w:numPr>
          <w:ilvl w:val="3"/>
          <w:numId w:val="19"/>
        </w:numPr>
      </w:pPr>
      <w:r w:rsidRPr="00575698">
        <w:t>сведения об объеме и о цене закупаемой продукции, сроке исполнения договора;</w:t>
      </w:r>
    </w:p>
    <w:p w14:paraId="6DC42140" w14:textId="77777777" w:rsidR="0022211B" w:rsidRPr="00575698" w:rsidRDefault="0022211B"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решение, принятое ЗК в порядке</w:t>
      </w:r>
      <w:r w:rsidR="007B18D9">
        <w:t xml:space="preserve"> п. </w:t>
      </w:r>
      <w:r w:rsidRPr="00951A70">
        <w:fldChar w:fldCharType="begin"/>
      </w:r>
      <w:r w:rsidRPr="00575698">
        <w:instrText xml:space="preserve"> REF _Ref410387696 \r \h  \* MERGEFORMAT </w:instrText>
      </w:r>
      <w:r w:rsidRPr="00951A70">
        <w:fldChar w:fldCharType="separate"/>
      </w:r>
      <w:r w:rsidR="00233FEB">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233FEB">
        <w:t>11.8.7</w:t>
      </w:r>
      <w:r w:rsidRPr="00951A70">
        <w:fldChar w:fldCharType="end"/>
      </w:r>
      <w:r w:rsidRPr="00575698">
        <w:t xml:space="preserve"> Положения.</w:t>
      </w:r>
    </w:p>
    <w:p w14:paraId="183C8A91" w14:textId="77777777" w:rsidR="00B3645E" w:rsidRPr="00575698" w:rsidRDefault="00B3645E" w:rsidP="00634ABE">
      <w:pPr>
        <w:pStyle w:val="4"/>
        <w:numPr>
          <w:ilvl w:val="2"/>
          <w:numId w:val="19"/>
        </w:numPr>
      </w:pPr>
      <w:bookmarkStart w:id="6984"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233FEB">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233FEB">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233FEB">
        <w:t>12.13.2(9)</w:t>
      </w:r>
      <w:r w:rsidR="004C7BDB" w:rsidRPr="00951A70">
        <w:fldChar w:fldCharType="end"/>
      </w:r>
      <w:r w:rsidRPr="00575698">
        <w:t xml:space="preserve"> Положения, вносится следующая информация:</w:t>
      </w:r>
      <w:bookmarkEnd w:id="6984"/>
    </w:p>
    <w:p w14:paraId="659C88F5" w14:textId="77777777" w:rsidR="00B3645E" w:rsidRPr="00575698" w:rsidRDefault="00B3645E" w:rsidP="00634ABE">
      <w:pPr>
        <w:pStyle w:val="5"/>
        <w:numPr>
          <w:ilvl w:val="3"/>
          <w:numId w:val="19"/>
        </w:numPr>
      </w:pPr>
      <w:r w:rsidRPr="00575698">
        <w:t>дата проведения аукциона / редукциона;</w:t>
      </w:r>
    </w:p>
    <w:p w14:paraId="413F0641" w14:textId="77777777" w:rsidR="00B3645E" w:rsidRPr="00575698" w:rsidRDefault="00B3645E" w:rsidP="00634ABE">
      <w:pPr>
        <w:pStyle w:val="5"/>
        <w:numPr>
          <w:ilvl w:val="3"/>
          <w:numId w:val="19"/>
        </w:numPr>
      </w:pPr>
      <w:r w:rsidRPr="00575698">
        <w:t>количество поданных первых частей заявок, а также время и дата регистрации каждой такой заявки;</w:t>
      </w:r>
    </w:p>
    <w:p w14:paraId="29DFD0FE" w14:textId="77777777" w:rsidR="00B3645E" w:rsidRPr="00575698" w:rsidRDefault="00B3645E" w:rsidP="00634ABE">
      <w:pPr>
        <w:pStyle w:val="5"/>
        <w:numPr>
          <w:ilvl w:val="3"/>
          <w:numId w:val="19"/>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0A6170E6" w14:textId="77777777" w:rsidR="00B3645E" w:rsidRPr="00575698" w:rsidRDefault="00B3645E"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233FEB">
        <w:t>11.8.6</w:t>
      </w:r>
      <w:r w:rsidR="00C85E6D" w:rsidRPr="00951A70">
        <w:fldChar w:fldCharType="end"/>
      </w:r>
      <w:r w:rsidR="00C85E6D" w:rsidRPr="00575698">
        <w:t xml:space="preserve"> Положения решение;</w:t>
      </w:r>
    </w:p>
    <w:p w14:paraId="5734EC1D" w14:textId="77777777" w:rsidR="00B3645E" w:rsidRPr="00575698" w:rsidRDefault="00B3645E" w:rsidP="00634ABE">
      <w:pPr>
        <w:pStyle w:val="5"/>
        <w:numPr>
          <w:ilvl w:val="3"/>
          <w:numId w:val="19"/>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2452F618" w14:textId="77777777" w:rsidR="00B3645E" w:rsidRPr="00575698" w:rsidRDefault="00B3645E" w:rsidP="00634ABE">
      <w:pPr>
        <w:pStyle w:val="4"/>
        <w:numPr>
          <w:ilvl w:val="2"/>
          <w:numId w:val="19"/>
        </w:numPr>
      </w:pPr>
      <w:bookmarkStart w:id="6985"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233FEB">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233FEB">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233FEB">
        <w:t>12.13.2(9)</w:t>
      </w:r>
      <w:r w:rsidR="004C7BDB" w:rsidRPr="00951A70">
        <w:fldChar w:fldCharType="end"/>
      </w:r>
      <w:r w:rsidRPr="00575698">
        <w:t xml:space="preserve"> Положения, вносится следующая информация следующая информация:</w:t>
      </w:r>
      <w:bookmarkEnd w:id="6985"/>
    </w:p>
    <w:p w14:paraId="1DB7BD3B" w14:textId="77777777" w:rsidR="00B3645E" w:rsidRPr="00575698" w:rsidRDefault="00B3645E" w:rsidP="00634ABE">
      <w:pPr>
        <w:pStyle w:val="5"/>
        <w:numPr>
          <w:ilvl w:val="3"/>
          <w:numId w:val="19"/>
        </w:numPr>
      </w:pPr>
      <w:r w:rsidRPr="00575698">
        <w:t>место, дата и время проведения процедуры вскрытия конвертов с заявками;</w:t>
      </w:r>
    </w:p>
    <w:p w14:paraId="2CE330FD" w14:textId="77777777" w:rsidR="00B3645E" w:rsidRPr="00575698" w:rsidRDefault="00B3645E" w:rsidP="00634ABE">
      <w:pPr>
        <w:pStyle w:val="5"/>
        <w:numPr>
          <w:ilvl w:val="3"/>
          <w:numId w:val="19"/>
        </w:numPr>
      </w:pPr>
      <w:r w:rsidRPr="00575698">
        <w:t>наличие кворума для осуществления вскрытия конвертов с заявками;</w:t>
      </w:r>
    </w:p>
    <w:p w14:paraId="22DB285D" w14:textId="77777777" w:rsidR="00B3645E" w:rsidRPr="00575698" w:rsidRDefault="00B3645E" w:rsidP="00634ABE">
      <w:pPr>
        <w:pStyle w:val="5"/>
        <w:numPr>
          <w:ilvl w:val="3"/>
          <w:numId w:val="19"/>
        </w:numPr>
      </w:pPr>
      <w:r w:rsidRPr="00575698">
        <w:t>общее количество поданных конвертов с заявками, в также дата и время регистрации каждой такой заявки;</w:t>
      </w:r>
    </w:p>
    <w:p w14:paraId="4CA83214" w14:textId="77777777" w:rsidR="00B3645E" w:rsidRPr="00575698" w:rsidRDefault="00B3645E" w:rsidP="00634ABE">
      <w:pPr>
        <w:pStyle w:val="5"/>
        <w:numPr>
          <w:ilvl w:val="3"/>
          <w:numId w:val="19"/>
        </w:numPr>
      </w:pPr>
      <w:r w:rsidRPr="00575698">
        <w:t>сведения об идентификационных номерах участников процедуры закупки, подавших заявки;</w:t>
      </w:r>
    </w:p>
    <w:p w14:paraId="6B960F3E" w14:textId="77777777" w:rsidR="00B3645E" w:rsidRPr="00575698" w:rsidRDefault="00B3645E" w:rsidP="00634ABE">
      <w:pPr>
        <w:pStyle w:val="5"/>
        <w:numPr>
          <w:ilvl w:val="3"/>
          <w:numId w:val="19"/>
        </w:numPr>
      </w:pPr>
      <w:r w:rsidRPr="00575698">
        <w:t>сведения о сути поступивших конвертов (заявка, ее изменение, отзыв);</w:t>
      </w:r>
    </w:p>
    <w:p w14:paraId="76D39F87" w14:textId="77777777" w:rsidR="00B3645E" w:rsidRPr="00575698" w:rsidRDefault="00B3645E" w:rsidP="00634ABE">
      <w:pPr>
        <w:pStyle w:val="5"/>
        <w:numPr>
          <w:ilvl w:val="3"/>
          <w:numId w:val="19"/>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2F9BEE5D" w14:textId="77777777" w:rsidR="00B3645E" w:rsidRPr="00575698" w:rsidRDefault="00B3645E" w:rsidP="00634ABE">
      <w:pPr>
        <w:pStyle w:val="5"/>
        <w:numPr>
          <w:ilvl w:val="3"/>
          <w:numId w:val="19"/>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233FEB">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0C14240E" w14:textId="77777777" w:rsidR="00B3645E" w:rsidRPr="00575698" w:rsidRDefault="00B3645E" w:rsidP="00634ABE">
      <w:pPr>
        <w:pStyle w:val="5"/>
        <w:numPr>
          <w:ilvl w:val="3"/>
          <w:numId w:val="19"/>
        </w:numPr>
      </w:pPr>
      <w:r w:rsidRPr="00575698">
        <w:t>для конвертов с изменениями и отзывами заявок – существо изменений или факт отзыва заявки;</w:t>
      </w:r>
    </w:p>
    <w:p w14:paraId="7BB7DE63" w14:textId="77777777" w:rsidR="00475736" w:rsidRPr="00575698" w:rsidRDefault="00B3645E" w:rsidP="00634ABE">
      <w:pPr>
        <w:pStyle w:val="5"/>
        <w:numPr>
          <w:ilvl w:val="3"/>
          <w:numId w:val="19"/>
        </w:numPr>
      </w:pPr>
      <w:r w:rsidRPr="00575698">
        <w:t>причины, по которым закупка признается несостоявшейся с указанием основания (причины) такого признания.</w:t>
      </w:r>
    </w:p>
    <w:p w14:paraId="57DB69BC" w14:textId="77777777" w:rsidR="000A4E90" w:rsidRPr="00575698" w:rsidRDefault="000A4E90" w:rsidP="00634ABE">
      <w:pPr>
        <w:pStyle w:val="4"/>
        <w:numPr>
          <w:ilvl w:val="2"/>
          <w:numId w:val="19"/>
        </w:numPr>
      </w:pPr>
      <w:bookmarkStart w:id="6986"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7742F2F" w14:textId="77777777" w:rsidR="00505708" w:rsidRPr="00575698" w:rsidRDefault="00505708" w:rsidP="00634ABE">
      <w:pPr>
        <w:pStyle w:val="5"/>
        <w:numPr>
          <w:ilvl w:val="3"/>
          <w:numId w:val="19"/>
        </w:numPr>
      </w:pPr>
      <w:r w:rsidRPr="00575698">
        <w:t>дата и время проведения процедуры рассмотрения заявок на участие в квалификационном отборе и подведения итогов отбора;</w:t>
      </w:r>
    </w:p>
    <w:p w14:paraId="5F42E867" w14:textId="77777777" w:rsidR="00505708" w:rsidRPr="00575698" w:rsidRDefault="00505708" w:rsidP="00634ABE">
      <w:pPr>
        <w:pStyle w:val="5"/>
        <w:numPr>
          <w:ilvl w:val="3"/>
          <w:numId w:val="19"/>
        </w:numPr>
      </w:pPr>
      <w:r w:rsidRPr="00575698">
        <w:t>результаты рассмотрения заявок с указанием:</w:t>
      </w:r>
    </w:p>
    <w:p w14:paraId="24DA9874" w14:textId="77777777" w:rsidR="00505708" w:rsidRPr="00575698" w:rsidRDefault="00505708" w:rsidP="00634ABE">
      <w:pPr>
        <w:pStyle w:val="6"/>
        <w:numPr>
          <w:ilvl w:val="4"/>
          <w:numId w:val="15"/>
        </w:numPr>
      </w:pPr>
      <w:r w:rsidRPr="00575698">
        <w:t>решения о признании участника процедуры закупки квалифицированным;</w:t>
      </w:r>
    </w:p>
    <w:p w14:paraId="7117563B" w14:textId="77777777" w:rsidR="00505708" w:rsidRPr="00575698" w:rsidRDefault="00505708" w:rsidP="00634ABE">
      <w:pPr>
        <w:pStyle w:val="6"/>
        <w:numPr>
          <w:ilvl w:val="4"/>
          <w:numId w:val="15"/>
        </w:numPr>
      </w:pPr>
      <w:r w:rsidRPr="00575698">
        <w:t>решения об отказе признать участника процедуры закупки квалифицированным;</w:t>
      </w:r>
    </w:p>
    <w:p w14:paraId="27540933" w14:textId="77777777" w:rsidR="00505708" w:rsidRPr="00575698" w:rsidRDefault="00505708" w:rsidP="00634ABE">
      <w:pPr>
        <w:pStyle w:val="6"/>
        <w:numPr>
          <w:ilvl w:val="4"/>
          <w:numId w:val="15"/>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5DF1B56E" w14:textId="77777777" w:rsidR="00567487" w:rsidRPr="00575698" w:rsidRDefault="000A4E90" w:rsidP="00634ABE">
      <w:pPr>
        <w:pStyle w:val="4"/>
        <w:numPr>
          <w:ilvl w:val="2"/>
          <w:numId w:val="19"/>
        </w:numPr>
      </w:pPr>
      <w:bookmarkStart w:id="6987"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233FEB">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86"/>
      <w:bookmarkEnd w:id="6987"/>
    </w:p>
    <w:p w14:paraId="1CCA16E1" w14:textId="77777777" w:rsidR="00600136" w:rsidRPr="00575698" w:rsidRDefault="00600136" w:rsidP="00634ABE">
      <w:pPr>
        <w:pStyle w:val="5"/>
        <w:numPr>
          <w:ilvl w:val="3"/>
          <w:numId w:val="19"/>
        </w:numPr>
      </w:pPr>
      <w:r w:rsidRPr="00575698">
        <w:t>наименование продукции, для закупки которой проводится квалификационный отбор для серии закупок;</w:t>
      </w:r>
    </w:p>
    <w:p w14:paraId="0FDC6805" w14:textId="77777777" w:rsidR="00600136" w:rsidRPr="00575698" w:rsidRDefault="00600136" w:rsidP="00634ABE">
      <w:pPr>
        <w:pStyle w:val="5"/>
        <w:numPr>
          <w:ilvl w:val="3"/>
          <w:numId w:val="19"/>
        </w:numPr>
      </w:pPr>
      <w:r w:rsidRPr="00575698">
        <w:t>дата и время проведения процедуры рассмотрения заявок на участие в квалификационном отборе для серии закупок;</w:t>
      </w:r>
    </w:p>
    <w:p w14:paraId="158F36B9" w14:textId="77777777" w:rsidR="00567487" w:rsidRPr="00575698" w:rsidRDefault="00567487" w:rsidP="00634ABE">
      <w:pPr>
        <w:pStyle w:val="5"/>
        <w:numPr>
          <w:ilvl w:val="3"/>
          <w:numId w:val="19"/>
        </w:numPr>
      </w:pPr>
      <w:r w:rsidRPr="00575698">
        <w:t>количество поданных заявок на участие в квалификационном отборе, а также дата и время регистрации каждой такой заявки;</w:t>
      </w:r>
    </w:p>
    <w:p w14:paraId="323325CF" w14:textId="77777777" w:rsidR="00567487" w:rsidRPr="00575698" w:rsidRDefault="00567487" w:rsidP="00634ABE">
      <w:pPr>
        <w:pStyle w:val="5"/>
        <w:numPr>
          <w:ilvl w:val="3"/>
          <w:numId w:val="19"/>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6F3E3E6D" w14:textId="77777777" w:rsidR="00567487" w:rsidRPr="00575698" w:rsidRDefault="00567487" w:rsidP="00634ABE">
      <w:pPr>
        <w:pStyle w:val="5"/>
        <w:numPr>
          <w:ilvl w:val="3"/>
          <w:numId w:val="19"/>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41EDDFB2" w14:textId="77777777" w:rsidR="00567487" w:rsidRPr="00575698" w:rsidRDefault="00567487" w:rsidP="00634ABE">
      <w:pPr>
        <w:pStyle w:val="5"/>
        <w:numPr>
          <w:ilvl w:val="3"/>
          <w:numId w:val="19"/>
        </w:numPr>
      </w:pPr>
      <w:r w:rsidRPr="00575698">
        <w:t>сведения о подведении итогов такого отбора по каждой стадии;</w:t>
      </w:r>
    </w:p>
    <w:p w14:paraId="5DAB927E" w14:textId="77777777" w:rsidR="00567487" w:rsidRPr="00575698" w:rsidRDefault="00567487" w:rsidP="00634ABE">
      <w:pPr>
        <w:pStyle w:val="5"/>
        <w:numPr>
          <w:ilvl w:val="3"/>
          <w:numId w:val="19"/>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A1FDC05" w14:textId="77777777" w:rsidR="00475736" w:rsidRPr="00575698" w:rsidRDefault="00567487" w:rsidP="00634ABE">
      <w:pPr>
        <w:pStyle w:val="5"/>
        <w:numPr>
          <w:ilvl w:val="3"/>
          <w:numId w:val="19"/>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5348630A" w14:textId="77777777" w:rsidR="00E91801" w:rsidRPr="00575698" w:rsidRDefault="00E91801" w:rsidP="00634ABE">
      <w:pPr>
        <w:pStyle w:val="4"/>
        <w:numPr>
          <w:ilvl w:val="2"/>
          <w:numId w:val="19"/>
        </w:numPr>
      </w:pPr>
      <w:bookmarkStart w:id="6988"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233FEB">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в протокол вносится следующая информация:</w:t>
      </w:r>
      <w:bookmarkEnd w:id="6988"/>
    </w:p>
    <w:p w14:paraId="1B0C4B74" w14:textId="77777777" w:rsidR="00E91801" w:rsidRPr="00575698" w:rsidRDefault="00E91801" w:rsidP="00634ABE">
      <w:pPr>
        <w:pStyle w:val="5"/>
        <w:numPr>
          <w:ilvl w:val="3"/>
          <w:numId w:val="19"/>
        </w:numPr>
      </w:pPr>
      <w:r w:rsidRPr="00575698">
        <w:t>дата и время заседания ЗК по этапу;</w:t>
      </w:r>
    </w:p>
    <w:p w14:paraId="41B76C4B" w14:textId="77777777" w:rsidR="00E91801" w:rsidRPr="00575698" w:rsidRDefault="00E91801" w:rsidP="00634ABE">
      <w:pPr>
        <w:pStyle w:val="5"/>
        <w:numPr>
          <w:ilvl w:val="3"/>
          <w:numId w:val="19"/>
        </w:numPr>
      </w:pPr>
      <w:r w:rsidRPr="00575698">
        <w:t>дата окончания срока подачи заявок;</w:t>
      </w:r>
    </w:p>
    <w:p w14:paraId="34C25A34"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F0B5861"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114A52C3" w14:textId="77777777" w:rsidR="00E91801" w:rsidRPr="00575698" w:rsidRDefault="00E91801" w:rsidP="00634ABE">
      <w:pPr>
        <w:pStyle w:val="4"/>
        <w:numPr>
          <w:ilvl w:val="2"/>
          <w:numId w:val="19"/>
        </w:numPr>
      </w:pPr>
      <w:bookmarkStart w:id="6989"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233FEB">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233FEB">
        <w:t>12.13.2</w:t>
      </w:r>
      <w:r w:rsidRPr="00951A70">
        <w:fldChar w:fldCharType="end"/>
      </w:r>
      <w:r w:rsidRPr="00575698">
        <w:t xml:space="preserve"> Положения, в протокол вносится следующая информация:</w:t>
      </w:r>
      <w:bookmarkEnd w:id="6989"/>
    </w:p>
    <w:p w14:paraId="6B55CE4A" w14:textId="77777777" w:rsidR="00E91801" w:rsidRPr="00575698" w:rsidRDefault="00E91801" w:rsidP="00634ABE">
      <w:pPr>
        <w:pStyle w:val="5"/>
        <w:numPr>
          <w:ilvl w:val="3"/>
          <w:numId w:val="19"/>
        </w:numPr>
      </w:pPr>
      <w:r w:rsidRPr="00575698">
        <w:t>дата и время заседания ЗК по этапу;</w:t>
      </w:r>
    </w:p>
    <w:p w14:paraId="55D7E9B6" w14:textId="77777777" w:rsidR="00E91801" w:rsidRPr="00575698" w:rsidRDefault="00E91801" w:rsidP="00634ABE">
      <w:pPr>
        <w:pStyle w:val="5"/>
        <w:numPr>
          <w:ilvl w:val="3"/>
          <w:numId w:val="19"/>
        </w:numPr>
      </w:pPr>
      <w:r w:rsidRPr="00575698">
        <w:t>дата окончания срока подачи заявок;</w:t>
      </w:r>
    </w:p>
    <w:p w14:paraId="572DDCA2"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157613D0"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6DE2C7AF" w14:textId="77777777" w:rsidR="00CA3B9A" w:rsidRPr="00575698" w:rsidRDefault="00B3645E" w:rsidP="00634ABE">
      <w:pPr>
        <w:pStyle w:val="4"/>
        <w:numPr>
          <w:ilvl w:val="2"/>
          <w:numId w:val="19"/>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233FEB">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0137C76" w14:textId="77777777" w:rsidR="006C5C3E" w:rsidRPr="00575698" w:rsidRDefault="006C5C3E" w:rsidP="00634ABE">
      <w:pPr>
        <w:pStyle w:val="2"/>
        <w:numPr>
          <w:ilvl w:val="0"/>
          <w:numId w:val="19"/>
        </w:numPr>
      </w:pPr>
      <w:bookmarkStart w:id="6990" w:name="_Toc113011822"/>
      <w:r w:rsidRPr="00575698">
        <w:t>Утратил силу</w:t>
      </w:r>
      <w:bookmarkEnd w:id="6990"/>
    </w:p>
    <w:p w14:paraId="769A8651" w14:textId="77777777" w:rsidR="006C5C3E" w:rsidRPr="00575698" w:rsidRDefault="006C5C3E" w:rsidP="00634ABE">
      <w:pPr>
        <w:pStyle w:val="2"/>
        <w:numPr>
          <w:ilvl w:val="0"/>
          <w:numId w:val="19"/>
        </w:numPr>
      </w:pPr>
      <w:bookmarkStart w:id="6991" w:name="_Toc113011823"/>
      <w:r w:rsidRPr="00575698">
        <w:t>Утратил силу</w:t>
      </w:r>
      <w:bookmarkEnd w:id="6991"/>
    </w:p>
    <w:p w14:paraId="211FCE42" w14:textId="77777777" w:rsidR="006C5C3E" w:rsidRPr="00575698" w:rsidRDefault="006C5C3E" w:rsidP="00634ABE">
      <w:pPr>
        <w:pStyle w:val="2"/>
        <w:numPr>
          <w:ilvl w:val="0"/>
          <w:numId w:val="19"/>
        </w:numPr>
      </w:pPr>
      <w:bookmarkStart w:id="6992" w:name="_Toc113011824"/>
      <w:r w:rsidRPr="00575698">
        <w:t>Утратил силу</w:t>
      </w:r>
      <w:bookmarkEnd w:id="6992"/>
    </w:p>
    <w:p w14:paraId="5C388521" w14:textId="77777777" w:rsidR="00EA284A" w:rsidRPr="00575698" w:rsidRDefault="00DF41D5" w:rsidP="00634ABE">
      <w:pPr>
        <w:pStyle w:val="2"/>
        <w:numPr>
          <w:ilvl w:val="0"/>
          <w:numId w:val="19"/>
        </w:numPr>
      </w:pPr>
      <w:bookmarkStart w:id="6993" w:name="_Toc113011825"/>
      <w:bookmarkStart w:id="6994"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93"/>
      <w:r w:rsidRPr="00575698">
        <w:t xml:space="preserve"> </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94"/>
    </w:p>
    <w:p w14:paraId="7F5823F1" w14:textId="77777777" w:rsidR="00AA603E" w:rsidRPr="00575698" w:rsidRDefault="00AA603E" w:rsidP="00634ABE">
      <w:pPr>
        <w:pStyle w:val="3"/>
        <w:numPr>
          <w:ilvl w:val="1"/>
          <w:numId w:val="8"/>
        </w:numPr>
      </w:pPr>
      <w:bookmarkStart w:id="6995" w:name="_Toc23502163"/>
      <w:bookmarkStart w:id="6996" w:name="_Toc23523277"/>
      <w:bookmarkStart w:id="6997" w:name="_Toc23608491"/>
      <w:bookmarkStart w:id="6998" w:name="_Toc23679783"/>
      <w:bookmarkStart w:id="6999" w:name="_Toc23696056"/>
      <w:bookmarkStart w:id="7000" w:name="_Toc23864971"/>
      <w:bookmarkStart w:id="7001" w:name="_Toc24481137"/>
      <w:bookmarkStart w:id="7002" w:name="_Toc25341916"/>
      <w:bookmarkStart w:id="7003" w:name="_Toc25343677"/>
      <w:bookmarkStart w:id="7004" w:name="_Toc26964064"/>
      <w:bookmarkStart w:id="7005" w:name="_Ref25060542"/>
      <w:bookmarkStart w:id="7006" w:name="_Toc113011826"/>
      <w:bookmarkEnd w:id="6995"/>
      <w:bookmarkEnd w:id="6996"/>
      <w:bookmarkEnd w:id="6997"/>
      <w:bookmarkEnd w:id="6998"/>
      <w:bookmarkEnd w:id="6999"/>
      <w:bookmarkEnd w:id="7000"/>
      <w:bookmarkEnd w:id="7001"/>
      <w:bookmarkEnd w:id="7002"/>
      <w:bookmarkEnd w:id="7003"/>
      <w:bookmarkEnd w:id="7004"/>
      <w:r w:rsidRPr="00575698">
        <w:t>Общий порядок проведения неконкурентной процедуры закупки</w:t>
      </w:r>
      <w:bookmarkEnd w:id="7005"/>
      <w:bookmarkEnd w:id="7006"/>
    </w:p>
    <w:p w14:paraId="7367D666" w14:textId="477A443B" w:rsidR="00EA284A" w:rsidRPr="00575698" w:rsidRDefault="003B7A38" w:rsidP="00634ABE">
      <w:pPr>
        <w:pStyle w:val="4"/>
        <w:numPr>
          <w:ilvl w:val="2"/>
          <w:numId w:val="9"/>
        </w:numPr>
        <w:tabs>
          <w:tab w:val="left" w:pos="9072"/>
        </w:tabs>
      </w:pPr>
      <w:bookmarkStart w:id="7007" w:name="_Ref299274387"/>
      <w:bookmarkStart w:id="7008" w:name="_Ref409391310"/>
      <w:bookmarkStart w:id="7009" w:name="_Ref411608878"/>
      <w:bookmarkStart w:id="7010" w:name="_Ref412751061"/>
      <w:bookmarkStart w:id="7011" w:name="_Toc408439857"/>
      <w:bookmarkStart w:id="7012" w:name="_Toc408446959"/>
      <w:bookmarkStart w:id="7013" w:name="_Toc408447223"/>
      <w:bookmarkStart w:id="7014" w:name="_Toc408776045"/>
      <w:bookmarkStart w:id="7015" w:name="_Toc408779240"/>
      <w:bookmarkStart w:id="7016" w:name="_Toc408780837"/>
      <w:bookmarkStart w:id="7017" w:name="_Toc408840900"/>
      <w:bookmarkStart w:id="7018" w:name="_Toc408842325"/>
      <w:bookmarkStart w:id="7019" w:name="_Toc282982321"/>
      <w:bookmarkStart w:id="7020" w:name="_Toc409088758"/>
      <w:bookmarkStart w:id="7021" w:name="_Toc409088952"/>
      <w:bookmarkStart w:id="7022" w:name="_Toc409089645"/>
      <w:bookmarkStart w:id="7023" w:name="_Toc409090077"/>
      <w:bookmarkStart w:id="7024" w:name="_Toc409090532"/>
      <w:bookmarkStart w:id="7025"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233FEB">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233FEB">
        <w:t>6.6.2(4)</w:t>
      </w:r>
      <w:r w:rsidR="00006861" w:rsidRPr="00951A70">
        <w:fldChar w:fldCharType="end"/>
      </w:r>
      <w:r w:rsidR="00D74697">
        <w:t xml:space="preserve">, </w:t>
      </w:r>
      <w:r w:rsidR="00D74697">
        <w:fldChar w:fldCharType="begin"/>
      </w:r>
      <w:r w:rsidR="00D74697">
        <w:instrText xml:space="preserve"> REF _Ref15041948 \r \h </w:instrText>
      </w:r>
      <w:r w:rsidR="00D74697">
        <w:fldChar w:fldCharType="separate"/>
      </w:r>
      <w:r w:rsidR="00233FEB">
        <w:t>6.6.2(6)</w:t>
      </w:r>
      <w:r w:rsidR="00D74697">
        <w:fldChar w:fldCharType="end"/>
      </w:r>
      <w:r w:rsidR="00250AFA" w:rsidRPr="00575698">
        <w:t> – </w:t>
      </w:r>
      <w:r w:rsidR="00D74697">
        <w:fldChar w:fldCharType="begin"/>
      </w:r>
      <w:r w:rsidR="00D74697">
        <w:instrText xml:space="preserve"> REF _Ref442022696 \r \h </w:instrText>
      </w:r>
      <w:r w:rsidR="00D74697">
        <w:fldChar w:fldCharType="separate"/>
      </w:r>
      <w:r w:rsidR="00233FEB">
        <w:t>6.6.2(10)</w:t>
      </w:r>
      <w:r w:rsidR="00D74697">
        <w:fldChar w:fldCharType="end"/>
      </w:r>
      <w:r w:rsidR="00D74697">
        <w:t xml:space="preserve">, </w:t>
      </w:r>
      <w:r w:rsidR="00D74697">
        <w:fldChar w:fldCharType="begin"/>
      </w:r>
      <w:r w:rsidR="00D74697">
        <w:instrText xml:space="preserve"> REF _Ref410344731 \r \h </w:instrText>
      </w:r>
      <w:r w:rsidR="00D74697">
        <w:fldChar w:fldCharType="separate"/>
      </w:r>
      <w:r w:rsidR="00233FEB">
        <w:t>6.6.2(12)</w:t>
      </w:r>
      <w:r w:rsidR="00D74697">
        <w:fldChar w:fldCharType="end"/>
      </w:r>
      <w:r w:rsidR="00D74697">
        <w:t xml:space="preserve"> </w:t>
      </w:r>
      <w:r w:rsidR="000274EB">
        <w:t>–</w:t>
      </w:r>
      <w:r w:rsidR="00D74697">
        <w:t xml:space="preserve">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233FEB">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233FEB">
        <w:t>6.6.2(41)</w:t>
      </w:r>
      <w:r w:rsidR="005B3FCC">
        <w:fldChar w:fldCharType="end"/>
      </w:r>
      <w:r w:rsidR="00BE1362" w:rsidRPr="00575698">
        <w:t> </w:t>
      </w:r>
      <w:r w:rsidR="000274EB">
        <w:t>–</w:t>
      </w:r>
      <w:r w:rsidR="005F0607">
        <w:fldChar w:fldCharType="begin"/>
      </w:r>
      <w:r w:rsidR="005F0607">
        <w:instrText xml:space="preserve"> REF _Ref21685611 \r \h </w:instrText>
      </w:r>
      <w:r w:rsidR="005F0607">
        <w:fldChar w:fldCharType="separate"/>
      </w:r>
      <w:r w:rsidR="00233FEB">
        <w:t>6.6.2(55)</w:t>
      </w:r>
      <w:r w:rsidR="005F0607">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233FEB">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233FEB">
        <w:t>6.6.2(59)</w:t>
      </w:r>
      <w:r w:rsidR="00633272">
        <w:fldChar w:fldCharType="end"/>
      </w:r>
      <w:r w:rsidR="00A76482">
        <w:t>,</w:t>
      </w:r>
      <w:r w:rsidR="002730BA" w:rsidRPr="00575698">
        <w:t xml:space="preserve"> </w:t>
      </w:r>
      <w:r w:rsidR="001737D7">
        <w:fldChar w:fldCharType="begin"/>
      </w:r>
      <w:r w:rsidR="001737D7">
        <w:instrText xml:space="preserve"> REF _Ref72956498 \w \h </w:instrText>
      </w:r>
      <w:r w:rsidR="001737D7">
        <w:fldChar w:fldCharType="separate"/>
      </w:r>
      <w:r w:rsidR="00233FEB">
        <w:t>6.6.2(60)</w:t>
      </w:r>
      <w:r w:rsidR="001737D7">
        <w:fldChar w:fldCharType="end"/>
      </w:r>
      <w:r w:rsidR="00712C9F">
        <w:t xml:space="preserve"> </w:t>
      </w:r>
      <w:r w:rsidR="000274EB">
        <w:t>–</w:t>
      </w:r>
      <w:r w:rsidR="00712C9F">
        <w:t xml:space="preserve"> </w:t>
      </w:r>
      <w:r w:rsidR="00712C9F">
        <w:fldChar w:fldCharType="begin"/>
      </w:r>
      <w:r w:rsidR="00712C9F">
        <w:instrText xml:space="preserve"> REF _Ref111015111 \r \h </w:instrText>
      </w:r>
      <w:r w:rsidR="00712C9F">
        <w:fldChar w:fldCharType="separate"/>
      </w:r>
      <w:r w:rsidR="00233FEB">
        <w:t>6.6.2(62)</w:t>
      </w:r>
      <w:r w:rsidR="00712C9F">
        <w:fldChar w:fldCharType="end"/>
      </w:r>
      <w:r w:rsidR="008E5774">
        <w:t xml:space="preserve">, </w:t>
      </w:r>
      <w:r w:rsidR="007C33D7">
        <w:fldChar w:fldCharType="begin"/>
      </w:r>
      <w:r w:rsidR="007C33D7">
        <w:instrText xml:space="preserve"> REF _Ref100067688 \r \h </w:instrText>
      </w:r>
      <w:r w:rsidR="007C33D7">
        <w:fldChar w:fldCharType="separate"/>
      </w:r>
      <w:r w:rsidR="00233FEB">
        <w:t>6.1.1(2)(з)</w:t>
      </w:r>
      <w:r w:rsidR="007C33D7">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7007"/>
      <w:bookmarkEnd w:id="7008"/>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233FEB">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233FEB">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233FEB">
        <w:t>6.6.2(3)</w:t>
      </w:r>
      <w:r w:rsidR="00006861" w:rsidRPr="00951A70">
        <w:fldChar w:fldCharType="end"/>
      </w:r>
      <w:r w:rsidR="000631DE" w:rsidRPr="00575698">
        <w:t>,</w:t>
      </w:r>
      <w:r w:rsidR="00D74697">
        <w:t xml:space="preserve"> </w:t>
      </w:r>
      <w:r w:rsidR="00D74697">
        <w:fldChar w:fldCharType="begin"/>
      </w:r>
      <w:r w:rsidR="00D74697">
        <w:instrText xml:space="preserve"> REF _Ref111012431 \r \h </w:instrText>
      </w:r>
      <w:r w:rsidR="00D74697">
        <w:fldChar w:fldCharType="separate"/>
      </w:r>
      <w:r w:rsidR="00233FEB">
        <w:t>6.6.2(5)</w:t>
      </w:r>
      <w:r w:rsidR="00D74697">
        <w:fldChar w:fldCharType="end"/>
      </w:r>
      <w:r w:rsidR="00D74697">
        <w:t xml:space="preserve">, </w:t>
      </w:r>
      <w:r w:rsidR="00D74697">
        <w:fldChar w:fldCharType="begin"/>
      </w:r>
      <w:r w:rsidR="00D74697">
        <w:instrText xml:space="preserve"> REF _Ref426719339 \r \h </w:instrText>
      </w:r>
      <w:r w:rsidR="00D74697">
        <w:fldChar w:fldCharType="separate"/>
      </w:r>
      <w:r w:rsidR="00233FEB">
        <w:t>6.6.2(11)</w:t>
      </w:r>
      <w:r w:rsidR="00D74697">
        <w:fldChar w:fldCharType="end"/>
      </w:r>
      <w:r w:rsidR="00D74697">
        <w:t>,</w:t>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233FEB">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233FEB">
        <w:t>6.6.2(38)</w:t>
      </w:r>
      <w:r w:rsidR="00006861" w:rsidRPr="00951A70">
        <w:fldChar w:fldCharType="end"/>
      </w:r>
      <w:r w:rsidR="007B0031" w:rsidRPr="00575698">
        <w:t>,</w:t>
      </w:r>
      <w:bookmarkEnd w:id="7009"/>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233FEB">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233FEB">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233FEB">
        <w:t>6.6.2(57)</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7010"/>
    </w:p>
    <w:p w14:paraId="7198FF03" w14:textId="77777777" w:rsidR="00E8459B" w:rsidRPr="00575698" w:rsidRDefault="00E8459B" w:rsidP="00634ABE">
      <w:pPr>
        <w:pStyle w:val="5"/>
        <w:numPr>
          <w:ilvl w:val="3"/>
          <w:numId w:val="9"/>
        </w:numPr>
      </w:pPr>
      <w:r w:rsidRPr="00575698">
        <w:t>выбора данного способа закупки с указанием на нормы настоящего Положения;</w:t>
      </w:r>
    </w:p>
    <w:p w14:paraId="157C0EF4" w14:textId="77777777" w:rsidR="00E8459B" w:rsidRPr="00575698" w:rsidRDefault="00E8459B" w:rsidP="00634ABE">
      <w:pPr>
        <w:pStyle w:val="5"/>
        <w:numPr>
          <w:ilvl w:val="3"/>
          <w:numId w:val="9"/>
        </w:numPr>
      </w:pPr>
      <w:r w:rsidRPr="00575698">
        <w:t>выбора конкретного поставщика, с которым заключается договор;</w:t>
      </w:r>
    </w:p>
    <w:p w14:paraId="535659AA" w14:textId="389876F5" w:rsidR="00E8459B" w:rsidRPr="00575698" w:rsidRDefault="00E8459B" w:rsidP="00634ABE">
      <w:pPr>
        <w:pStyle w:val="5"/>
        <w:numPr>
          <w:ilvl w:val="3"/>
          <w:numId w:val="9"/>
        </w:numPr>
      </w:pPr>
      <w:r w:rsidRPr="00575698">
        <w:t xml:space="preserve">цены договора </w:t>
      </w:r>
      <w:bookmarkStart w:id="7026"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233FEB" w:rsidRPr="005C4C07">
        <w:rPr>
          <w:rFonts w:cs="Calibri"/>
        </w:rPr>
        <w:t>Приложение </w:t>
      </w:r>
      <w:r w:rsidR="00233FEB" w:rsidRPr="00F20FD0">
        <w:rPr>
          <w:rFonts w:cs="Calibri"/>
        </w:rPr>
        <w:t>5</w:t>
      </w:r>
      <w:r w:rsidR="00006861" w:rsidRPr="00951A70">
        <w:fldChar w:fldCharType="end"/>
      </w:r>
      <w:r w:rsidR="00E94176" w:rsidRPr="00575698">
        <w:t>)</w:t>
      </w:r>
      <w:bookmarkEnd w:id="7026"/>
      <w:r w:rsidRPr="00575698">
        <w:t>.</w:t>
      </w:r>
    </w:p>
    <w:p w14:paraId="32BAC359" w14:textId="77777777" w:rsidR="00EF22E5" w:rsidRPr="00575698" w:rsidRDefault="00EF22E5" w:rsidP="00634ABE">
      <w:pPr>
        <w:pStyle w:val="4"/>
        <w:numPr>
          <w:ilvl w:val="2"/>
          <w:numId w:val="9"/>
        </w:numPr>
      </w:pPr>
      <w:bookmarkStart w:id="7027" w:name="_Hlt342562314"/>
      <w:bookmarkStart w:id="7028" w:name="_Ref23690300"/>
      <w:bookmarkEnd w:id="7027"/>
      <w:r w:rsidRPr="00575698">
        <w:t>На основании решения соответствующей ЗК, СЗК, принятого в пределах ее компетенции, осуществляется проведение:</w:t>
      </w:r>
      <w:bookmarkEnd w:id="7028"/>
    </w:p>
    <w:p w14:paraId="41E4F916" w14:textId="5E645D08"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233FEB">
        <w:t>6.6.2(4)</w:t>
      </w:r>
      <w:r w:rsidRPr="00951A70">
        <w:fldChar w:fldCharType="end"/>
      </w:r>
      <w:r w:rsidR="00D74697">
        <w:t xml:space="preserve">, </w:t>
      </w:r>
      <w:r w:rsidR="00D74697">
        <w:fldChar w:fldCharType="begin"/>
      </w:r>
      <w:r w:rsidR="00D74697">
        <w:instrText xml:space="preserve"> REF _Ref15041948 \r \h </w:instrText>
      </w:r>
      <w:r w:rsidR="00D74697">
        <w:fldChar w:fldCharType="separate"/>
      </w:r>
      <w:r w:rsidR="00233FEB">
        <w:t>6.6.2(6)</w:t>
      </w:r>
      <w:r w:rsidR="00D74697">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233FEB">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233FEB">
        <w:t>6.6.2(10)</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233FEB">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233FEB">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233FEB">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233FEB">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233FEB">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233FEB">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233FEB">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233FEB">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233FEB">
        <w:t>6.6.2(60)</w:t>
      </w:r>
      <w:r w:rsidR="001C04F2">
        <w:fldChar w:fldCharType="end"/>
      </w:r>
      <w:r w:rsidRPr="00575698">
        <w:t xml:space="preserve"> Положения;</w:t>
      </w:r>
    </w:p>
    <w:p w14:paraId="08348CF9" w14:textId="77777777" w:rsidR="00EF22E5" w:rsidRPr="00575698" w:rsidRDefault="00EF22E5" w:rsidP="00634ABE">
      <w:pPr>
        <w:pStyle w:val="5"/>
        <w:numPr>
          <w:ilvl w:val="3"/>
          <w:numId w:val="9"/>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233FEB">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233FEB">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233FEB">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233FEB">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233FEB">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233FEB">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233FEB">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233FEB">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233FEB">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233FEB">
        <w:t>6.6.2(51)</w:t>
      </w:r>
      <w:r w:rsidRPr="00951A70">
        <w:fldChar w:fldCharType="end"/>
      </w:r>
      <w:r w:rsidR="008E5774">
        <w:t xml:space="preserve">, </w:t>
      </w:r>
      <w:r w:rsidR="008E5774">
        <w:fldChar w:fldCharType="begin"/>
      </w:r>
      <w:r w:rsidR="008E5774">
        <w:instrText xml:space="preserve"> REF _Ref78465019 \r \h </w:instrText>
      </w:r>
      <w:r w:rsidR="008E5774">
        <w:fldChar w:fldCharType="separate"/>
      </w:r>
      <w:r w:rsidR="00233FEB">
        <w:t>6.6.2(61)</w:t>
      </w:r>
      <w:r w:rsidR="008E5774">
        <w:fldChar w:fldCharType="end"/>
      </w:r>
      <w:r w:rsidRPr="00575698">
        <w:t xml:space="preserve"> Положения;</w:t>
      </w:r>
    </w:p>
    <w:p w14:paraId="6310E6F9" w14:textId="77777777" w:rsidR="00EF22E5" w:rsidRPr="00575698" w:rsidRDefault="00EF22E5" w:rsidP="00634ABE">
      <w:pPr>
        <w:pStyle w:val="5"/>
        <w:numPr>
          <w:ilvl w:val="3"/>
          <w:numId w:val="9"/>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233FEB">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233FEB">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233FEB">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233FEB">
        <w:t>6.6.2(58)</w:t>
      </w:r>
      <w:r w:rsidR="002730BA" w:rsidRPr="00951A70">
        <w:fldChar w:fldCharType="end"/>
      </w:r>
      <w:r w:rsidRPr="00575698">
        <w:t xml:space="preserve"> Положения;</w:t>
      </w:r>
    </w:p>
    <w:p w14:paraId="1A79D958" w14:textId="38F68753" w:rsidR="005864C6" w:rsidRPr="00575698" w:rsidRDefault="00EF22E5" w:rsidP="00634ABE">
      <w:pPr>
        <w:pStyle w:val="5"/>
        <w:numPr>
          <w:ilvl w:val="3"/>
          <w:numId w:val="9"/>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233FEB">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233FEB">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233FEB">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233FEB">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233FEB">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233FEB">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233FEB">
        <w:t>6.6.2(31)</w:t>
      </w:r>
      <w:r w:rsidR="00AC518E">
        <w:fldChar w:fldCharType="end"/>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233FEB">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233FEB">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233FEB">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233FEB">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233FEB">
        <w:t>6.6.2(52)</w:t>
      </w:r>
      <w:r w:rsidRPr="00951A70">
        <w:fldChar w:fldCharType="end"/>
      </w:r>
      <w:r w:rsidR="00E043A2" w:rsidRPr="00575698">
        <w:t xml:space="preserve"> </w:t>
      </w:r>
      <w:r w:rsidRPr="00575698">
        <w:t>-</w:t>
      </w:r>
      <w:r w:rsidR="00E043A2" w:rsidRPr="00575698">
        <w:t xml:space="preserve"> </w:t>
      </w:r>
      <w:r w:rsidR="005F0607">
        <w:fldChar w:fldCharType="begin"/>
      </w:r>
      <w:r w:rsidR="005F0607">
        <w:instrText xml:space="preserve"> REF _Ref21685611 \r \h </w:instrText>
      </w:r>
      <w:r w:rsidR="005F0607">
        <w:fldChar w:fldCharType="separate"/>
      </w:r>
      <w:r w:rsidR="00233FEB">
        <w:t>6.6.2(55)</w:t>
      </w:r>
      <w:r w:rsidR="005F0607">
        <w:fldChar w:fldCharType="end"/>
      </w:r>
      <w:r w:rsidR="00633272">
        <w:t xml:space="preserve">, </w:t>
      </w:r>
      <w:r w:rsidR="00633272">
        <w:fldChar w:fldCharType="begin"/>
      </w:r>
      <w:r w:rsidR="00633272">
        <w:instrText xml:space="preserve"> REF _Ref56598634 \r \h </w:instrText>
      </w:r>
      <w:r w:rsidR="00633272">
        <w:fldChar w:fldCharType="separate"/>
      </w:r>
      <w:r w:rsidR="00233FEB">
        <w:t>6.6.2(59)</w:t>
      </w:r>
      <w:r w:rsidR="00633272">
        <w:fldChar w:fldCharType="end"/>
      </w:r>
      <w:r w:rsidR="007972DE">
        <w:t xml:space="preserve">, </w:t>
      </w:r>
      <w:r w:rsidR="007972DE">
        <w:fldChar w:fldCharType="begin"/>
      </w:r>
      <w:r w:rsidR="007972DE">
        <w:instrText xml:space="preserve"> REF _Ref111015111 \r \h </w:instrText>
      </w:r>
      <w:r w:rsidR="007972DE">
        <w:fldChar w:fldCharType="separate"/>
      </w:r>
      <w:r w:rsidR="00233FEB">
        <w:t>6.6.2(62)</w:t>
      </w:r>
      <w:r w:rsidR="007972DE">
        <w:fldChar w:fldCharType="end"/>
      </w:r>
      <w:r w:rsidRPr="00575698">
        <w:t xml:space="preserve"> Положения</w:t>
      </w:r>
      <w:r w:rsidR="005864C6" w:rsidRPr="00575698">
        <w:t>;</w:t>
      </w:r>
    </w:p>
    <w:p w14:paraId="4F93B43F" w14:textId="01769B57" w:rsidR="00EF22E5" w:rsidRPr="00575698" w:rsidRDefault="00BD4D38" w:rsidP="00634ABE">
      <w:pPr>
        <w:pStyle w:val="5"/>
        <w:numPr>
          <w:ilvl w:val="3"/>
          <w:numId w:val="9"/>
        </w:numPr>
      </w:pPr>
      <w:r w:rsidRPr="00575698">
        <w:t>состязательных</w:t>
      </w:r>
      <w:r w:rsidR="005864C6" w:rsidRPr="00575698">
        <w:t xml:space="preserve"> переговоров по подп. </w:t>
      </w:r>
      <w:r w:rsidR="007B12EC">
        <w:fldChar w:fldCharType="begin"/>
      </w:r>
      <w:r w:rsidR="007B12EC">
        <w:instrText xml:space="preserve"> REF _Ref100067688 \r \h </w:instrText>
      </w:r>
      <w:r w:rsidR="007B12EC">
        <w:fldChar w:fldCharType="separate"/>
      </w:r>
      <w:r w:rsidR="00233FEB">
        <w:t>6.1.1(2)(з)</w:t>
      </w:r>
      <w:r w:rsidR="007B12EC">
        <w:fldChar w:fldCharType="end"/>
      </w:r>
      <w:r w:rsidR="007B12EC">
        <w:t xml:space="preserve"> </w:t>
      </w:r>
      <w:r w:rsidR="005864C6" w:rsidRPr="00575698">
        <w:t>Положения</w:t>
      </w:r>
      <w:r w:rsidR="00EF22E5" w:rsidRPr="00575698">
        <w:t>.</w:t>
      </w:r>
    </w:p>
    <w:p w14:paraId="7076C653" w14:textId="16043F15" w:rsidR="00EF22E5" w:rsidRPr="00575698" w:rsidRDefault="00EF22E5" w:rsidP="00634ABE">
      <w:pPr>
        <w:pStyle w:val="4"/>
        <w:numPr>
          <w:ilvl w:val="2"/>
          <w:numId w:val="9"/>
        </w:numPr>
      </w:pPr>
      <w:r w:rsidRPr="00575698">
        <w:t>Проведение закупок, предусмотренных п.</w:t>
      </w:r>
      <w:r w:rsidR="00687719">
        <w:t>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233FEB">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233FEB">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233FEB">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233FEB">
        <w:t>16.3.1</w:t>
      </w:r>
      <w:r w:rsidR="001F6F18" w:rsidRPr="00951A70">
        <w:fldChar w:fldCharType="end"/>
      </w:r>
      <w:r w:rsidRPr="00575698">
        <w:t xml:space="preserve"> Положения</w:t>
      </w:r>
      <w:r w:rsidR="005864C6" w:rsidRPr="00575698">
        <w:t xml:space="preserve"> соответственно</w:t>
      </w:r>
      <w:r w:rsidRPr="00575698">
        <w:t>.</w:t>
      </w:r>
    </w:p>
    <w:p w14:paraId="17A35E82" w14:textId="77777777" w:rsidR="00EF22E5" w:rsidRPr="00575698" w:rsidRDefault="00EF22E5" w:rsidP="00634ABE">
      <w:pPr>
        <w:pStyle w:val="4"/>
        <w:numPr>
          <w:ilvl w:val="2"/>
          <w:numId w:val="9"/>
        </w:numPr>
      </w:pPr>
      <w:bookmarkStart w:id="7029"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233FEB">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233FEB">
        <w:t>16.1.9</w:t>
      </w:r>
      <w:r w:rsidR="00176E15" w:rsidRPr="00951A70">
        <w:fldChar w:fldCharType="end"/>
      </w:r>
      <w:r w:rsidRPr="00575698">
        <w:t xml:space="preserve"> Положения.</w:t>
      </w:r>
      <w:bookmarkEnd w:id="7029"/>
    </w:p>
    <w:p w14:paraId="716D5A8B" w14:textId="77777777" w:rsidR="00EF22E5" w:rsidRPr="00575698" w:rsidRDefault="00EF22E5" w:rsidP="00634ABE">
      <w:pPr>
        <w:pStyle w:val="4"/>
        <w:numPr>
          <w:ilvl w:val="2"/>
          <w:numId w:val="9"/>
        </w:numPr>
      </w:pPr>
      <w:bookmarkStart w:id="7030" w:name="_Ref23690892"/>
      <w:r w:rsidRPr="00575698">
        <w:t>На основании решения руководителя заказчика, принятого в пределах его компетенции, осуществляется проведение:</w:t>
      </w:r>
      <w:bookmarkEnd w:id="7030"/>
    </w:p>
    <w:p w14:paraId="0B3784FB" w14:textId="3BE04355"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233FEB">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233FEB">
        <w:t>6.6.2(3)</w:t>
      </w:r>
      <w:r w:rsidRPr="00951A70">
        <w:fldChar w:fldCharType="end"/>
      </w:r>
      <w:r w:rsidRPr="00575698">
        <w:t>,</w:t>
      </w:r>
      <w:r w:rsidR="00D74697">
        <w:t xml:space="preserve"> </w:t>
      </w:r>
      <w:r w:rsidR="00E26BA6">
        <w:fldChar w:fldCharType="begin"/>
      </w:r>
      <w:r w:rsidR="00E26BA6">
        <w:instrText xml:space="preserve"> REF _Ref111012431 \r \h </w:instrText>
      </w:r>
      <w:r w:rsidR="00E26BA6">
        <w:fldChar w:fldCharType="separate"/>
      </w:r>
      <w:r w:rsidR="00E26BA6">
        <w:t>6.6.2(5)</w:t>
      </w:r>
      <w:r w:rsidR="00E26BA6">
        <w:fldChar w:fldCharType="end"/>
      </w:r>
      <w:r w:rsidR="00E26BA6">
        <w:t xml:space="preserve">, </w:t>
      </w:r>
      <w:r w:rsidR="00E26BA6">
        <w:fldChar w:fldCharType="begin"/>
      </w:r>
      <w:r w:rsidR="00E26BA6">
        <w:instrText xml:space="preserve"> REF _Ref426719339 \r \h </w:instrText>
      </w:r>
      <w:r w:rsidR="00E26BA6">
        <w:fldChar w:fldCharType="separate"/>
      </w:r>
      <w:r w:rsidR="00E26BA6">
        <w:t>6.6.2(11)</w:t>
      </w:r>
      <w:r w:rsidR="00E26BA6">
        <w:fldChar w:fldCharType="end"/>
      </w:r>
      <w:r w:rsidR="00DC60AE">
        <w:t>,</w:t>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233FEB">
        <w:t>6.6.2(40)</w:t>
      </w:r>
      <w:r w:rsidRPr="00951A70">
        <w:fldChar w:fldCharType="end"/>
      </w:r>
      <w:r w:rsidRPr="00575698">
        <w:t xml:space="preserve"> Положения;</w:t>
      </w:r>
    </w:p>
    <w:p w14:paraId="6BF535AC" w14:textId="52DF76A8" w:rsidR="00EF22E5" w:rsidRPr="00575698" w:rsidRDefault="007B18D9" w:rsidP="00634ABE">
      <w:pPr>
        <w:pStyle w:val="5"/>
        <w:numPr>
          <w:ilvl w:val="3"/>
          <w:numId w:val="9"/>
        </w:numPr>
      </w:pPr>
      <w:r>
        <w:t>утратил силу;</w:t>
      </w:r>
    </w:p>
    <w:p w14:paraId="54AA34E5" w14:textId="38FC233A" w:rsidR="000753F3" w:rsidRPr="00575698" w:rsidRDefault="00EF22E5" w:rsidP="00634ABE">
      <w:pPr>
        <w:pStyle w:val="5"/>
        <w:numPr>
          <w:ilvl w:val="3"/>
          <w:numId w:val="9"/>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233FEB">
        <w:t>6.6.2(38)</w:t>
      </w:r>
      <w:r w:rsidRPr="00951A70">
        <w:fldChar w:fldCharType="end"/>
      </w:r>
      <w:r w:rsidRPr="00575698">
        <w:t xml:space="preserve"> Положения; </w:t>
      </w:r>
    </w:p>
    <w:p w14:paraId="0D2C8096" w14:textId="77777777" w:rsidR="00EF22E5" w:rsidRPr="00575698" w:rsidRDefault="00EF22E5" w:rsidP="00634ABE">
      <w:pPr>
        <w:pStyle w:val="5"/>
        <w:numPr>
          <w:ilvl w:val="3"/>
          <w:numId w:val="9"/>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233FEB">
        <w:t>6.6.2(39)</w:t>
      </w:r>
      <w:r w:rsidRPr="00951A70">
        <w:fldChar w:fldCharType="end"/>
      </w:r>
      <w:r w:rsidRPr="00575698">
        <w:t xml:space="preserve"> Положения;</w:t>
      </w:r>
    </w:p>
    <w:p w14:paraId="7F4DB216" w14:textId="77777777" w:rsidR="00EF22E5" w:rsidRPr="00575698" w:rsidRDefault="00EF22E5" w:rsidP="00634ABE">
      <w:pPr>
        <w:pStyle w:val="5"/>
        <w:numPr>
          <w:ilvl w:val="3"/>
          <w:numId w:val="9"/>
        </w:numPr>
      </w:pPr>
      <w:r w:rsidRPr="00575698">
        <w:t>закупк</w:t>
      </w:r>
      <w:r w:rsidR="0069230C" w:rsidRPr="00575698">
        <w:t>и</w:t>
      </w:r>
      <w:r w:rsidRPr="00575698">
        <w:t xml:space="preserve"> у единственного поставщика</w:t>
      </w:r>
      <w:r w:rsidR="007B18D9">
        <w:t xml:space="preserve"> услуг финансового характера</w:t>
      </w:r>
      <w:r w:rsidRPr="00575698">
        <w:t xml:space="preserve">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233FEB">
        <w:t>6.6.2(37)</w:t>
      </w:r>
      <w:r w:rsidRPr="00951A70">
        <w:fldChar w:fldCharType="end"/>
      </w:r>
      <w:r w:rsidR="007B18D9">
        <w:t xml:space="preserve">, </w:t>
      </w:r>
      <w:r w:rsidR="007B18D9" w:rsidRPr="00951A70">
        <w:fldChar w:fldCharType="begin"/>
      </w:r>
      <w:r w:rsidR="007B18D9" w:rsidRPr="00575698">
        <w:instrText xml:space="preserve"> REF _Ref23405937 \r \h  \* MERGEFORMAT </w:instrText>
      </w:r>
      <w:r w:rsidR="007B18D9" w:rsidRPr="00951A70">
        <w:fldChar w:fldCharType="separate"/>
      </w:r>
      <w:r w:rsidR="00233FEB">
        <w:t>6.6.2(56)</w:t>
      </w:r>
      <w:r w:rsidR="007B18D9" w:rsidRPr="00951A70">
        <w:fldChar w:fldCharType="end"/>
      </w:r>
      <w:r w:rsidR="007B18D9">
        <w:t xml:space="preserve">, </w:t>
      </w:r>
      <w:r w:rsidR="007B18D9" w:rsidRPr="00951A70">
        <w:fldChar w:fldCharType="begin"/>
      </w:r>
      <w:r w:rsidR="007B18D9" w:rsidRPr="00575698">
        <w:instrText xml:space="preserve"> REF _Ref23406264 \r \h  \* MERGEFORMAT </w:instrText>
      </w:r>
      <w:r w:rsidR="007B18D9" w:rsidRPr="00951A70">
        <w:fldChar w:fldCharType="separate"/>
      </w:r>
      <w:r w:rsidR="00233FEB">
        <w:t>6.6.2(57)</w:t>
      </w:r>
      <w:r w:rsidR="007B18D9" w:rsidRPr="00951A70">
        <w:fldChar w:fldCharType="end"/>
      </w:r>
      <w:r w:rsidRPr="00575698">
        <w:t xml:space="preserve"> Положения;</w:t>
      </w:r>
    </w:p>
    <w:p w14:paraId="62B5EDA7" w14:textId="3E32127D" w:rsidR="00EF22E5" w:rsidRPr="00575698" w:rsidRDefault="00EF22E5" w:rsidP="00634ABE">
      <w:pPr>
        <w:pStyle w:val="5"/>
        <w:numPr>
          <w:ilvl w:val="3"/>
          <w:numId w:val="9"/>
        </w:numPr>
      </w:pPr>
      <w:r w:rsidRPr="00575698">
        <w:t xml:space="preserve">упрощенной закупки по </w:t>
      </w:r>
      <w:r w:rsidR="005864C6" w:rsidRPr="00575698">
        <w:t>подп.</w:t>
      </w:r>
      <w:r w:rsidR="001D4D8F" w:rsidRPr="00575698">
        <w:t> </w:t>
      </w:r>
      <w:r w:rsidR="00A6354E" w:rsidDel="00A6354E">
        <w:t xml:space="preserve"> </w:t>
      </w:r>
      <w:r w:rsidR="007B12EC">
        <w:fldChar w:fldCharType="begin"/>
      </w:r>
      <w:r w:rsidR="007B12EC">
        <w:instrText xml:space="preserve"> REF _Ref100067814 \r \h </w:instrText>
      </w:r>
      <w:r w:rsidR="007B12EC">
        <w:fldChar w:fldCharType="separate"/>
      </w:r>
      <w:r w:rsidR="00233FEB">
        <w:t>6.1.1(2)(ж)</w:t>
      </w:r>
      <w:r w:rsidR="007B12EC">
        <w:fldChar w:fldCharType="end"/>
      </w:r>
      <w:r w:rsidR="005864C6" w:rsidRPr="00575698">
        <w:t xml:space="preserve"> Положения.</w:t>
      </w:r>
    </w:p>
    <w:p w14:paraId="786AFCA7" w14:textId="77777777" w:rsidR="00EF22E5" w:rsidRPr="00575698" w:rsidRDefault="00EF22E5" w:rsidP="00634ABE">
      <w:pPr>
        <w:pStyle w:val="4"/>
        <w:numPr>
          <w:ilvl w:val="2"/>
          <w:numId w:val="9"/>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233FEB">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233FEB">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233FEB">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233FEB">
        <w:t>16.2.1</w:t>
      </w:r>
      <w:r w:rsidR="00271E39" w:rsidRPr="00951A70">
        <w:fldChar w:fldCharType="end"/>
      </w:r>
      <w:r w:rsidRPr="00575698">
        <w:t xml:space="preserve"> Положения</w:t>
      </w:r>
      <w:r w:rsidR="005864C6" w:rsidRPr="00575698">
        <w:t xml:space="preserve"> соответственно.</w:t>
      </w:r>
    </w:p>
    <w:p w14:paraId="3B6B7C78" w14:textId="77777777" w:rsidR="00226DBF" w:rsidRPr="00575698" w:rsidRDefault="00226DBF" w:rsidP="00634ABE">
      <w:pPr>
        <w:pStyle w:val="4"/>
        <w:numPr>
          <w:ilvl w:val="2"/>
          <w:numId w:val="9"/>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2592CD5B" w14:textId="15981B05" w:rsidR="00226DBF" w:rsidRPr="00575698" w:rsidRDefault="00226DBF" w:rsidP="00634ABE">
      <w:pPr>
        <w:pStyle w:val="4"/>
        <w:numPr>
          <w:ilvl w:val="2"/>
          <w:numId w:val="9"/>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w:t>
      </w:r>
      <w:r w:rsidR="00087C20">
        <w:t xml:space="preserve">любом из </w:t>
      </w:r>
      <w:r w:rsidRPr="00575698">
        <w:t>реестр</w:t>
      </w:r>
      <w:r w:rsidR="00087C20">
        <w:t>ов</w:t>
      </w:r>
      <w:r w:rsidRPr="00575698">
        <w:t xml:space="preserve"> недобросовестных поставщиков, ведение которых осуществляется в соответствии с Законом 44-ФЗ и Законом 223-ФЗ</w:t>
      </w:r>
      <w:r w:rsidR="00087C20">
        <w:t xml:space="preserve">, и/ или </w:t>
      </w:r>
      <w:r w:rsidRPr="00575698">
        <w:t xml:space="preserve">находящимся в </w:t>
      </w:r>
      <w:r w:rsidR="005864C6" w:rsidRPr="00575698">
        <w:t>РНПК</w:t>
      </w:r>
      <w:r w:rsidRPr="00575698">
        <w:t>.</w:t>
      </w:r>
    </w:p>
    <w:p w14:paraId="0BDCD3A9" w14:textId="77777777" w:rsidR="00226DBF" w:rsidRPr="00575698" w:rsidRDefault="00226DBF" w:rsidP="00634ABE">
      <w:pPr>
        <w:pStyle w:val="4"/>
        <w:numPr>
          <w:ilvl w:val="2"/>
          <w:numId w:val="9"/>
        </w:numPr>
      </w:pPr>
      <w:bookmarkStart w:id="7031" w:name="_Ref21354251"/>
      <w:r w:rsidRPr="00575698">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233FEB">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233FEB">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233FEB">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233FEB">
        <w:t>16.3.1</w:t>
      </w:r>
      <w:r w:rsidR="00176E15" w:rsidRPr="00951A70">
        <w:fldChar w:fldCharType="end"/>
      </w:r>
      <w:r w:rsidR="00176E15" w:rsidRPr="00575698">
        <w:t xml:space="preserve"> Положения)</w:t>
      </w:r>
      <w:r w:rsidRPr="00575698">
        <w:t>:</w:t>
      </w:r>
      <w:bookmarkEnd w:id="7031"/>
    </w:p>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14:paraId="31B0A554" w14:textId="77777777" w:rsidR="008D5211" w:rsidRPr="00575698" w:rsidRDefault="00DF41D5" w:rsidP="00634ABE">
      <w:pPr>
        <w:pStyle w:val="5"/>
        <w:numPr>
          <w:ilvl w:val="3"/>
          <w:numId w:val="9"/>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60C3646D" w14:textId="77777777" w:rsidR="006C7074" w:rsidRPr="00575698" w:rsidRDefault="00993AB3" w:rsidP="00634ABE">
      <w:pPr>
        <w:pStyle w:val="5"/>
        <w:numPr>
          <w:ilvl w:val="3"/>
          <w:numId w:val="9"/>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233FEB">
        <w:t>16.1.1</w:t>
      </w:r>
      <w:r w:rsidR="00006861" w:rsidRPr="00951A70">
        <w:fldChar w:fldCharType="end"/>
      </w:r>
      <w:r w:rsidR="005860ED" w:rsidRPr="00575698">
        <w:t xml:space="preserve"> Положения</w:t>
      </w:r>
      <w:r w:rsidR="001406B5" w:rsidRPr="00575698">
        <w:t>;</w:t>
      </w:r>
    </w:p>
    <w:p w14:paraId="42F08C6E" w14:textId="77777777" w:rsidR="00DF41D5" w:rsidRPr="00575698" w:rsidRDefault="006C7074" w:rsidP="00634ABE">
      <w:pPr>
        <w:pStyle w:val="5"/>
        <w:numPr>
          <w:ilvl w:val="3"/>
          <w:numId w:val="9"/>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233FEB">
        <w:t>3.3</w:t>
      </w:r>
      <w:r w:rsidR="00006861" w:rsidRPr="00951A70">
        <w:fldChar w:fldCharType="end"/>
      </w:r>
      <w:r w:rsidR="00273AFE" w:rsidRPr="00575698">
        <w:t xml:space="preserve"> Положения</w:t>
      </w:r>
      <w:r w:rsidRPr="00575698">
        <w:t>;</w:t>
      </w:r>
    </w:p>
    <w:p w14:paraId="214821D8" w14:textId="77777777" w:rsidR="00CD5064" w:rsidRPr="00575698" w:rsidRDefault="006C7074" w:rsidP="00634ABE">
      <w:pPr>
        <w:pStyle w:val="5"/>
        <w:numPr>
          <w:ilvl w:val="3"/>
          <w:numId w:val="9"/>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674712B0" w14:textId="77777777" w:rsidR="003022B3" w:rsidRPr="00575698" w:rsidRDefault="00DF41D5" w:rsidP="00634ABE">
      <w:pPr>
        <w:pStyle w:val="5"/>
        <w:numPr>
          <w:ilvl w:val="3"/>
          <w:numId w:val="9"/>
        </w:numPr>
      </w:pPr>
      <w:r w:rsidRPr="00575698">
        <w:t>заключение договора</w:t>
      </w:r>
      <w:r w:rsidR="0077695F" w:rsidRPr="00575698">
        <w:t xml:space="preserve"> (-ов)</w:t>
      </w:r>
      <w:r w:rsidR="003022B3" w:rsidRPr="00575698">
        <w:t>;</w:t>
      </w:r>
    </w:p>
    <w:p w14:paraId="2CA4E51F" w14:textId="77777777" w:rsidR="00426E27" w:rsidRPr="00575698" w:rsidRDefault="00426E27"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p>
    <w:p w14:paraId="4CF6A16A" w14:textId="77777777" w:rsidR="00B33E51" w:rsidRPr="00575698" w:rsidRDefault="00B33E51" w:rsidP="00634ABE">
      <w:pPr>
        <w:pStyle w:val="4"/>
        <w:keepNext/>
        <w:numPr>
          <w:ilvl w:val="2"/>
          <w:numId w:val="9"/>
        </w:numPr>
      </w:pPr>
      <w:bookmarkStart w:id="7032"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2C9B4077" w14:textId="77777777" w:rsidR="00B33E51" w:rsidRPr="00575698" w:rsidRDefault="00B33E51" w:rsidP="00634ABE">
      <w:pPr>
        <w:pStyle w:val="5"/>
        <w:numPr>
          <w:ilvl w:val="3"/>
          <w:numId w:val="9"/>
        </w:numPr>
      </w:pPr>
      <w:r w:rsidRPr="00575698">
        <w:t>наименование закупки;</w:t>
      </w:r>
    </w:p>
    <w:p w14:paraId="5B04F0B7" w14:textId="77777777" w:rsidR="00B33E51" w:rsidRPr="00575698" w:rsidRDefault="00B33E51" w:rsidP="00634ABE">
      <w:pPr>
        <w:pStyle w:val="5"/>
        <w:numPr>
          <w:ilvl w:val="3"/>
          <w:numId w:val="9"/>
        </w:numPr>
      </w:pPr>
      <w:r w:rsidRPr="00575698">
        <w:t>номер закупки (при наличии);</w:t>
      </w:r>
    </w:p>
    <w:p w14:paraId="6793945D" w14:textId="77777777" w:rsidR="00B33E51" w:rsidRPr="00575698" w:rsidRDefault="00B33E51" w:rsidP="00634ABE">
      <w:pPr>
        <w:pStyle w:val="5"/>
        <w:numPr>
          <w:ilvl w:val="3"/>
          <w:numId w:val="9"/>
        </w:numPr>
      </w:pPr>
      <w:r w:rsidRPr="00575698">
        <w:t>дата и место подведения итогов закупки;</w:t>
      </w:r>
    </w:p>
    <w:p w14:paraId="23AFA59A" w14:textId="77777777" w:rsidR="00B33E51" w:rsidRPr="00575698" w:rsidRDefault="00B33E51" w:rsidP="00634ABE">
      <w:pPr>
        <w:pStyle w:val="5"/>
        <w:numPr>
          <w:ilvl w:val="3"/>
          <w:numId w:val="9"/>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2470DB6A" w14:textId="77777777" w:rsidR="00B33E51" w:rsidRPr="00575698" w:rsidRDefault="00B33E51" w:rsidP="00634ABE">
      <w:pPr>
        <w:pStyle w:val="5"/>
        <w:numPr>
          <w:ilvl w:val="3"/>
          <w:numId w:val="9"/>
        </w:numPr>
      </w:pPr>
      <w:r w:rsidRPr="00575698">
        <w:t>сведения об объеме и цене закупаемой продукции, сроке исполнения договора;</w:t>
      </w:r>
    </w:p>
    <w:p w14:paraId="189E3C84" w14:textId="77777777" w:rsidR="00B33E51" w:rsidRPr="00575698" w:rsidRDefault="00B33E51" w:rsidP="00634ABE">
      <w:pPr>
        <w:pStyle w:val="5"/>
        <w:numPr>
          <w:ilvl w:val="3"/>
          <w:numId w:val="9"/>
        </w:numPr>
      </w:pPr>
      <w:r w:rsidRPr="00575698">
        <w:t>результаты голосования членов ЗК, принявших участие в голосовании;</w:t>
      </w:r>
    </w:p>
    <w:p w14:paraId="0984409D" w14:textId="77777777" w:rsidR="00E2016D" w:rsidRDefault="00E2016D" w:rsidP="00634ABE">
      <w:pPr>
        <w:pStyle w:val="5"/>
        <w:numPr>
          <w:ilvl w:val="3"/>
          <w:numId w:val="9"/>
        </w:numPr>
      </w:pPr>
      <w:r>
        <w:t>сведения о наименовании и ИНН поставщика, с которым заключается договор</w:t>
      </w:r>
      <w:r>
        <w:rPr>
          <w:rStyle w:val="ad"/>
        </w:rPr>
        <w:footnoteReference w:id="34"/>
      </w:r>
      <w:r>
        <w:t xml:space="preserve">; </w:t>
      </w:r>
    </w:p>
    <w:p w14:paraId="31AF8467" w14:textId="77777777" w:rsidR="00B33E51" w:rsidRPr="00575698" w:rsidRDefault="00B33E51" w:rsidP="00634ABE">
      <w:pPr>
        <w:pStyle w:val="5"/>
        <w:numPr>
          <w:ilvl w:val="3"/>
          <w:numId w:val="9"/>
        </w:numPr>
      </w:pPr>
      <w:r w:rsidRPr="00575698">
        <w:t>иные сведения, которые ЗК сочтет нужным указать.</w:t>
      </w:r>
    </w:p>
    <w:p w14:paraId="35773431" w14:textId="4B51D5D2" w:rsidR="00426E27" w:rsidRPr="00575698" w:rsidRDefault="00426E27" w:rsidP="00634ABE">
      <w:pPr>
        <w:pStyle w:val="4"/>
        <w:numPr>
          <w:ilvl w:val="2"/>
          <w:numId w:val="9"/>
        </w:numPr>
      </w:pPr>
      <w:bookmarkStart w:id="7033"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233FEB">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233FEB">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FD0EE4">
        <w:instrText xml:space="preserve"> \* </w:instrText>
      </w:r>
      <w:r w:rsidR="002A1CE0" w:rsidRPr="00575698">
        <w:rPr>
          <w:lang w:val="en-US"/>
        </w:rPr>
        <w:instrText>MERGEFORMAT</w:instrText>
      </w:r>
      <w:r w:rsidR="002A1CE0" w:rsidRPr="00FD0EE4">
        <w:instrText xml:space="preserve"> </w:instrText>
      </w:r>
      <w:r w:rsidR="001D47EE" w:rsidRPr="0013308E">
        <w:rPr>
          <w:lang w:val="en-US"/>
        </w:rPr>
      </w:r>
      <w:r w:rsidR="001D47EE" w:rsidRPr="0013308E">
        <w:rPr>
          <w:lang w:val="en-US"/>
        </w:rPr>
        <w:fldChar w:fldCharType="separate"/>
      </w:r>
      <w:r w:rsidR="00233FEB" w:rsidRPr="00F20FD0">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233FEB">
        <w:t>16.2.1</w:t>
      </w:r>
      <w:r w:rsidR="0059020B" w:rsidRPr="0013308E">
        <w:fldChar w:fldCharType="end"/>
      </w:r>
      <w:r w:rsidR="0059020B" w:rsidRPr="00575698">
        <w:t xml:space="preserve"> </w:t>
      </w:r>
      <w:r w:rsidRPr="00575698">
        <w:t>Положения):</w:t>
      </w:r>
      <w:bookmarkEnd w:id="7032"/>
      <w:bookmarkEnd w:id="7033"/>
    </w:p>
    <w:p w14:paraId="391A0E4C" w14:textId="77777777" w:rsidR="00426E27" w:rsidRPr="00575698" w:rsidRDefault="00426E27"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37A352ED" w14:textId="77777777" w:rsidR="00426E27" w:rsidRPr="00575698" w:rsidRDefault="00426E27"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233FEB">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233FEB">
        <w:t>6.6.2(39)</w:t>
      </w:r>
      <w:r w:rsidRPr="0013308E">
        <w:fldChar w:fldCharType="end"/>
      </w:r>
      <w:r w:rsidRPr="00575698">
        <w:t xml:space="preserve"> Положения;</w:t>
      </w:r>
    </w:p>
    <w:p w14:paraId="0FB1155C" w14:textId="77777777" w:rsidR="00426E27" w:rsidRPr="00575698" w:rsidRDefault="00426E27"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p>
    <w:p w14:paraId="178D13EF" w14:textId="77777777" w:rsidR="00426E27" w:rsidRPr="00575698" w:rsidRDefault="00426E27" w:rsidP="00634ABE">
      <w:pPr>
        <w:pStyle w:val="5"/>
        <w:numPr>
          <w:ilvl w:val="3"/>
          <w:numId w:val="9"/>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1A42836E" w14:textId="77777777" w:rsidR="00F3288B"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p>
    <w:p w14:paraId="04B8D101" w14:textId="29284EDB" w:rsidR="00B33E51" w:rsidRPr="00575698" w:rsidRDefault="00B33E51" w:rsidP="00634ABE">
      <w:pPr>
        <w:pStyle w:val="4"/>
        <w:numPr>
          <w:ilvl w:val="2"/>
          <w:numId w:val="9"/>
        </w:numPr>
      </w:pPr>
      <w:bookmarkStart w:id="7034" w:name="_Ref23696191"/>
      <w:r w:rsidRPr="00575698">
        <w:t>Закупка у единственного поставщика</w:t>
      </w:r>
      <w:r w:rsidR="008B1216">
        <w:t xml:space="preserve"> услуг финансового характера</w:t>
      </w:r>
      <w:r w:rsidRPr="00575698">
        <w:t xml:space="preserve">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233FEB">
        <w:t>16.1.5</w:t>
      </w:r>
      <w:r w:rsidRPr="0013308E">
        <w:fldChar w:fldCharType="end"/>
      </w:r>
      <w:r w:rsidRPr="00575698">
        <w:t xml:space="preserve"> Положения), осуществляется в следующей последовательности:</w:t>
      </w:r>
      <w:bookmarkEnd w:id="7034"/>
    </w:p>
    <w:p w14:paraId="4136D620" w14:textId="77777777" w:rsidR="00B33E51" w:rsidRPr="00575698" w:rsidRDefault="00B33E51"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6FC15D64" w14:textId="77777777" w:rsidR="00B33E51" w:rsidRPr="00575698" w:rsidRDefault="00B33E51"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233FEB">
        <w:t>16.1.1</w:t>
      </w:r>
      <w:r w:rsidRPr="0013308E">
        <w:fldChar w:fldCharType="end"/>
      </w:r>
      <w:r w:rsidRPr="00575698">
        <w:t xml:space="preserve"> Положения;</w:t>
      </w:r>
    </w:p>
    <w:p w14:paraId="6828C860" w14:textId="77777777" w:rsidR="00B33E51" w:rsidRPr="00575698" w:rsidRDefault="00B33E51"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p>
    <w:p w14:paraId="7F9BFF3C" w14:textId="77777777" w:rsidR="00B33E51" w:rsidRDefault="00B33E51" w:rsidP="00634ABE">
      <w:pPr>
        <w:pStyle w:val="5"/>
        <w:numPr>
          <w:ilvl w:val="3"/>
          <w:numId w:val="9"/>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1E9BA460" w14:textId="77777777" w:rsidR="0013308E" w:rsidRPr="00575698" w:rsidRDefault="0013308E" w:rsidP="00634ABE">
      <w:pPr>
        <w:pStyle w:val="5"/>
        <w:numPr>
          <w:ilvl w:val="3"/>
          <w:numId w:val="9"/>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3FDA8DA" w14:textId="77777777" w:rsidR="004A422A"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r w:rsidR="004A422A" w:rsidRPr="00575698">
        <w:t>.</w:t>
      </w:r>
    </w:p>
    <w:p w14:paraId="454392F4" w14:textId="77777777" w:rsidR="00FB6236" w:rsidRPr="003227B5" w:rsidRDefault="00FB6236" w:rsidP="00634ABE">
      <w:pPr>
        <w:pStyle w:val="4"/>
        <w:numPr>
          <w:ilvl w:val="2"/>
          <w:numId w:val="9"/>
        </w:numPr>
      </w:pPr>
      <w:bookmarkStart w:id="7035" w:name="_Ref48651676"/>
      <w:bookmarkStart w:id="7036" w:name="_Ref407402194"/>
      <w:bookmarkStart w:id="7037" w:name="_Ref409393275"/>
      <w:bookmarkStart w:id="7038"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233FEB">
        <w:t>6.6.2(38)</w:t>
      </w:r>
      <w:r w:rsidRPr="0013308E">
        <w:fldChar w:fldCharType="end"/>
      </w:r>
      <w:r w:rsidRPr="003227B5">
        <w:t xml:space="preserve"> Положения осуществляется в следующей последовательности:</w:t>
      </w:r>
    </w:p>
    <w:p w14:paraId="4C6979B9" w14:textId="77777777" w:rsidR="00FB6236" w:rsidRPr="003227B5" w:rsidRDefault="00FB6236" w:rsidP="00634ABE">
      <w:pPr>
        <w:pStyle w:val="5"/>
        <w:numPr>
          <w:ilvl w:val="3"/>
          <w:numId w:val="9"/>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233FEB">
        <w:t>16.1.1</w:t>
      </w:r>
      <w:r w:rsidRPr="0013308E">
        <w:fldChar w:fldCharType="end"/>
      </w:r>
      <w:r w:rsidRPr="003227B5">
        <w:t xml:space="preserve"> Положения;</w:t>
      </w:r>
    </w:p>
    <w:p w14:paraId="056F9B4E" w14:textId="77777777" w:rsidR="00FB6236" w:rsidRPr="003227B5" w:rsidRDefault="00FB6236" w:rsidP="00634ABE">
      <w:pPr>
        <w:pStyle w:val="5"/>
        <w:numPr>
          <w:ilvl w:val="3"/>
          <w:numId w:val="9"/>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25A5C4CC" w14:textId="1D84B1EF" w:rsidR="00FB6236" w:rsidRPr="003227B5" w:rsidRDefault="00FB6236" w:rsidP="00634ABE">
      <w:pPr>
        <w:pStyle w:val="5"/>
        <w:numPr>
          <w:ilvl w:val="3"/>
          <w:numId w:val="9"/>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w:t>
      </w:r>
      <w:r w:rsidR="003864C1">
        <w:t>ах</w:t>
      </w:r>
      <w:r w:rsidRPr="00575698">
        <w:t> </w:t>
      </w:r>
      <w:r w:rsidR="00CD3D9A">
        <w:fldChar w:fldCharType="begin"/>
      </w:r>
      <w:r w:rsidR="00CD3D9A">
        <w:instrText xml:space="preserve"> REF _Ref113375884 \r \h </w:instrText>
      </w:r>
      <w:r w:rsidR="00CD3D9A">
        <w:fldChar w:fldCharType="separate"/>
      </w:r>
      <w:r w:rsidR="00CD3D9A">
        <w:t>3.1</w:t>
      </w:r>
      <w:r w:rsidR="00CD3D9A">
        <w:fldChar w:fldCharType="end"/>
      </w:r>
      <w:r w:rsidR="003864C1">
        <w:t xml:space="preserve">,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233FEB">
        <w:t>3.3</w:t>
      </w:r>
      <w:r w:rsidRPr="0013308E">
        <w:fldChar w:fldCharType="end"/>
      </w:r>
      <w:r w:rsidRPr="00575698">
        <w:t xml:space="preserve"> </w:t>
      </w:r>
      <w:r w:rsidRPr="003227B5">
        <w:t>Положения;</w:t>
      </w:r>
    </w:p>
    <w:p w14:paraId="637B8832" w14:textId="77777777"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bookmarkEnd w:id="7035"/>
      <w:bookmarkEnd w:id="7036"/>
      <w:bookmarkEnd w:id="7037"/>
      <w:bookmarkEnd w:id="7038"/>
    </w:p>
    <w:p w14:paraId="1524C7F3" w14:textId="77777777" w:rsidR="00982D04" w:rsidRDefault="00982D04" w:rsidP="00634ABE">
      <w:pPr>
        <w:pStyle w:val="4"/>
        <w:numPr>
          <w:ilvl w:val="2"/>
          <w:numId w:val="9"/>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233FEB">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233FEB">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233FEB">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233FEB">
        <w:t>10.3.6</w:t>
      </w:r>
      <w:r w:rsidRPr="0013308E">
        <w:fldChar w:fldCharType="end"/>
      </w:r>
      <w:r w:rsidRPr="00575698">
        <w:t xml:space="preserve"> Положения</w:t>
      </w:r>
      <w:r>
        <w:t>.</w:t>
      </w:r>
    </w:p>
    <w:p w14:paraId="3F176A54" w14:textId="06AACCBC" w:rsidR="00C81F50" w:rsidRPr="00575698" w:rsidRDefault="00C81F50" w:rsidP="00634ABE">
      <w:pPr>
        <w:pStyle w:val="4"/>
        <w:numPr>
          <w:ilvl w:val="2"/>
          <w:numId w:val="9"/>
        </w:numPr>
      </w:pPr>
      <w:bookmarkStart w:id="7039" w:name="_Ref23692167"/>
      <w:bookmarkStart w:id="7040"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233FEB" w:rsidRPr="00F20FD0">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7039"/>
    </w:p>
    <w:p w14:paraId="0056E313" w14:textId="77777777" w:rsidR="00C81F50" w:rsidRPr="00575698" w:rsidRDefault="00C81F50" w:rsidP="00634ABE">
      <w:pPr>
        <w:pStyle w:val="5"/>
        <w:numPr>
          <w:ilvl w:val="3"/>
          <w:numId w:val="9"/>
        </w:numPr>
      </w:pPr>
      <w:bookmarkStart w:id="7041" w:name="_Ref23437844"/>
      <w:r w:rsidRPr="00575698">
        <w:t>формирование инициатором закупки основных условий закупки, требований к закупаемой продукции;</w:t>
      </w:r>
      <w:bookmarkEnd w:id="7041"/>
    </w:p>
    <w:p w14:paraId="2051F91D" w14:textId="77777777" w:rsidR="00C81F50" w:rsidRPr="00575698" w:rsidRDefault="00C81F50" w:rsidP="00634ABE">
      <w:pPr>
        <w:pStyle w:val="5"/>
        <w:numPr>
          <w:ilvl w:val="3"/>
          <w:numId w:val="9"/>
        </w:numPr>
      </w:pPr>
      <w:bookmarkStart w:id="7042"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233FEB">
        <w:t>16.1.1</w:t>
      </w:r>
      <w:r w:rsidRPr="0013308E">
        <w:fldChar w:fldCharType="end"/>
      </w:r>
      <w:r w:rsidRPr="00575698">
        <w:t xml:space="preserve"> Положения;</w:t>
      </w:r>
      <w:bookmarkEnd w:id="7042"/>
    </w:p>
    <w:p w14:paraId="03CEA3A2" w14:textId="77777777" w:rsidR="00C81F50" w:rsidRPr="00575698" w:rsidRDefault="00C81F50" w:rsidP="00634ABE">
      <w:pPr>
        <w:pStyle w:val="5"/>
        <w:numPr>
          <w:ilvl w:val="3"/>
          <w:numId w:val="9"/>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29683467" w14:textId="77777777" w:rsidR="00C81F50" w:rsidRPr="00575698" w:rsidRDefault="00C81F50" w:rsidP="00634ABE">
      <w:pPr>
        <w:pStyle w:val="5"/>
        <w:numPr>
          <w:ilvl w:val="3"/>
          <w:numId w:val="9"/>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233FEB">
        <w:t>3.3</w:t>
      </w:r>
      <w:r w:rsidRPr="0013308E">
        <w:fldChar w:fldCharType="end"/>
      </w:r>
      <w:r w:rsidRPr="00575698">
        <w:t xml:space="preserve"> Положения;</w:t>
      </w:r>
    </w:p>
    <w:p w14:paraId="1DAF0FE3" w14:textId="77777777" w:rsidR="00C81F50" w:rsidRPr="00575698" w:rsidRDefault="00C81F50" w:rsidP="00634ABE">
      <w:pPr>
        <w:pStyle w:val="5"/>
        <w:numPr>
          <w:ilvl w:val="3"/>
          <w:numId w:val="9"/>
        </w:numPr>
      </w:pPr>
      <w:r w:rsidRPr="00575698">
        <w:t>заключение договора с единственным поставщиком;</w:t>
      </w:r>
    </w:p>
    <w:p w14:paraId="60014158" w14:textId="77777777" w:rsidR="00C81F50" w:rsidRPr="00575698" w:rsidRDefault="00C81F50"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233FEB">
        <w:t>3.3</w:t>
      </w:r>
      <w:r w:rsidRPr="0013308E">
        <w:fldChar w:fldCharType="end"/>
      </w:r>
      <w:r w:rsidRPr="00575698">
        <w:t xml:space="preserve"> Положения).</w:t>
      </w:r>
    </w:p>
    <w:p w14:paraId="2B34AA8E" w14:textId="11248001" w:rsidR="00C81F50" w:rsidRPr="00575698" w:rsidRDefault="00C81F50" w:rsidP="00634ABE">
      <w:pPr>
        <w:pStyle w:val="4"/>
        <w:numPr>
          <w:ilvl w:val="2"/>
          <w:numId w:val="9"/>
        </w:numPr>
      </w:pPr>
      <w:bookmarkStart w:id="7043"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233FEB" w:rsidRPr="00F20FD0">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233FEB" w:rsidRPr="00F20FD0">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7043"/>
    </w:p>
    <w:p w14:paraId="1E7FDE68" w14:textId="77777777" w:rsidR="00C81F50" w:rsidRPr="00575698" w:rsidRDefault="00C81F50" w:rsidP="00634ABE">
      <w:pPr>
        <w:pStyle w:val="5"/>
        <w:numPr>
          <w:ilvl w:val="3"/>
          <w:numId w:val="9"/>
        </w:numPr>
      </w:pPr>
      <w:r w:rsidRPr="00575698">
        <w:t>проводит переговоры с потенциальными поставщиками;</w:t>
      </w:r>
    </w:p>
    <w:p w14:paraId="2A8406F0" w14:textId="77777777" w:rsidR="00C81F50" w:rsidRPr="00575698" w:rsidRDefault="00C81F50" w:rsidP="00634ABE">
      <w:pPr>
        <w:pStyle w:val="5"/>
        <w:numPr>
          <w:ilvl w:val="3"/>
          <w:numId w:val="9"/>
        </w:numPr>
      </w:pPr>
      <w:r w:rsidRPr="00575698">
        <w:t>собирает и анализирует полученные предложения;</w:t>
      </w:r>
    </w:p>
    <w:p w14:paraId="260ADFC9" w14:textId="77777777" w:rsidR="00C81F50" w:rsidRPr="00575698" w:rsidRDefault="00C81F50" w:rsidP="00634ABE">
      <w:pPr>
        <w:pStyle w:val="5"/>
        <w:numPr>
          <w:ilvl w:val="3"/>
          <w:numId w:val="9"/>
        </w:numPr>
      </w:pPr>
      <w:r w:rsidRPr="00575698">
        <w:t>запрашивает уточнения и разъяснения по любым аспектам полученных от поставщиков предложений;</w:t>
      </w:r>
    </w:p>
    <w:p w14:paraId="0A37D726" w14:textId="77777777" w:rsidR="00C81F50" w:rsidRPr="00575698" w:rsidRDefault="00C81F50" w:rsidP="00634ABE">
      <w:pPr>
        <w:pStyle w:val="5"/>
        <w:numPr>
          <w:ilvl w:val="3"/>
          <w:numId w:val="9"/>
        </w:numPr>
      </w:pPr>
      <w:r w:rsidRPr="00575698">
        <w:t>принимает меры по улучшению поставщиком ранее направленных предложений.</w:t>
      </w:r>
    </w:p>
    <w:p w14:paraId="1B4577F7" w14:textId="77777777" w:rsidR="00C81F50" w:rsidRPr="00575698" w:rsidRDefault="00C81F50" w:rsidP="00634ABE">
      <w:pPr>
        <w:pStyle w:val="4"/>
        <w:numPr>
          <w:ilvl w:val="2"/>
          <w:numId w:val="9"/>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233FEB">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233FEB">
        <w:t>16.1.1</w:t>
      </w:r>
      <w:r w:rsidRPr="0013308E">
        <w:fldChar w:fldCharType="end"/>
      </w:r>
      <w:r w:rsidRPr="00575698">
        <w:t xml:space="preserve"> Положения, которая выносится на рассмотрение ЗК и дополнительно должна содержать:</w:t>
      </w:r>
    </w:p>
    <w:p w14:paraId="53180A2F" w14:textId="77777777" w:rsidR="00C81F50" w:rsidRPr="00575698" w:rsidRDefault="00C81F50" w:rsidP="00634ABE">
      <w:pPr>
        <w:pStyle w:val="5"/>
        <w:numPr>
          <w:ilvl w:val="3"/>
          <w:numId w:val="9"/>
        </w:numPr>
      </w:pPr>
      <w:bookmarkStart w:id="7044"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7044"/>
    </w:p>
    <w:p w14:paraId="5C4B838A" w14:textId="77777777" w:rsidR="00C81F50" w:rsidRPr="00575698" w:rsidRDefault="00C81F50" w:rsidP="00634ABE">
      <w:pPr>
        <w:pStyle w:val="5"/>
        <w:numPr>
          <w:ilvl w:val="3"/>
          <w:numId w:val="9"/>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233FEB">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58023680" w14:textId="77777777" w:rsidR="00C81F50" w:rsidRPr="00575698" w:rsidRDefault="00C81F50" w:rsidP="00634ABE">
      <w:pPr>
        <w:pStyle w:val="4"/>
        <w:numPr>
          <w:ilvl w:val="2"/>
          <w:numId w:val="9"/>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7F19F85" w14:textId="2DC1D85A" w:rsidR="00AA603E" w:rsidRPr="00575698" w:rsidRDefault="00AA603E" w:rsidP="00634ABE">
      <w:pPr>
        <w:pStyle w:val="4"/>
        <w:numPr>
          <w:ilvl w:val="2"/>
          <w:numId w:val="9"/>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233FEB">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233FEB">
        <w:t>16.3</w:t>
      </w:r>
      <w:r w:rsidR="004037C1" w:rsidRPr="0013308E">
        <w:fldChar w:fldCharType="end"/>
      </w:r>
      <w:r w:rsidRPr="00575698">
        <w:t xml:space="preserve"> Положения</w:t>
      </w:r>
      <w:r w:rsidR="00A70BE6">
        <w:t xml:space="preserve">, ценового запроса на ЭТП – подразделом </w:t>
      </w:r>
      <w:r w:rsidR="00A70BE6">
        <w:fldChar w:fldCharType="begin"/>
      </w:r>
      <w:r w:rsidR="00A70BE6">
        <w:instrText xml:space="preserve"> REF _Ref106627905 \r \h </w:instrText>
      </w:r>
      <w:r w:rsidR="00A70BE6">
        <w:fldChar w:fldCharType="separate"/>
      </w:r>
      <w:r w:rsidR="00233FEB">
        <w:t>16.4</w:t>
      </w:r>
      <w:r w:rsidR="00A70BE6">
        <w:fldChar w:fldCharType="end"/>
      </w:r>
      <w:r w:rsidR="00A70BE6">
        <w:t xml:space="preserve"> Положения</w:t>
      </w:r>
      <w:r w:rsidRPr="00575698">
        <w:t xml:space="preserve">. </w:t>
      </w:r>
    </w:p>
    <w:p w14:paraId="3B81950C" w14:textId="77777777" w:rsidR="00E304A3" w:rsidRDefault="00E304A3" w:rsidP="00634ABE">
      <w:pPr>
        <w:pStyle w:val="4"/>
        <w:numPr>
          <w:ilvl w:val="2"/>
          <w:numId w:val="9"/>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B1216">
        <w:t>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233FEB">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233FEB">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753FBE21" w14:textId="2419517B" w:rsidR="00B717A7" w:rsidRPr="00575698" w:rsidRDefault="00B717A7" w:rsidP="00634ABE">
      <w:pPr>
        <w:pStyle w:val="4"/>
        <w:numPr>
          <w:ilvl w:val="2"/>
          <w:numId w:val="9"/>
        </w:numPr>
      </w:pPr>
      <w:r w:rsidRPr="00B717A7">
        <w:t xml:space="preserve">Заключение заказчиком договора </w:t>
      </w:r>
      <w:r w:rsidR="008B1216">
        <w:t>в случае, предусмотренном подп. </w:t>
      </w:r>
      <w:r>
        <w:fldChar w:fldCharType="begin"/>
      </w:r>
      <w:r>
        <w:instrText xml:space="preserve"> REF _Ref514063575 \r \h </w:instrText>
      </w:r>
      <w:r>
        <w:fldChar w:fldCharType="separate"/>
      </w:r>
      <w:r w:rsidR="00233FEB">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296DF0D9" w14:textId="77777777" w:rsidR="00EC526F" w:rsidRPr="00575698" w:rsidRDefault="00EC526F" w:rsidP="00634ABE">
      <w:pPr>
        <w:pStyle w:val="3"/>
        <w:numPr>
          <w:ilvl w:val="1"/>
          <w:numId w:val="9"/>
        </w:numPr>
        <w:ind w:left="1134"/>
      </w:pPr>
      <w:bookmarkStart w:id="7045" w:name="_Ref23693586"/>
      <w:bookmarkStart w:id="7046" w:name="_Ref23693779"/>
      <w:bookmarkStart w:id="7047" w:name="_Toc113011827"/>
      <w:r w:rsidRPr="00575698">
        <w:t>Проведение упрощенной закупки</w:t>
      </w:r>
      <w:bookmarkEnd w:id="7045"/>
      <w:bookmarkEnd w:id="7046"/>
      <w:bookmarkEnd w:id="7047"/>
    </w:p>
    <w:p w14:paraId="79BD8E38" w14:textId="77777777" w:rsidR="00EC526F" w:rsidRPr="00575698" w:rsidRDefault="00EC526F" w:rsidP="00634ABE">
      <w:pPr>
        <w:pStyle w:val="4"/>
        <w:numPr>
          <w:ilvl w:val="2"/>
          <w:numId w:val="9"/>
        </w:numPr>
      </w:pPr>
      <w:bookmarkStart w:id="7048" w:name="_Ref23693472"/>
      <w:r w:rsidRPr="00575698">
        <w:t>Упрощенная закупка проводится в следующей последовательности:</w:t>
      </w:r>
      <w:bookmarkEnd w:id="7048"/>
    </w:p>
    <w:p w14:paraId="7805EEEE" w14:textId="77777777" w:rsidR="00EC526F" w:rsidRPr="00575698" w:rsidRDefault="00EC526F" w:rsidP="00634ABE">
      <w:pPr>
        <w:pStyle w:val="5"/>
        <w:numPr>
          <w:ilvl w:val="3"/>
          <w:numId w:val="9"/>
        </w:numPr>
      </w:pPr>
      <w:r w:rsidRPr="00575698">
        <w:t>формирование инициатором основных условий закупки, требований к закупаемой продукции;</w:t>
      </w:r>
    </w:p>
    <w:p w14:paraId="16AC1294" w14:textId="77777777" w:rsidR="00EC526F" w:rsidRPr="00575698" w:rsidRDefault="00EC526F" w:rsidP="00634ABE">
      <w:pPr>
        <w:pStyle w:val="5"/>
        <w:numPr>
          <w:ilvl w:val="3"/>
          <w:numId w:val="9"/>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233FEB">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625183D1" w14:textId="77777777" w:rsidR="00EC526F" w:rsidRPr="00575698" w:rsidRDefault="00EC526F"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233FEB">
        <w:t>3.3</w:t>
      </w:r>
      <w:r w:rsidR="00095852" w:rsidRPr="0013308E">
        <w:fldChar w:fldCharType="end"/>
      </w:r>
      <w:r w:rsidRPr="00575698">
        <w:t xml:space="preserve"> Положения;</w:t>
      </w:r>
    </w:p>
    <w:p w14:paraId="6C3AD0C6" w14:textId="77777777" w:rsidR="00EC526F" w:rsidRPr="00575698" w:rsidRDefault="00EC526F" w:rsidP="00634ABE">
      <w:pPr>
        <w:pStyle w:val="5"/>
        <w:numPr>
          <w:ilvl w:val="3"/>
          <w:numId w:val="9"/>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276832B1" w14:textId="77777777" w:rsidR="00EC526F" w:rsidRPr="00575698" w:rsidRDefault="00EC526F" w:rsidP="00634ABE">
      <w:pPr>
        <w:pStyle w:val="5"/>
        <w:numPr>
          <w:ilvl w:val="3"/>
          <w:numId w:val="9"/>
        </w:numPr>
      </w:pPr>
      <w:bookmarkStart w:id="7049"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233FEB">
        <w:t>3.3</w:t>
      </w:r>
      <w:r w:rsidR="00095852" w:rsidRPr="0013308E">
        <w:fldChar w:fldCharType="end"/>
      </w:r>
      <w:r w:rsidRPr="00575698">
        <w:t xml:space="preserve"> Положения);</w:t>
      </w:r>
      <w:bookmarkEnd w:id="7049"/>
    </w:p>
    <w:p w14:paraId="636D8664" w14:textId="77777777" w:rsidR="00EC526F" w:rsidRPr="00575698" w:rsidRDefault="00EC526F" w:rsidP="00634ABE">
      <w:pPr>
        <w:pStyle w:val="5"/>
        <w:numPr>
          <w:ilvl w:val="3"/>
          <w:numId w:val="9"/>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7BC99F37" w14:textId="77777777" w:rsidR="00EC526F" w:rsidRPr="00575698" w:rsidRDefault="00EC526F"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233FEB">
        <w:t>3.3</w:t>
      </w:r>
      <w:r w:rsidR="00095852" w:rsidRPr="0013308E">
        <w:fldChar w:fldCharType="end"/>
      </w:r>
      <w:r w:rsidRPr="00575698">
        <w:t xml:space="preserve"> Положения).</w:t>
      </w:r>
    </w:p>
    <w:p w14:paraId="00EDE89C" w14:textId="77777777" w:rsidR="00EC526F" w:rsidRPr="00575698" w:rsidRDefault="00EC526F" w:rsidP="00634ABE">
      <w:pPr>
        <w:pStyle w:val="4"/>
        <w:numPr>
          <w:ilvl w:val="2"/>
          <w:numId w:val="9"/>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4201643D" w14:textId="1A9A3797" w:rsidR="00EC526F" w:rsidRDefault="00EC526F" w:rsidP="00634ABE">
      <w:pPr>
        <w:pStyle w:val="4"/>
        <w:numPr>
          <w:ilvl w:val="2"/>
          <w:numId w:val="9"/>
        </w:numPr>
      </w:pPr>
      <w:r w:rsidRPr="00575698">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6B33F8D8" w14:textId="77777777" w:rsidR="00571AE0" w:rsidRPr="00575698" w:rsidRDefault="007B141F" w:rsidP="004E37B2">
      <w:pPr>
        <w:pStyle w:val="4"/>
        <w:numPr>
          <w:ilvl w:val="2"/>
          <w:numId w:val="9"/>
        </w:numPr>
      </w:pPr>
      <w:r>
        <w:t>В случае признания</w:t>
      </w:r>
      <w:r w:rsidR="00571AE0">
        <w:t xml:space="preserve"> упрощенной закупки несостоявшейся </w:t>
      </w:r>
      <w:r>
        <w:t xml:space="preserve">заказчик руководствуется п. </w:t>
      </w:r>
      <w:r>
        <w:fldChar w:fldCharType="begin"/>
      </w:r>
      <w:r>
        <w:instrText xml:space="preserve"> REF _Ref89114686 \r \h </w:instrText>
      </w:r>
      <w:r>
        <w:fldChar w:fldCharType="separate"/>
      </w:r>
      <w:r w:rsidR="00233FEB">
        <w:t>11.8.10</w:t>
      </w:r>
      <w:r>
        <w:fldChar w:fldCharType="end"/>
      </w:r>
      <w:r>
        <w:t xml:space="preserve">, </w:t>
      </w:r>
      <w:r>
        <w:fldChar w:fldCharType="begin"/>
      </w:r>
      <w:r>
        <w:instrText xml:space="preserve"> REF _Ref89114689 \r \h </w:instrText>
      </w:r>
      <w:r>
        <w:fldChar w:fldCharType="separate"/>
      </w:r>
      <w:r w:rsidR="00233FEB">
        <w:t>11.8.11</w:t>
      </w:r>
      <w:r>
        <w:fldChar w:fldCharType="end"/>
      </w:r>
      <w:r>
        <w:t xml:space="preserve"> Положения</w:t>
      </w:r>
      <w:r w:rsidR="00571AE0">
        <w:t>.</w:t>
      </w:r>
    </w:p>
    <w:p w14:paraId="43DE551A" w14:textId="77777777" w:rsidR="00DA60D2" w:rsidRPr="00575698" w:rsidRDefault="00DA60D2" w:rsidP="00634ABE">
      <w:pPr>
        <w:pStyle w:val="3"/>
        <w:numPr>
          <w:ilvl w:val="1"/>
          <w:numId w:val="9"/>
        </w:numPr>
        <w:ind w:left="1134"/>
      </w:pPr>
      <w:bookmarkStart w:id="7050" w:name="_Ref23679466"/>
      <w:bookmarkStart w:id="7051" w:name="_Toc113011828"/>
      <w:bookmarkEnd w:id="7040"/>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050"/>
      <w:bookmarkEnd w:id="7051"/>
    </w:p>
    <w:p w14:paraId="4373B02B" w14:textId="77777777" w:rsidR="000F4C2B" w:rsidRPr="00575698" w:rsidRDefault="00BD4D38" w:rsidP="00634ABE">
      <w:pPr>
        <w:pStyle w:val="4"/>
        <w:numPr>
          <w:ilvl w:val="2"/>
          <w:numId w:val="9"/>
        </w:numPr>
      </w:pPr>
      <w:bookmarkStart w:id="7052" w:name="_Ref23692202"/>
      <w:r w:rsidRPr="00575698">
        <w:t>Состязательные</w:t>
      </w:r>
      <w:r w:rsidR="000F4C2B" w:rsidRPr="00575698">
        <w:t xml:space="preserve"> переговоры проводятся в следующей последовательности:</w:t>
      </w:r>
      <w:bookmarkEnd w:id="7052"/>
    </w:p>
    <w:p w14:paraId="483A46C6" w14:textId="77777777" w:rsidR="000F4C2B" w:rsidRPr="00575698" w:rsidRDefault="000F4C2B"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7EB9FC02" w14:textId="404F5DBC" w:rsidR="000F4C2B" w:rsidRPr="00575698" w:rsidRDefault="000F4C2B" w:rsidP="00634ABE">
      <w:pPr>
        <w:pStyle w:val="5"/>
        <w:numPr>
          <w:ilvl w:val="3"/>
          <w:numId w:val="9"/>
        </w:numPr>
      </w:pPr>
      <w:bookmarkStart w:id="7053" w:name="_Ref23429666"/>
      <w:r w:rsidRPr="00575698">
        <w:t>размещение на ЭТП</w:t>
      </w:r>
      <w:r w:rsidR="00BE0510">
        <w:t xml:space="preserve"> или</w:t>
      </w:r>
      <w:r w:rsidR="000F40AB">
        <w:t xml:space="preserve"> </w:t>
      </w:r>
      <w:r w:rsidR="00C05B87">
        <w:t xml:space="preserve">ЗЭТП </w:t>
      </w:r>
      <w:r w:rsidRPr="00575698">
        <w:t xml:space="preserve">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w:t>
      </w:r>
      <w:r w:rsidR="00BE0510">
        <w:t xml:space="preserve"> или </w:t>
      </w:r>
      <w:r w:rsidR="00C05B87">
        <w:t>ЗЭТП</w:t>
      </w:r>
      <w:r w:rsidRPr="00575698">
        <w:t>,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а в случае проведения состязательных пер</w:t>
      </w:r>
      <w:r w:rsidR="008B1216">
        <w:t>еговоров в соответствии с подп. </w:t>
      </w:r>
      <w:r w:rsidR="00BD3D58">
        <w:fldChar w:fldCharType="begin"/>
      </w:r>
      <w:r w:rsidR="00BD3D58">
        <w:instrText xml:space="preserve"> REF _Ref72421328 \r \h </w:instrText>
      </w:r>
      <w:r w:rsidR="00BD3D58">
        <w:fldChar w:fldCharType="separate"/>
      </w:r>
      <w:r w:rsidR="00233FEB">
        <w:t>6.6.12(3)</w:t>
      </w:r>
      <w:r w:rsidR="00BD3D58">
        <w:fldChar w:fldCharType="end"/>
      </w:r>
      <w:r w:rsidR="00BD3D58" w:rsidRPr="00717355">
        <w:t xml:space="preserve"> Положения приглашение направляется всем лицам, указанным в соответствующем реестре, предусмотренном пунктом 2 ПП 2013</w:t>
      </w:r>
      <w:r w:rsidR="00C86546">
        <w:t>,</w:t>
      </w:r>
      <w:r w:rsidR="00BD3D58" w:rsidRPr="00717355">
        <w:t xml:space="preserve"> по товарам, характеристики которых соответствуют потребностям заказчика</w:t>
      </w:r>
      <w:r w:rsidRPr="00575698">
        <w:t>;</w:t>
      </w:r>
      <w:bookmarkEnd w:id="7053"/>
    </w:p>
    <w:p w14:paraId="4005D003" w14:textId="0CBD74FA" w:rsidR="000F4C2B" w:rsidRPr="00575698" w:rsidRDefault="000F4C2B" w:rsidP="00634ABE">
      <w:pPr>
        <w:pStyle w:val="5"/>
        <w:numPr>
          <w:ilvl w:val="3"/>
          <w:numId w:val="9"/>
        </w:numPr>
      </w:pPr>
      <w:r w:rsidRPr="00575698">
        <w:t>получение посредством функционала ЭТП</w:t>
      </w:r>
      <w:r w:rsidR="00BE0510">
        <w:t xml:space="preserve"> или </w:t>
      </w:r>
      <w:r w:rsidR="00705728">
        <w:t>ЗЭТП</w:t>
      </w:r>
      <w:r w:rsidRPr="00575698">
        <w:t xml:space="preserve"> </w:t>
      </w:r>
      <w:r w:rsidR="000F40AB">
        <w:t xml:space="preserve">соответственно </w:t>
      </w:r>
      <w:r w:rsidRPr="00575698">
        <w:t>предложений от поставщиков;</w:t>
      </w:r>
    </w:p>
    <w:p w14:paraId="3A09E386" w14:textId="77777777" w:rsidR="000F4C2B" w:rsidRPr="00575698" w:rsidRDefault="000F4C2B" w:rsidP="00634ABE">
      <w:pPr>
        <w:pStyle w:val="5"/>
        <w:numPr>
          <w:ilvl w:val="3"/>
          <w:numId w:val="9"/>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233FEB">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233FEB">
        <w:t>16.3.1(2)</w:t>
      </w:r>
      <w:r w:rsidR="005D71EE" w:rsidRPr="0013308E">
        <w:fldChar w:fldCharType="end"/>
      </w:r>
      <w:r w:rsidR="005D71EE" w:rsidRPr="00575698">
        <w:t xml:space="preserve"> </w:t>
      </w:r>
      <w:r w:rsidRPr="00575698">
        <w:t>Положения;</w:t>
      </w:r>
    </w:p>
    <w:p w14:paraId="286A5CC1" w14:textId="5B3D405C" w:rsidR="000F4C2B" w:rsidRPr="00575698" w:rsidRDefault="000F4C2B" w:rsidP="00634ABE">
      <w:pPr>
        <w:pStyle w:val="5"/>
        <w:numPr>
          <w:ilvl w:val="3"/>
          <w:numId w:val="9"/>
        </w:numPr>
      </w:pPr>
      <w:r w:rsidRPr="00575698">
        <w:t>проведение переговоров с поставщиками, предоставившими свои предложения, путем направления дозапросов посредством функционала ЭТП</w:t>
      </w:r>
      <w:r w:rsidR="00BE0510">
        <w:t xml:space="preserve"> или </w:t>
      </w:r>
      <w:r w:rsidR="00705728">
        <w:t>ЗЭТП</w:t>
      </w:r>
      <w:r w:rsidRPr="00575698">
        <w:t xml:space="preserve"> </w:t>
      </w:r>
      <w:r w:rsidR="000F40AB">
        <w:t xml:space="preserve">соответственно </w:t>
      </w:r>
      <w:r w:rsidRPr="00575698">
        <w:t>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233FEB">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1375201F" w14:textId="77777777" w:rsidR="000F4C2B" w:rsidRPr="00575698" w:rsidRDefault="000F4C2B" w:rsidP="00634ABE">
      <w:pPr>
        <w:pStyle w:val="5"/>
        <w:numPr>
          <w:ilvl w:val="3"/>
          <w:numId w:val="9"/>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233FEB">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0F5E0E18" w14:textId="77777777" w:rsidR="000F4C2B" w:rsidRPr="00575698" w:rsidRDefault="000F4C2B" w:rsidP="00634ABE">
      <w:pPr>
        <w:pStyle w:val="5"/>
        <w:numPr>
          <w:ilvl w:val="3"/>
          <w:numId w:val="9"/>
        </w:numPr>
      </w:pPr>
      <w:r w:rsidRPr="00575698">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233FEB">
        <w:t>3.3</w:t>
      </w:r>
      <w:r w:rsidRPr="0013308E">
        <w:fldChar w:fldCharType="end"/>
      </w:r>
      <w:r w:rsidRPr="00575698">
        <w:t xml:space="preserve"> Положения;</w:t>
      </w:r>
    </w:p>
    <w:p w14:paraId="264F777A" w14:textId="77777777" w:rsidR="000F4C2B" w:rsidRPr="00575698" w:rsidRDefault="000F4C2B" w:rsidP="00634ABE">
      <w:pPr>
        <w:pStyle w:val="5"/>
        <w:numPr>
          <w:ilvl w:val="3"/>
          <w:numId w:val="9"/>
        </w:numPr>
      </w:pPr>
      <w:bookmarkStart w:id="7054"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054"/>
    </w:p>
    <w:p w14:paraId="51A7451B" w14:textId="77777777" w:rsidR="000F4C2B" w:rsidRPr="00575698" w:rsidRDefault="000F4C2B" w:rsidP="00634ABE">
      <w:pPr>
        <w:pStyle w:val="5"/>
        <w:numPr>
          <w:ilvl w:val="3"/>
          <w:numId w:val="9"/>
        </w:numPr>
      </w:pPr>
      <w:bookmarkStart w:id="7055"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233FEB">
        <w:t>3.3</w:t>
      </w:r>
      <w:r w:rsidR="00C100F0" w:rsidRPr="0013308E">
        <w:fldChar w:fldCharType="end"/>
      </w:r>
      <w:r w:rsidR="00C100F0" w:rsidRPr="00575698">
        <w:t xml:space="preserve"> </w:t>
      </w:r>
      <w:r w:rsidRPr="00575698">
        <w:t>Положения;</w:t>
      </w:r>
      <w:bookmarkEnd w:id="7055"/>
    </w:p>
    <w:p w14:paraId="19130915" w14:textId="77777777" w:rsidR="000F4C2B" w:rsidRPr="00575698" w:rsidRDefault="000F4C2B" w:rsidP="00634ABE">
      <w:pPr>
        <w:pStyle w:val="5"/>
        <w:numPr>
          <w:ilvl w:val="3"/>
          <w:numId w:val="9"/>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233FEB">
        <w:t>3.3</w:t>
      </w:r>
      <w:r w:rsidR="00C100F0" w:rsidRPr="0013308E">
        <w:fldChar w:fldCharType="end"/>
      </w:r>
      <w:r w:rsidRPr="00575698">
        <w:t xml:space="preserve"> Положения;</w:t>
      </w:r>
    </w:p>
    <w:p w14:paraId="0A50302A" w14:textId="77777777" w:rsidR="000F4C2B" w:rsidRPr="00575698" w:rsidRDefault="000F4C2B" w:rsidP="00634ABE">
      <w:pPr>
        <w:pStyle w:val="5"/>
        <w:numPr>
          <w:ilvl w:val="3"/>
          <w:numId w:val="9"/>
        </w:numPr>
      </w:pPr>
      <w:r w:rsidRPr="00575698">
        <w:t>заключение договора с поставщиком;</w:t>
      </w:r>
    </w:p>
    <w:p w14:paraId="41548450" w14:textId="77777777" w:rsidR="000F4C2B" w:rsidRPr="00575698" w:rsidRDefault="000F4C2B"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233FEB">
        <w:t>3.3</w:t>
      </w:r>
      <w:r w:rsidR="00C100F0" w:rsidRPr="0013308E">
        <w:fldChar w:fldCharType="end"/>
      </w:r>
      <w:r w:rsidR="00C100F0" w:rsidRPr="00575698">
        <w:t xml:space="preserve"> </w:t>
      </w:r>
      <w:r w:rsidRPr="00575698">
        <w:t>Положения).</w:t>
      </w:r>
    </w:p>
    <w:p w14:paraId="6264CEB9" w14:textId="77777777" w:rsidR="000F4C2B" w:rsidRPr="00575698" w:rsidRDefault="000F4C2B" w:rsidP="00634ABE">
      <w:pPr>
        <w:pStyle w:val="4"/>
        <w:numPr>
          <w:ilvl w:val="2"/>
          <w:numId w:val="9"/>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505B6AFE"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E247FAB"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942A474" w14:textId="77777777" w:rsidR="000F4C2B" w:rsidRPr="00575698" w:rsidRDefault="000F4C2B" w:rsidP="00634ABE">
      <w:pPr>
        <w:pStyle w:val="5"/>
        <w:numPr>
          <w:ilvl w:val="3"/>
          <w:numId w:val="9"/>
        </w:numPr>
      </w:pPr>
      <w:r w:rsidRPr="00575698">
        <w:t>предмет договора с указанием количества поставляемого товара, а также краткое описание предмета закупки;</w:t>
      </w:r>
    </w:p>
    <w:p w14:paraId="4CABCE1B" w14:textId="77777777" w:rsidR="000F4C2B" w:rsidRPr="00575698" w:rsidRDefault="000F4C2B" w:rsidP="00634ABE">
      <w:pPr>
        <w:pStyle w:val="5"/>
        <w:numPr>
          <w:ilvl w:val="3"/>
          <w:numId w:val="9"/>
        </w:numPr>
      </w:pPr>
      <w:bookmarkStart w:id="7056" w:name="_Ref106620102"/>
      <w:r w:rsidRPr="00575698">
        <w:t>место, условия и сроки (периоды) поставки товара, иные условия исполнения договора;</w:t>
      </w:r>
      <w:bookmarkEnd w:id="7056"/>
    </w:p>
    <w:p w14:paraId="760EC516" w14:textId="77777777" w:rsidR="000F4C2B" w:rsidRPr="00575698" w:rsidRDefault="000F4C2B" w:rsidP="00634ABE">
      <w:pPr>
        <w:pStyle w:val="5"/>
        <w:numPr>
          <w:ilvl w:val="3"/>
          <w:numId w:val="9"/>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233FEB">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233FEB">
        <w:t>16.3.1(2)</w:t>
      </w:r>
      <w:r w:rsidR="00C100F0" w:rsidRPr="0013308E">
        <w:fldChar w:fldCharType="end"/>
      </w:r>
      <w:r w:rsidRPr="00575698">
        <w:t xml:space="preserve"> Положения;</w:t>
      </w:r>
    </w:p>
    <w:p w14:paraId="2FABD0AF" w14:textId="77777777" w:rsidR="000F4C2B" w:rsidRPr="00575698" w:rsidRDefault="000F4C2B" w:rsidP="00634ABE">
      <w:pPr>
        <w:pStyle w:val="5"/>
        <w:numPr>
          <w:ilvl w:val="3"/>
          <w:numId w:val="9"/>
        </w:numPr>
      </w:pPr>
      <w:bookmarkStart w:id="7057" w:name="_Ref23437141"/>
      <w:r w:rsidRPr="00575698">
        <w:t>порядок, место, дата начала, дата и время окончания срока предоставления и осмотра образцов (при необходимости);</w:t>
      </w:r>
      <w:bookmarkEnd w:id="7057"/>
    </w:p>
    <w:p w14:paraId="6D718E6E" w14:textId="77777777" w:rsidR="000F4C2B" w:rsidRPr="00575698" w:rsidRDefault="000F4C2B" w:rsidP="00634ABE">
      <w:pPr>
        <w:pStyle w:val="5"/>
        <w:numPr>
          <w:ilvl w:val="3"/>
          <w:numId w:val="9"/>
        </w:numPr>
      </w:pPr>
      <w:r w:rsidRPr="00575698">
        <w:t>порядок направления дозапросов;</w:t>
      </w:r>
    </w:p>
    <w:p w14:paraId="38720F64" w14:textId="77777777" w:rsidR="000F4C2B" w:rsidRPr="00575698" w:rsidRDefault="000F4C2B" w:rsidP="00634ABE">
      <w:pPr>
        <w:pStyle w:val="5"/>
        <w:numPr>
          <w:ilvl w:val="3"/>
          <w:numId w:val="9"/>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0AC54BDE" w14:textId="77777777" w:rsidR="000F4C2B" w:rsidRPr="00575698" w:rsidRDefault="000F4C2B" w:rsidP="00634ABE">
      <w:pPr>
        <w:pStyle w:val="5"/>
        <w:numPr>
          <w:ilvl w:val="3"/>
          <w:numId w:val="9"/>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4DFC43A3" w14:textId="77777777" w:rsidR="000F4C2B" w:rsidRPr="00575698" w:rsidRDefault="000F4C2B" w:rsidP="00634ABE">
      <w:pPr>
        <w:pStyle w:val="4"/>
        <w:numPr>
          <w:ilvl w:val="2"/>
          <w:numId w:val="9"/>
        </w:numPr>
      </w:pPr>
      <w:bookmarkStart w:id="7058" w:name="_Ref106620132"/>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bookmarkEnd w:id="7058"/>
    </w:p>
    <w:p w14:paraId="61BBA2B3" w14:textId="77777777" w:rsidR="000F4C2B" w:rsidRDefault="00D66ACE" w:rsidP="00634ABE">
      <w:pPr>
        <w:pStyle w:val="4"/>
        <w:numPr>
          <w:ilvl w:val="2"/>
          <w:numId w:val="9"/>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71054127" w14:textId="7AC28C5F" w:rsidR="00705728" w:rsidRPr="00705728" w:rsidRDefault="00705728" w:rsidP="00705728">
      <w:pPr>
        <w:pStyle w:val="3"/>
        <w:numPr>
          <w:ilvl w:val="1"/>
          <w:numId w:val="9"/>
        </w:numPr>
        <w:ind w:left="1134"/>
        <w:rPr>
          <w:szCs w:val="24"/>
        </w:rPr>
      </w:pPr>
      <w:bookmarkStart w:id="7059" w:name="_Ref106627905"/>
      <w:bookmarkStart w:id="7060" w:name="_Toc113011829"/>
      <w:r w:rsidRPr="00705728">
        <w:rPr>
          <w:szCs w:val="24"/>
        </w:rPr>
        <w:t>Проведение ценового запроса на ЭТП</w:t>
      </w:r>
      <w:bookmarkEnd w:id="7059"/>
      <w:bookmarkEnd w:id="7060"/>
    </w:p>
    <w:p w14:paraId="71A15E37" w14:textId="6EC28C40" w:rsidR="00705728" w:rsidRPr="00705728" w:rsidRDefault="00705728" w:rsidP="00705728">
      <w:pPr>
        <w:pStyle w:val="4"/>
        <w:numPr>
          <w:ilvl w:val="2"/>
          <w:numId w:val="9"/>
        </w:numPr>
        <w:rPr>
          <w:szCs w:val="24"/>
        </w:rPr>
      </w:pPr>
      <w:r w:rsidRPr="00705728">
        <w:rPr>
          <w:szCs w:val="24"/>
        </w:rPr>
        <w:t>Ценовой запрос на ЭТП может проводиться заказчиками любой группы, в отношении которых введены меры ограничительного характера, при соблюдении условий, установленных настоящим подразделом и иными нормами Положения.</w:t>
      </w:r>
    </w:p>
    <w:p w14:paraId="56A8574B" w14:textId="1460B803" w:rsidR="00705728" w:rsidRPr="00705728" w:rsidRDefault="00705728" w:rsidP="00705728">
      <w:pPr>
        <w:pStyle w:val="4"/>
        <w:numPr>
          <w:ilvl w:val="2"/>
          <w:numId w:val="9"/>
        </w:numPr>
        <w:rPr>
          <w:szCs w:val="24"/>
        </w:rPr>
      </w:pPr>
      <w:r w:rsidRPr="00705728">
        <w:rPr>
          <w:szCs w:val="24"/>
        </w:rPr>
        <w:t>Ценовой запрос на ЭТП является неконкурентным способом закупки и проводится только в закрытой форме; сведения о проведении ценового запроса на ЭТП не подлежат размещению в ЕИС или в других открытых источниках.</w:t>
      </w:r>
    </w:p>
    <w:p w14:paraId="1329C711" w14:textId="62150CDE" w:rsidR="00705728" w:rsidRPr="00705728" w:rsidRDefault="00705728" w:rsidP="00705728">
      <w:pPr>
        <w:pStyle w:val="4"/>
        <w:numPr>
          <w:ilvl w:val="2"/>
          <w:numId w:val="9"/>
        </w:numPr>
        <w:rPr>
          <w:szCs w:val="24"/>
        </w:rPr>
      </w:pPr>
      <w:r w:rsidRPr="00705728">
        <w:rPr>
          <w:szCs w:val="24"/>
        </w:rPr>
        <w:t>Заказчик вправе провести ценовой запрос на ЭТП в случае, если предметом закупки является продукция общехозяйственного назначения, предназначенная для удовлетворения текущих потребностей заказчика:</w:t>
      </w:r>
    </w:p>
    <w:p w14:paraId="44C6A374" w14:textId="619F3F57" w:rsidR="00705728" w:rsidRDefault="00705728" w:rsidP="00705728">
      <w:pPr>
        <w:pStyle w:val="5"/>
        <w:numPr>
          <w:ilvl w:val="3"/>
          <w:numId w:val="9"/>
        </w:numPr>
        <w:rPr>
          <w:szCs w:val="24"/>
        </w:rPr>
      </w:pPr>
      <w:r w:rsidRPr="00705728">
        <w:rPr>
          <w:szCs w:val="24"/>
        </w:rPr>
        <w:t xml:space="preserve">офисная </w:t>
      </w:r>
      <w:r w:rsidR="008B4030">
        <w:rPr>
          <w:szCs w:val="24"/>
        </w:rPr>
        <w:t>бумага и канцелярские принадлежности</w:t>
      </w:r>
      <w:r w:rsidRPr="00705728">
        <w:rPr>
          <w:szCs w:val="24"/>
        </w:rPr>
        <w:t>;</w:t>
      </w:r>
    </w:p>
    <w:p w14:paraId="5312696C" w14:textId="23C4CE98" w:rsidR="0065111E" w:rsidRDefault="0065111E" w:rsidP="00705728">
      <w:pPr>
        <w:pStyle w:val="5"/>
        <w:numPr>
          <w:ilvl w:val="3"/>
          <w:numId w:val="9"/>
        </w:numPr>
        <w:rPr>
          <w:szCs w:val="24"/>
        </w:rPr>
      </w:pPr>
      <w:r w:rsidRPr="00885C5D">
        <w:rPr>
          <w:szCs w:val="24"/>
        </w:rPr>
        <w:t>санаторно-курортные услуги;</w:t>
      </w:r>
    </w:p>
    <w:p w14:paraId="503663A7" w14:textId="5A629142" w:rsidR="0065111E" w:rsidRPr="00705728" w:rsidRDefault="0065111E" w:rsidP="00705728">
      <w:pPr>
        <w:pStyle w:val="5"/>
        <w:numPr>
          <w:ilvl w:val="3"/>
          <w:numId w:val="9"/>
        </w:numPr>
        <w:rPr>
          <w:szCs w:val="24"/>
        </w:rPr>
      </w:pPr>
      <w:r w:rsidRPr="00E23E31">
        <w:rPr>
          <w:szCs w:val="24"/>
        </w:rPr>
        <w:t>услуги по вывозу твердых бытовых отходов, уборке снега, клининговые услуги;</w:t>
      </w:r>
    </w:p>
    <w:p w14:paraId="0A8B292E" w14:textId="5E6EABC6" w:rsidR="00705728" w:rsidRPr="00705728" w:rsidRDefault="00705728" w:rsidP="00705728">
      <w:pPr>
        <w:pStyle w:val="5"/>
        <w:numPr>
          <w:ilvl w:val="3"/>
          <w:numId w:val="9"/>
        </w:numPr>
        <w:rPr>
          <w:szCs w:val="24"/>
        </w:rPr>
      </w:pPr>
      <w:r w:rsidRPr="00705728">
        <w:rPr>
          <w:szCs w:val="24"/>
        </w:rPr>
        <w:t>техническое обслуживание, ремонт и мойка автомобилей, поставка автомобильных запчастей;</w:t>
      </w:r>
    </w:p>
    <w:p w14:paraId="17B777A5" w14:textId="0B5D5A21" w:rsidR="00705728" w:rsidRPr="00705728" w:rsidRDefault="00705728" w:rsidP="00705728">
      <w:pPr>
        <w:pStyle w:val="5"/>
        <w:numPr>
          <w:ilvl w:val="3"/>
          <w:numId w:val="9"/>
        </w:numPr>
        <w:rPr>
          <w:szCs w:val="24"/>
        </w:rPr>
      </w:pPr>
      <w:r w:rsidRPr="00705728">
        <w:rPr>
          <w:szCs w:val="24"/>
        </w:rPr>
        <w:t xml:space="preserve">услуги по доступу к справочным </w:t>
      </w:r>
      <w:r w:rsidR="008B4030">
        <w:rPr>
          <w:szCs w:val="24"/>
        </w:rPr>
        <w:t xml:space="preserve">правовым </w:t>
      </w:r>
      <w:r w:rsidRPr="00705728">
        <w:rPr>
          <w:szCs w:val="24"/>
        </w:rPr>
        <w:t>системам;</w:t>
      </w:r>
    </w:p>
    <w:p w14:paraId="7475B5AD" w14:textId="00DF93DE" w:rsidR="00705728" w:rsidRPr="00705728" w:rsidRDefault="00705728" w:rsidP="00705728">
      <w:pPr>
        <w:pStyle w:val="5"/>
        <w:numPr>
          <w:ilvl w:val="3"/>
          <w:numId w:val="9"/>
        </w:numPr>
        <w:rPr>
          <w:szCs w:val="24"/>
        </w:rPr>
      </w:pPr>
      <w:r w:rsidRPr="00705728">
        <w:rPr>
          <w:szCs w:val="24"/>
        </w:rPr>
        <w:t xml:space="preserve">услуги по организации </w:t>
      </w:r>
      <w:r w:rsidR="008B4030">
        <w:rPr>
          <w:szCs w:val="24"/>
        </w:rPr>
        <w:t xml:space="preserve">не связанных с продукцией военного или двойного назначения </w:t>
      </w:r>
      <w:r w:rsidRPr="00705728">
        <w:rPr>
          <w:szCs w:val="24"/>
        </w:rPr>
        <w:t>выставок, конференций, деловых совещаний, услуги кейтеринга;</w:t>
      </w:r>
    </w:p>
    <w:p w14:paraId="62C7ABA7" w14:textId="3DCB5BCD" w:rsidR="00705728" w:rsidRPr="00705728" w:rsidRDefault="00705728" w:rsidP="00705728">
      <w:pPr>
        <w:pStyle w:val="5"/>
        <w:numPr>
          <w:ilvl w:val="3"/>
          <w:numId w:val="9"/>
        </w:numPr>
        <w:rPr>
          <w:szCs w:val="24"/>
        </w:rPr>
      </w:pPr>
      <w:r w:rsidRPr="00705728">
        <w:rPr>
          <w:szCs w:val="24"/>
        </w:rPr>
        <w:t>услуги по стирке и чистке одежды;</w:t>
      </w:r>
    </w:p>
    <w:p w14:paraId="2110FE9C" w14:textId="3D8DABE1" w:rsidR="00705728" w:rsidRPr="00705728" w:rsidRDefault="00705728" w:rsidP="00705728">
      <w:pPr>
        <w:pStyle w:val="5"/>
        <w:numPr>
          <w:ilvl w:val="3"/>
          <w:numId w:val="9"/>
        </w:numPr>
        <w:rPr>
          <w:szCs w:val="24"/>
        </w:rPr>
      </w:pPr>
      <w:r w:rsidRPr="00705728">
        <w:rPr>
          <w:szCs w:val="24"/>
        </w:rPr>
        <w:t>сувенирная продукция, полиграфическая продукция, полиграфические услуги;</w:t>
      </w:r>
    </w:p>
    <w:p w14:paraId="4BB206B5" w14:textId="579DA5A7" w:rsidR="00705728" w:rsidRDefault="00705728" w:rsidP="00705728">
      <w:pPr>
        <w:pStyle w:val="5"/>
        <w:numPr>
          <w:ilvl w:val="3"/>
          <w:numId w:val="9"/>
        </w:numPr>
        <w:rPr>
          <w:szCs w:val="24"/>
        </w:rPr>
      </w:pPr>
      <w:r w:rsidRPr="00705728">
        <w:rPr>
          <w:szCs w:val="24"/>
        </w:rPr>
        <w:t xml:space="preserve">услуги </w:t>
      </w:r>
      <w:r w:rsidR="0024418F">
        <w:rPr>
          <w:szCs w:val="24"/>
        </w:rPr>
        <w:t>по очистке воды и водоснабжению;</w:t>
      </w:r>
    </w:p>
    <w:p w14:paraId="22B254D3" w14:textId="06F0CE39" w:rsidR="0024418F" w:rsidRPr="0024418F" w:rsidRDefault="0024418F" w:rsidP="0024418F">
      <w:pPr>
        <w:pStyle w:val="5"/>
        <w:numPr>
          <w:ilvl w:val="3"/>
          <w:numId w:val="9"/>
        </w:numPr>
        <w:rPr>
          <w:szCs w:val="24"/>
        </w:rPr>
      </w:pPr>
      <w:r>
        <w:rPr>
          <w:szCs w:val="24"/>
        </w:rPr>
        <w:t>ч</w:t>
      </w:r>
      <w:r w:rsidRPr="0024418F">
        <w:rPr>
          <w:szCs w:val="24"/>
        </w:rPr>
        <w:t>истящие моющие и дезинфицирующие средства</w:t>
      </w:r>
      <w:r>
        <w:rPr>
          <w:szCs w:val="24"/>
        </w:rPr>
        <w:t>;</w:t>
      </w:r>
    </w:p>
    <w:p w14:paraId="48567521" w14:textId="4D922DA8" w:rsidR="0024418F" w:rsidRPr="0024418F" w:rsidRDefault="0024418F" w:rsidP="0024418F">
      <w:pPr>
        <w:pStyle w:val="5"/>
        <w:numPr>
          <w:ilvl w:val="3"/>
          <w:numId w:val="9"/>
        </w:numPr>
        <w:rPr>
          <w:szCs w:val="24"/>
        </w:rPr>
      </w:pPr>
      <w:r>
        <w:rPr>
          <w:szCs w:val="24"/>
        </w:rPr>
        <w:t>у</w:t>
      </w:r>
      <w:r w:rsidRPr="0024418F">
        <w:rPr>
          <w:szCs w:val="24"/>
        </w:rPr>
        <w:t>слуги рекламные</w:t>
      </w:r>
      <w:r>
        <w:rPr>
          <w:szCs w:val="24"/>
        </w:rPr>
        <w:t>;</w:t>
      </w:r>
      <w:r w:rsidRPr="0024418F">
        <w:rPr>
          <w:szCs w:val="24"/>
        </w:rPr>
        <w:t xml:space="preserve"> </w:t>
      </w:r>
    </w:p>
    <w:p w14:paraId="37D8552F" w14:textId="377FD8EC" w:rsidR="0024418F" w:rsidRPr="0024418F" w:rsidRDefault="008B4030" w:rsidP="0024418F">
      <w:pPr>
        <w:pStyle w:val="5"/>
        <w:numPr>
          <w:ilvl w:val="3"/>
          <w:numId w:val="9"/>
        </w:numPr>
        <w:rPr>
          <w:szCs w:val="24"/>
        </w:rPr>
      </w:pPr>
      <w:r>
        <w:rPr>
          <w:szCs w:val="24"/>
        </w:rPr>
        <w:t>продукты питания, бутилированная вода</w:t>
      </w:r>
      <w:r w:rsidR="00A151F4">
        <w:rPr>
          <w:szCs w:val="24"/>
        </w:rPr>
        <w:t>;</w:t>
      </w:r>
    </w:p>
    <w:p w14:paraId="0148B44F" w14:textId="2B890234" w:rsidR="0024418F" w:rsidRPr="0024418F" w:rsidRDefault="00A151F4" w:rsidP="0024418F">
      <w:pPr>
        <w:pStyle w:val="5"/>
        <w:numPr>
          <w:ilvl w:val="3"/>
          <w:numId w:val="9"/>
        </w:numPr>
        <w:rPr>
          <w:szCs w:val="24"/>
        </w:rPr>
      </w:pPr>
      <w:r>
        <w:rPr>
          <w:szCs w:val="24"/>
        </w:rPr>
        <w:t>б</w:t>
      </w:r>
      <w:r w:rsidR="0024418F" w:rsidRPr="0024418F">
        <w:rPr>
          <w:szCs w:val="24"/>
        </w:rPr>
        <w:t>умажные изделия хозяйственно-бытового и санитарно- гигиенического назначения</w:t>
      </w:r>
      <w:r>
        <w:rPr>
          <w:szCs w:val="24"/>
        </w:rPr>
        <w:t>;</w:t>
      </w:r>
    </w:p>
    <w:p w14:paraId="5BC33522" w14:textId="47101201" w:rsidR="0024418F" w:rsidRPr="0024418F" w:rsidRDefault="0024418F" w:rsidP="0024418F">
      <w:pPr>
        <w:pStyle w:val="5"/>
        <w:numPr>
          <w:ilvl w:val="3"/>
          <w:numId w:val="9"/>
        </w:numPr>
        <w:rPr>
          <w:szCs w:val="24"/>
        </w:rPr>
      </w:pPr>
      <w:r>
        <w:rPr>
          <w:szCs w:val="24"/>
        </w:rPr>
        <w:t>н</w:t>
      </w:r>
      <w:r w:rsidRPr="0024418F">
        <w:rPr>
          <w:szCs w:val="24"/>
        </w:rPr>
        <w:t>аучные исследования и разработки в области естественных и технических наук</w:t>
      </w:r>
      <w:r w:rsidR="00CA7499">
        <w:rPr>
          <w:szCs w:val="24"/>
        </w:rPr>
        <w:t>, не связанные с</w:t>
      </w:r>
      <w:r w:rsidR="00FF306C">
        <w:rPr>
          <w:szCs w:val="24"/>
        </w:rPr>
        <w:t xml:space="preserve"> </w:t>
      </w:r>
      <w:r w:rsidR="00CA7499">
        <w:rPr>
          <w:szCs w:val="24"/>
        </w:rPr>
        <w:t xml:space="preserve">разработкой, </w:t>
      </w:r>
      <w:r w:rsidR="00FF306C">
        <w:rPr>
          <w:szCs w:val="24"/>
        </w:rPr>
        <w:t>созданием, модернизацией,</w:t>
      </w:r>
      <w:r w:rsidR="00BD6B6C">
        <w:rPr>
          <w:szCs w:val="24"/>
        </w:rPr>
        <w:t xml:space="preserve"> поставкой, ремонтом, сервисным обслуживанием, </w:t>
      </w:r>
      <w:r w:rsidR="00CA7499">
        <w:rPr>
          <w:szCs w:val="24"/>
        </w:rPr>
        <w:t>утилизацией продукции военного или двойного назначения</w:t>
      </w:r>
      <w:r>
        <w:rPr>
          <w:szCs w:val="24"/>
        </w:rPr>
        <w:t>;</w:t>
      </w:r>
    </w:p>
    <w:p w14:paraId="55E8DCBF" w14:textId="78123FFB" w:rsidR="0024418F" w:rsidRPr="00705728" w:rsidRDefault="0024418F" w:rsidP="0024418F">
      <w:pPr>
        <w:pStyle w:val="5"/>
        <w:numPr>
          <w:ilvl w:val="3"/>
          <w:numId w:val="9"/>
        </w:numPr>
        <w:rPr>
          <w:szCs w:val="24"/>
        </w:rPr>
      </w:pPr>
      <w:r>
        <w:rPr>
          <w:szCs w:val="24"/>
        </w:rPr>
        <w:t>д</w:t>
      </w:r>
      <w:r w:rsidRPr="0024418F">
        <w:rPr>
          <w:szCs w:val="24"/>
        </w:rPr>
        <w:t>изайнерские услуги</w:t>
      </w:r>
      <w:r>
        <w:rPr>
          <w:szCs w:val="24"/>
        </w:rPr>
        <w:t>.</w:t>
      </w:r>
    </w:p>
    <w:p w14:paraId="07B81D68" w14:textId="7C1235A1" w:rsidR="00705728" w:rsidRPr="00705728" w:rsidRDefault="00705728" w:rsidP="00320161">
      <w:pPr>
        <w:pStyle w:val="4"/>
        <w:numPr>
          <w:ilvl w:val="2"/>
          <w:numId w:val="9"/>
        </w:numPr>
        <w:rPr>
          <w:szCs w:val="24"/>
        </w:rPr>
      </w:pPr>
      <w:r w:rsidRPr="00705728">
        <w:rPr>
          <w:szCs w:val="24"/>
        </w:rPr>
        <w:t>При проведении ценового запроса на ЭТП не допускается включение в состав извещения о закупке следующих сведений:</w:t>
      </w:r>
    </w:p>
    <w:p w14:paraId="3D4CD57B" w14:textId="03355576" w:rsidR="00705728" w:rsidRPr="00705728" w:rsidRDefault="00705728" w:rsidP="00320161">
      <w:pPr>
        <w:pStyle w:val="5"/>
        <w:numPr>
          <w:ilvl w:val="3"/>
          <w:numId w:val="9"/>
        </w:numPr>
        <w:rPr>
          <w:szCs w:val="24"/>
        </w:rPr>
      </w:pPr>
      <w:r w:rsidRPr="00705728">
        <w:rPr>
          <w:szCs w:val="24"/>
        </w:rPr>
        <w:t>о лице, для исполнения обязательств перед которым проводится закупка;</w:t>
      </w:r>
    </w:p>
    <w:p w14:paraId="47A69A16" w14:textId="3E86B939" w:rsidR="00705728" w:rsidRPr="00705728" w:rsidRDefault="00705728" w:rsidP="00320161">
      <w:pPr>
        <w:pStyle w:val="5"/>
        <w:numPr>
          <w:ilvl w:val="3"/>
          <w:numId w:val="9"/>
        </w:numPr>
        <w:rPr>
          <w:szCs w:val="24"/>
        </w:rPr>
      </w:pPr>
      <w:r w:rsidRPr="00705728">
        <w:rPr>
          <w:szCs w:val="24"/>
        </w:rPr>
        <w:t>о кооперационных связях заказчика или третьих лиц;</w:t>
      </w:r>
    </w:p>
    <w:p w14:paraId="5D7225FE" w14:textId="5C918A5B" w:rsidR="00705728" w:rsidRPr="00705728" w:rsidRDefault="00705728" w:rsidP="00320161">
      <w:pPr>
        <w:pStyle w:val="5"/>
        <w:numPr>
          <w:ilvl w:val="3"/>
          <w:numId w:val="9"/>
        </w:numPr>
        <w:rPr>
          <w:szCs w:val="24"/>
        </w:rPr>
      </w:pPr>
      <w:r w:rsidRPr="00705728">
        <w:rPr>
          <w:szCs w:val="24"/>
        </w:rPr>
        <w:t>о реквизитах контрактов (договоров);</w:t>
      </w:r>
    </w:p>
    <w:p w14:paraId="7F285F9B" w14:textId="5D74D5E7" w:rsidR="00705728" w:rsidRPr="00705728" w:rsidRDefault="00705728" w:rsidP="00320161">
      <w:pPr>
        <w:pStyle w:val="5"/>
        <w:numPr>
          <w:ilvl w:val="3"/>
          <w:numId w:val="9"/>
        </w:numPr>
        <w:rPr>
          <w:szCs w:val="24"/>
        </w:rPr>
      </w:pPr>
      <w:r w:rsidRPr="00705728">
        <w:rPr>
          <w:szCs w:val="24"/>
        </w:rPr>
        <w:t>о наименовании</w:t>
      </w:r>
      <w:r w:rsidR="008B4030">
        <w:rPr>
          <w:szCs w:val="24"/>
        </w:rPr>
        <w:t>, номенклатуре</w:t>
      </w:r>
      <w:r w:rsidRPr="00705728">
        <w:rPr>
          <w:szCs w:val="24"/>
        </w:rPr>
        <w:t xml:space="preserve"> и количестве конечного (готового) изделия продукции военного или двойного назначения;</w:t>
      </w:r>
    </w:p>
    <w:p w14:paraId="4AE8B172" w14:textId="3E8BA77D" w:rsidR="00705728" w:rsidRPr="00705728" w:rsidRDefault="00705728" w:rsidP="00320161">
      <w:pPr>
        <w:pStyle w:val="5"/>
        <w:numPr>
          <w:ilvl w:val="3"/>
          <w:numId w:val="9"/>
        </w:numPr>
        <w:rPr>
          <w:szCs w:val="24"/>
        </w:rPr>
      </w:pPr>
      <w:r w:rsidRPr="00705728">
        <w:rPr>
          <w:szCs w:val="24"/>
        </w:rPr>
        <w:t xml:space="preserve">об условиях исполнения </w:t>
      </w:r>
      <w:r w:rsidR="008B4030">
        <w:rPr>
          <w:szCs w:val="24"/>
        </w:rPr>
        <w:t xml:space="preserve">и объемах </w:t>
      </w:r>
      <w:r w:rsidRPr="00705728">
        <w:rPr>
          <w:szCs w:val="24"/>
        </w:rPr>
        <w:t>ГОЗ, об идентификаторе государственного контракта;</w:t>
      </w:r>
    </w:p>
    <w:p w14:paraId="5BEC513B" w14:textId="2C00D102" w:rsidR="00705728" w:rsidRPr="00705728" w:rsidRDefault="00705728" w:rsidP="00320161">
      <w:pPr>
        <w:pStyle w:val="5"/>
        <w:numPr>
          <w:ilvl w:val="3"/>
          <w:numId w:val="9"/>
        </w:numPr>
        <w:rPr>
          <w:szCs w:val="24"/>
        </w:rPr>
      </w:pPr>
      <w:r w:rsidRPr="00705728">
        <w:rPr>
          <w:szCs w:val="24"/>
        </w:rPr>
        <w:t>о банковских реквизитах заказчика;</w:t>
      </w:r>
    </w:p>
    <w:p w14:paraId="13F53714" w14:textId="78D9C37A" w:rsidR="00705728" w:rsidRPr="00705728" w:rsidRDefault="00705728" w:rsidP="00320161">
      <w:pPr>
        <w:pStyle w:val="5"/>
        <w:numPr>
          <w:ilvl w:val="3"/>
          <w:numId w:val="9"/>
        </w:numPr>
        <w:rPr>
          <w:szCs w:val="24"/>
        </w:rPr>
      </w:pPr>
      <w:r w:rsidRPr="00705728">
        <w:rPr>
          <w:szCs w:val="24"/>
        </w:rPr>
        <w:t>о составе и численности руководящих работников заказчика;</w:t>
      </w:r>
    </w:p>
    <w:p w14:paraId="414EAA4B" w14:textId="1CD77139" w:rsidR="00705728" w:rsidRPr="00705728" w:rsidRDefault="00705728" w:rsidP="00320161">
      <w:pPr>
        <w:pStyle w:val="5"/>
        <w:numPr>
          <w:ilvl w:val="3"/>
          <w:numId w:val="9"/>
        </w:numPr>
        <w:rPr>
          <w:szCs w:val="24"/>
        </w:rPr>
      </w:pPr>
      <w:r w:rsidRPr="00705728">
        <w:rPr>
          <w:szCs w:val="24"/>
        </w:rPr>
        <w:t>иная информация, раскрывающая существенные производственные или технологические процессы заказчика, распространение которой может нанести ущерб безопасности Российской Федерации, Корпорации, заказчика и (или) привести к введению мер ограничительного характера в отношении заказчика или третьих лиц.</w:t>
      </w:r>
    </w:p>
    <w:p w14:paraId="01E7E9A6" w14:textId="6478E994" w:rsidR="00705728" w:rsidRPr="00705728" w:rsidRDefault="00705728" w:rsidP="00320161">
      <w:pPr>
        <w:pStyle w:val="4"/>
        <w:numPr>
          <w:ilvl w:val="2"/>
          <w:numId w:val="9"/>
        </w:numPr>
        <w:rPr>
          <w:szCs w:val="24"/>
        </w:rPr>
      </w:pPr>
      <w:r w:rsidRPr="00705728">
        <w:rPr>
          <w:szCs w:val="24"/>
        </w:rPr>
        <w:t>Ценовой запрос на ЭТП не проводится в случае, если закупка осуществляется в рамках ГОЗ.</w:t>
      </w:r>
    </w:p>
    <w:p w14:paraId="38FB3615" w14:textId="1C9D888C" w:rsidR="00705728" w:rsidRPr="00705728" w:rsidRDefault="00705728" w:rsidP="00320161">
      <w:pPr>
        <w:pStyle w:val="4"/>
        <w:numPr>
          <w:ilvl w:val="2"/>
          <w:numId w:val="9"/>
        </w:numPr>
        <w:rPr>
          <w:szCs w:val="24"/>
        </w:rPr>
      </w:pPr>
      <w:r w:rsidRPr="00705728">
        <w:rPr>
          <w:szCs w:val="24"/>
        </w:rPr>
        <w:t>Ценовой запрос на ЭТП проводится в порядке, установленном Положением для проведения запроса котировок/запроса</w:t>
      </w:r>
      <w:r w:rsidR="00680176">
        <w:rPr>
          <w:szCs w:val="24"/>
        </w:rPr>
        <w:t xml:space="preserve"> цен (раздел </w:t>
      </w:r>
      <w:r w:rsidR="00680176">
        <w:rPr>
          <w:szCs w:val="24"/>
        </w:rPr>
        <w:fldChar w:fldCharType="begin"/>
      </w:r>
      <w:r w:rsidR="00680176">
        <w:rPr>
          <w:szCs w:val="24"/>
        </w:rPr>
        <w:instrText xml:space="preserve"> REF _Ref106626738 \r \h </w:instrText>
      </w:r>
      <w:r w:rsidR="00680176">
        <w:rPr>
          <w:szCs w:val="24"/>
        </w:rPr>
      </w:r>
      <w:r w:rsidR="00680176">
        <w:rPr>
          <w:szCs w:val="24"/>
        </w:rPr>
        <w:fldChar w:fldCharType="separate"/>
      </w:r>
      <w:r w:rsidR="00233FEB">
        <w:rPr>
          <w:szCs w:val="24"/>
        </w:rPr>
        <w:t>12</w:t>
      </w:r>
      <w:r w:rsidR="00680176">
        <w:rPr>
          <w:szCs w:val="24"/>
        </w:rPr>
        <w:fldChar w:fldCharType="end"/>
      </w:r>
      <w:r w:rsidRPr="00705728">
        <w:rPr>
          <w:szCs w:val="24"/>
        </w:rPr>
        <w:t xml:space="preserve"> Положения) с учетом следующих особенностей:</w:t>
      </w:r>
    </w:p>
    <w:p w14:paraId="1856A6FD" w14:textId="147B85E5" w:rsidR="00705728" w:rsidRPr="00705728" w:rsidRDefault="00705728" w:rsidP="00680176">
      <w:pPr>
        <w:pStyle w:val="5"/>
        <w:numPr>
          <w:ilvl w:val="3"/>
          <w:numId w:val="9"/>
        </w:numPr>
        <w:rPr>
          <w:szCs w:val="24"/>
        </w:rPr>
      </w:pPr>
      <w:r w:rsidRPr="00705728">
        <w:rPr>
          <w:szCs w:val="24"/>
        </w:rPr>
        <w:t>ценовой запрос на ЭТП не является торгами;</w:t>
      </w:r>
    </w:p>
    <w:p w14:paraId="4F50FCD8" w14:textId="21E80A6E" w:rsidR="00705728" w:rsidRPr="00705728" w:rsidRDefault="00705728" w:rsidP="00680176">
      <w:pPr>
        <w:pStyle w:val="5"/>
        <w:numPr>
          <w:ilvl w:val="3"/>
          <w:numId w:val="9"/>
        </w:numPr>
        <w:rPr>
          <w:szCs w:val="24"/>
        </w:rPr>
      </w:pPr>
      <w:r w:rsidRPr="00705728">
        <w:rPr>
          <w:szCs w:val="24"/>
        </w:rPr>
        <w:t>возможность проведения квалификационного отбо</w:t>
      </w:r>
      <w:r w:rsidR="00680176">
        <w:rPr>
          <w:szCs w:val="24"/>
        </w:rPr>
        <w:t xml:space="preserve">ра для отдельной закупки (п. </w:t>
      </w:r>
      <w:r w:rsidR="00680176">
        <w:rPr>
          <w:szCs w:val="24"/>
        </w:rPr>
        <w:fldChar w:fldCharType="begin"/>
      </w:r>
      <w:r w:rsidR="00680176">
        <w:rPr>
          <w:szCs w:val="24"/>
        </w:rPr>
        <w:instrText xml:space="preserve"> REF _Ref106626842 \r \h </w:instrText>
      </w:r>
      <w:r w:rsidR="00680176">
        <w:rPr>
          <w:szCs w:val="24"/>
        </w:rPr>
      </w:r>
      <w:r w:rsidR="00680176">
        <w:rPr>
          <w:szCs w:val="24"/>
        </w:rPr>
        <w:fldChar w:fldCharType="separate"/>
      </w:r>
      <w:r w:rsidR="00233FEB">
        <w:rPr>
          <w:szCs w:val="24"/>
        </w:rPr>
        <w:t>8.1</w:t>
      </w:r>
      <w:r w:rsidR="00680176">
        <w:rPr>
          <w:szCs w:val="24"/>
        </w:rPr>
        <w:fldChar w:fldCharType="end"/>
      </w:r>
      <w:r w:rsidRPr="00705728">
        <w:rPr>
          <w:szCs w:val="24"/>
        </w:rPr>
        <w:t xml:space="preserve"> Положени</w:t>
      </w:r>
      <w:r w:rsidR="00680176">
        <w:rPr>
          <w:szCs w:val="24"/>
        </w:rPr>
        <w:t xml:space="preserve">я) или для серии закупок (п. </w:t>
      </w:r>
      <w:r w:rsidR="00680176">
        <w:rPr>
          <w:szCs w:val="24"/>
        </w:rPr>
        <w:fldChar w:fldCharType="begin"/>
      </w:r>
      <w:r w:rsidR="00680176">
        <w:rPr>
          <w:szCs w:val="24"/>
        </w:rPr>
        <w:instrText xml:space="preserve"> REF _Ref106626865 \r \h </w:instrText>
      </w:r>
      <w:r w:rsidR="00680176">
        <w:rPr>
          <w:szCs w:val="24"/>
        </w:rPr>
      </w:r>
      <w:r w:rsidR="00680176">
        <w:rPr>
          <w:szCs w:val="24"/>
        </w:rPr>
        <w:fldChar w:fldCharType="separate"/>
      </w:r>
      <w:r w:rsidR="00233FEB">
        <w:rPr>
          <w:szCs w:val="24"/>
        </w:rPr>
        <w:t>8.2</w:t>
      </w:r>
      <w:r w:rsidR="00680176">
        <w:rPr>
          <w:szCs w:val="24"/>
        </w:rPr>
        <w:fldChar w:fldCharType="end"/>
      </w:r>
      <w:r w:rsidRPr="00705728">
        <w:rPr>
          <w:szCs w:val="24"/>
        </w:rPr>
        <w:t xml:space="preserve"> Положения) при проведении ценового запроса на ЭТП не предусмотрена; </w:t>
      </w:r>
    </w:p>
    <w:p w14:paraId="7100C880" w14:textId="3357B1E3" w:rsidR="00705728" w:rsidRPr="00705728" w:rsidRDefault="00705728" w:rsidP="00680176">
      <w:pPr>
        <w:pStyle w:val="5"/>
        <w:numPr>
          <w:ilvl w:val="3"/>
          <w:numId w:val="9"/>
        </w:numPr>
        <w:rPr>
          <w:szCs w:val="24"/>
        </w:rPr>
      </w:pPr>
      <w:r w:rsidRPr="00705728">
        <w:rPr>
          <w:szCs w:val="24"/>
        </w:rPr>
        <w:t>подача ал</w:t>
      </w:r>
      <w:r w:rsidR="00680176">
        <w:rPr>
          <w:szCs w:val="24"/>
        </w:rPr>
        <w:t xml:space="preserve">ьтернативных предложений (п. </w:t>
      </w:r>
      <w:r w:rsidR="00680176">
        <w:rPr>
          <w:szCs w:val="24"/>
        </w:rPr>
        <w:fldChar w:fldCharType="begin"/>
      </w:r>
      <w:r w:rsidR="00680176">
        <w:rPr>
          <w:szCs w:val="24"/>
        </w:rPr>
        <w:instrText xml:space="preserve"> REF _Ref106626890 \r \h </w:instrText>
      </w:r>
      <w:r w:rsidR="00680176">
        <w:rPr>
          <w:szCs w:val="24"/>
        </w:rPr>
      </w:r>
      <w:r w:rsidR="00680176">
        <w:rPr>
          <w:szCs w:val="24"/>
        </w:rPr>
        <w:fldChar w:fldCharType="separate"/>
      </w:r>
      <w:r w:rsidR="00233FEB">
        <w:rPr>
          <w:szCs w:val="24"/>
        </w:rPr>
        <w:t>8.4</w:t>
      </w:r>
      <w:r w:rsidR="00680176">
        <w:rPr>
          <w:szCs w:val="24"/>
        </w:rPr>
        <w:fldChar w:fldCharType="end"/>
      </w:r>
      <w:r w:rsidRPr="00705728">
        <w:rPr>
          <w:szCs w:val="24"/>
        </w:rPr>
        <w:t xml:space="preserve"> Положения) не допускается;</w:t>
      </w:r>
    </w:p>
    <w:p w14:paraId="4618D521" w14:textId="0C6B3E07" w:rsidR="00705728" w:rsidRDefault="00705728" w:rsidP="00680176">
      <w:pPr>
        <w:pStyle w:val="5"/>
        <w:numPr>
          <w:ilvl w:val="3"/>
          <w:numId w:val="9"/>
        </w:numPr>
        <w:rPr>
          <w:szCs w:val="24"/>
        </w:rPr>
      </w:pPr>
      <w:r w:rsidRPr="00705728">
        <w:rPr>
          <w:szCs w:val="24"/>
        </w:rPr>
        <w:t xml:space="preserve">участниками ценового запроса на ЭТП могут быть только поставщики, обладающие статусом «аккредитован» или представившие в составе заявки на участие в закупке надлежащую заявку на аккредитацию </w:t>
      </w:r>
      <w:r w:rsidR="00680176">
        <w:rPr>
          <w:szCs w:val="24"/>
        </w:rPr>
        <w:t xml:space="preserve">в соответствии с подразделом </w:t>
      </w:r>
      <w:r w:rsidR="00680176">
        <w:rPr>
          <w:szCs w:val="24"/>
        </w:rPr>
        <w:fldChar w:fldCharType="begin"/>
      </w:r>
      <w:r w:rsidR="00680176">
        <w:rPr>
          <w:szCs w:val="24"/>
        </w:rPr>
        <w:instrText xml:space="preserve"> REF _Ref56633033 \r \h </w:instrText>
      </w:r>
      <w:r w:rsidR="00680176">
        <w:rPr>
          <w:szCs w:val="24"/>
        </w:rPr>
      </w:r>
      <w:r w:rsidR="00680176">
        <w:rPr>
          <w:szCs w:val="24"/>
        </w:rPr>
        <w:fldChar w:fldCharType="separate"/>
      </w:r>
      <w:r w:rsidR="00233FEB">
        <w:rPr>
          <w:szCs w:val="24"/>
        </w:rPr>
        <w:t>6.7</w:t>
      </w:r>
      <w:r w:rsidR="00680176">
        <w:rPr>
          <w:szCs w:val="24"/>
        </w:rPr>
        <w:fldChar w:fldCharType="end"/>
      </w:r>
      <w:r w:rsidRPr="00705728">
        <w:rPr>
          <w:szCs w:val="24"/>
        </w:rPr>
        <w:t xml:space="preserve"> Положения;</w:t>
      </w:r>
    </w:p>
    <w:p w14:paraId="57797A94" w14:textId="70E62E82" w:rsidR="00092B17" w:rsidRPr="00705728" w:rsidRDefault="00092B17" w:rsidP="00680176">
      <w:pPr>
        <w:pStyle w:val="5"/>
        <w:numPr>
          <w:ilvl w:val="3"/>
          <w:numId w:val="9"/>
        </w:numPr>
        <w:rPr>
          <w:szCs w:val="24"/>
        </w:rPr>
      </w:pPr>
      <w:r>
        <w:rPr>
          <w:szCs w:val="24"/>
        </w:rPr>
        <w:t xml:space="preserve">при проведении ценового запроса на ЭТП подача </w:t>
      </w:r>
      <w:r w:rsidR="00E7688F">
        <w:rPr>
          <w:szCs w:val="24"/>
        </w:rPr>
        <w:t>встречных</w:t>
      </w:r>
      <w:r>
        <w:rPr>
          <w:szCs w:val="24"/>
        </w:rPr>
        <w:t xml:space="preserve"> предложений </w:t>
      </w:r>
      <w:r w:rsidR="00E7688F">
        <w:rPr>
          <w:szCs w:val="24"/>
        </w:rPr>
        <w:t xml:space="preserve">по условиям проекта договора (п. </w:t>
      </w:r>
      <w:r w:rsidR="00E7688F">
        <w:rPr>
          <w:szCs w:val="24"/>
        </w:rPr>
        <w:fldChar w:fldCharType="begin"/>
      </w:r>
      <w:r w:rsidR="00E7688F">
        <w:rPr>
          <w:szCs w:val="24"/>
        </w:rPr>
        <w:instrText xml:space="preserve"> REF _Ref514156064 \r \h </w:instrText>
      </w:r>
      <w:r w:rsidR="00E7688F">
        <w:rPr>
          <w:szCs w:val="24"/>
        </w:rPr>
      </w:r>
      <w:r w:rsidR="00E7688F">
        <w:rPr>
          <w:szCs w:val="24"/>
        </w:rPr>
        <w:fldChar w:fldCharType="separate"/>
      </w:r>
      <w:r w:rsidR="00233FEB">
        <w:rPr>
          <w:szCs w:val="24"/>
        </w:rPr>
        <w:t>10.7.5</w:t>
      </w:r>
      <w:r w:rsidR="00E7688F">
        <w:rPr>
          <w:szCs w:val="24"/>
        </w:rPr>
        <w:fldChar w:fldCharType="end"/>
      </w:r>
      <w:r w:rsidR="00E7688F">
        <w:rPr>
          <w:szCs w:val="24"/>
        </w:rPr>
        <w:t xml:space="preserve"> Положения </w:t>
      </w:r>
      <w:r>
        <w:rPr>
          <w:szCs w:val="24"/>
        </w:rPr>
        <w:t>не допускается</w:t>
      </w:r>
      <w:r w:rsidR="00E7688F">
        <w:rPr>
          <w:szCs w:val="24"/>
        </w:rPr>
        <w:t>)</w:t>
      </w:r>
      <w:r>
        <w:rPr>
          <w:szCs w:val="24"/>
        </w:rPr>
        <w:t>;</w:t>
      </w:r>
    </w:p>
    <w:p w14:paraId="5E63143D" w14:textId="6ACA72FA" w:rsidR="00705728" w:rsidRPr="00705728" w:rsidRDefault="00705728" w:rsidP="00680176">
      <w:pPr>
        <w:pStyle w:val="5"/>
        <w:numPr>
          <w:ilvl w:val="3"/>
          <w:numId w:val="9"/>
        </w:numPr>
        <w:rPr>
          <w:szCs w:val="24"/>
        </w:rPr>
      </w:pPr>
      <w:r w:rsidRPr="00705728">
        <w:rPr>
          <w:szCs w:val="24"/>
        </w:rPr>
        <w:t xml:space="preserve">при проведении ценового запроса на ЭТП переторжка проводится </w:t>
      </w:r>
      <w:r w:rsidR="00680176">
        <w:rPr>
          <w:szCs w:val="24"/>
        </w:rPr>
        <w:t xml:space="preserve">в порядке, установленном пп. </w:t>
      </w:r>
      <w:r w:rsidR="00680176">
        <w:rPr>
          <w:szCs w:val="24"/>
        </w:rPr>
        <w:fldChar w:fldCharType="begin"/>
      </w:r>
      <w:r w:rsidR="00680176">
        <w:rPr>
          <w:szCs w:val="24"/>
        </w:rPr>
        <w:instrText xml:space="preserve"> REF _Ref106626992 \r \h </w:instrText>
      </w:r>
      <w:r w:rsidR="00680176">
        <w:rPr>
          <w:szCs w:val="24"/>
        </w:rPr>
      </w:r>
      <w:r w:rsidR="00680176">
        <w:rPr>
          <w:szCs w:val="24"/>
        </w:rPr>
        <w:fldChar w:fldCharType="separate"/>
      </w:r>
      <w:r w:rsidR="00233FEB">
        <w:rPr>
          <w:szCs w:val="24"/>
        </w:rPr>
        <w:t>8.5.4(1)</w:t>
      </w:r>
      <w:r w:rsidR="00680176">
        <w:rPr>
          <w:szCs w:val="24"/>
        </w:rPr>
        <w:fldChar w:fldCharType="end"/>
      </w:r>
      <w:r w:rsidRPr="00705728">
        <w:rPr>
          <w:szCs w:val="24"/>
        </w:rPr>
        <w:t xml:space="preserve"> Положения;</w:t>
      </w:r>
    </w:p>
    <w:p w14:paraId="1A0C4CA4" w14:textId="54561584" w:rsidR="00705728" w:rsidRPr="00705728" w:rsidRDefault="00705728" w:rsidP="00680176">
      <w:pPr>
        <w:pStyle w:val="5"/>
        <w:numPr>
          <w:ilvl w:val="3"/>
          <w:numId w:val="9"/>
        </w:numPr>
        <w:rPr>
          <w:szCs w:val="24"/>
        </w:rPr>
      </w:pPr>
      <w:r w:rsidRPr="00705728">
        <w:rPr>
          <w:szCs w:val="24"/>
        </w:rPr>
        <w:t>требование о проведении постквалификации при проведении ценового запроса на ЭТП не применяется;</w:t>
      </w:r>
    </w:p>
    <w:p w14:paraId="64E4F94E" w14:textId="1D7AD4DB" w:rsidR="00705728" w:rsidRPr="00705728" w:rsidRDefault="00705728" w:rsidP="00680176">
      <w:pPr>
        <w:pStyle w:val="5"/>
        <w:numPr>
          <w:ilvl w:val="3"/>
          <w:numId w:val="9"/>
        </w:numPr>
        <w:rPr>
          <w:szCs w:val="24"/>
        </w:rPr>
      </w:pPr>
      <w:r w:rsidRPr="00705728">
        <w:rPr>
          <w:szCs w:val="24"/>
        </w:rPr>
        <w:t>установление требований к продукции осуществляется в соответствии с подразделом</w:t>
      </w:r>
      <w:r w:rsidR="00680176">
        <w:rPr>
          <w:szCs w:val="24"/>
        </w:rPr>
        <w:t xml:space="preserve"> </w:t>
      </w:r>
      <w:r w:rsidR="00680176">
        <w:rPr>
          <w:szCs w:val="24"/>
        </w:rPr>
        <w:fldChar w:fldCharType="begin"/>
      </w:r>
      <w:r w:rsidR="00680176">
        <w:rPr>
          <w:szCs w:val="24"/>
        </w:rPr>
        <w:instrText xml:space="preserve"> REF _Ref106627038 \r \h </w:instrText>
      </w:r>
      <w:r w:rsidR="00680176">
        <w:rPr>
          <w:szCs w:val="24"/>
        </w:rPr>
      </w:r>
      <w:r w:rsidR="00680176">
        <w:rPr>
          <w:szCs w:val="24"/>
        </w:rPr>
        <w:fldChar w:fldCharType="separate"/>
      </w:r>
      <w:r w:rsidR="00233FEB">
        <w:rPr>
          <w:szCs w:val="24"/>
        </w:rPr>
        <w:t>10.3</w:t>
      </w:r>
      <w:r w:rsidR="00680176">
        <w:rPr>
          <w:szCs w:val="24"/>
        </w:rPr>
        <w:fldChar w:fldCharType="end"/>
      </w:r>
      <w:r w:rsidRPr="00705728">
        <w:rPr>
          <w:szCs w:val="24"/>
        </w:rPr>
        <w:t xml:space="preserve"> Положения;</w:t>
      </w:r>
    </w:p>
    <w:p w14:paraId="3F3D1B59" w14:textId="430DE8E5" w:rsidR="00705728" w:rsidRPr="00705728" w:rsidRDefault="00705728" w:rsidP="00680176">
      <w:pPr>
        <w:pStyle w:val="5"/>
        <w:numPr>
          <w:ilvl w:val="3"/>
          <w:numId w:val="9"/>
        </w:numPr>
        <w:rPr>
          <w:szCs w:val="24"/>
        </w:rPr>
      </w:pPr>
      <w:r w:rsidRPr="00705728">
        <w:rPr>
          <w:szCs w:val="24"/>
        </w:rPr>
        <w:t>установление требований к участникам закупки осуществляется в соответствии с подразделом</w:t>
      </w:r>
      <w:r w:rsidR="00680176">
        <w:rPr>
          <w:szCs w:val="24"/>
        </w:rPr>
        <w:t xml:space="preserve"> </w:t>
      </w:r>
      <w:r w:rsidR="00680176">
        <w:rPr>
          <w:szCs w:val="24"/>
        </w:rPr>
        <w:fldChar w:fldCharType="begin"/>
      </w:r>
      <w:r w:rsidR="00680176">
        <w:rPr>
          <w:szCs w:val="24"/>
        </w:rPr>
        <w:instrText xml:space="preserve"> REF _Ref410722888 \r \h </w:instrText>
      </w:r>
      <w:r w:rsidR="00680176">
        <w:rPr>
          <w:szCs w:val="24"/>
        </w:rPr>
      </w:r>
      <w:r w:rsidR="00680176">
        <w:rPr>
          <w:szCs w:val="24"/>
        </w:rPr>
        <w:fldChar w:fldCharType="separate"/>
      </w:r>
      <w:r w:rsidR="00233FEB">
        <w:rPr>
          <w:szCs w:val="24"/>
        </w:rPr>
        <w:t>10.4</w:t>
      </w:r>
      <w:r w:rsidR="00680176">
        <w:rPr>
          <w:szCs w:val="24"/>
        </w:rPr>
        <w:fldChar w:fldCharType="end"/>
      </w:r>
      <w:r w:rsidR="00680176">
        <w:rPr>
          <w:szCs w:val="24"/>
        </w:rPr>
        <w:t xml:space="preserve">, </w:t>
      </w:r>
      <w:r w:rsidR="00680176">
        <w:rPr>
          <w:szCs w:val="24"/>
        </w:rPr>
        <w:fldChar w:fldCharType="begin"/>
      </w:r>
      <w:r w:rsidR="00680176">
        <w:rPr>
          <w:szCs w:val="24"/>
        </w:rPr>
        <w:instrText xml:space="preserve"> REF _Ref106627113 \r \h </w:instrText>
      </w:r>
      <w:r w:rsidR="00680176">
        <w:rPr>
          <w:szCs w:val="24"/>
        </w:rPr>
      </w:r>
      <w:r w:rsidR="00680176">
        <w:rPr>
          <w:szCs w:val="24"/>
        </w:rPr>
        <w:fldChar w:fldCharType="separate"/>
      </w:r>
      <w:r w:rsidR="00233FEB">
        <w:rPr>
          <w:szCs w:val="24"/>
        </w:rPr>
        <w:t>10.5</w:t>
      </w:r>
      <w:r w:rsidR="00680176">
        <w:rPr>
          <w:szCs w:val="24"/>
        </w:rPr>
        <w:fldChar w:fldCharType="end"/>
      </w:r>
      <w:r w:rsidRPr="00705728">
        <w:rPr>
          <w:szCs w:val="24"/>
        </w:rPr>
        <w:t xml:space="preserve"> Положения;</w:t>
      </w:r>
    </w:p>
    <w:p w14:paraId="264F0265" w14:textId="3D97BD76" w:rsidR="00705728" w:rsidRPr="00705728" w:rsidRDefault="00705728" w:rsidP="00680176">
      <w:pPr>
        <w:pStyle w:val="5"/>
        <w:numPr>
          <w:ilvl w:val="3"/>
          <w:numId w:val="9"/>
        </w:numPr>
        <w:rPr>
          <w:szCs w:val="24"/>
        </w:rPr>
      </w:pPr>
      <w:r w:rsidRPr="00705728">
        <w:rPr>
          <w:szCs w:val="24"/>
        </w:rPr>
        <w:t xml:space="preserve">установление требования об обеспечении заявки на участие в закупке осуществляется в </w:t>
      </w:r>
      <w:r w:rsidR="009773FD">
        <w:rPr>
          <w:szCs w:val="24"/>
        </w:rPr>
        <w:t xml:space="preserve">соответствии с подразделом </w:t>
      </w:r>
      <w:r w:rsidR="009773FD">
        <w:rPr>
          <w:szCs w:val="24"/>
        </w:rPr>
        <w:fldChar w:fldCharType="begin"/>
      </w:r>
      <w:r w:rsidR="009773FD">
        <w:rPr>
          <w:szCs w:val="24"/>
        </w:rPr>
        <w:instrText xml:space="preserve"> REF _Ref106627176 \r \h </w:instrText>
      </w:r>
      <w:r w:rsidR="009773FD">
        <w:rPr>
          <w:szCs w:val="24"/>
        </w:rPr>
      </w:r>
      <w:r w:rsidR="009773FD">
        <w:rPr>
          <w:szCs w:val="24"/>
        </w:rPr>
        <w:fldChar w:fldCharType="separate"/>
      </w:r>
      <w:r w:rsidR="00233FEB">
        <w:rPr>
          <w:szCs w:val="24"/>
        </w:rPr>
        <w:t>10.10</w:t>
      </w:r>
      <w:r w:rsidR="009773FD">
        <w:rPr>
          <w:szCs w:val="24"/>
        </w:rPr>
        <w:fldChar w:fldCharType="end"/>
      </w:r>
      <w:r w:rsidRPr="00705728">
        <w:rPr>
          <w:szCs w:val="24"/>
        </w:rPr>
        <w:t xml:space="preserve"> Положения;</w:t>
      </w:r>
    </w:p>
    <w:p w14:paraId="401BA718" w14:textId="35E4EA0C" w:rsidR="00705728" w:rsidRPr="00705728" w:rsidRDefault="00705728" w:rsidP="00680176">
      <w:pPr>
        <w:pStyle w:val="5"/>
        <w:numPr>
          <w:ilvl w:val="3"/>
          <w:numId w:val="9"/>
        </w:numPr>
        <w:rPr>
          <w:szCs w:val="24"/>
        </w:rPr>
      </w:pPr>
      <w:r w:rsidRPr="00705728">
        <w:rPr>
          <w:szCs w:val="24"/>
        </w:rPr>
        <w:t xml:space="preserve">установление требования об обеспечении исполнения договора осуществляется в </w:t>
      </w:r>
      <w:r w:rsidR="00FA423D">
        <w:rPr>
          <w:szCs w:val="24"/>
        </w:rPr>
        <w:t xml:space="preserve">соответствии с подразделом </w:t>
      </w:r>
      <w:r w:rsidR="00FA423D">
        <w:rPr>
          <w:szCs w:val="24"/>
        </w:rPr>
        <w:fldChar w:fldCharType="begin"/>
      </w:r>
      <w:r w:rsidR="00FA423D">
        <w:rPr>
          <w:szCs w:val="24"/>
        </w:rPr>
        <w:instrText xml:space="preserve"> REF _Ref106627237 \r \h </w:instrText>
      </w:r>
      <w:r w:rsidR="00FA423D">
        <w:rPr>
          <w:szCs w:val="24"/>
        </w:rPr>
      </w:r>
      <w:r w:rsidR="00FA423D">
        <w:rPr>
          <w:szCs w:val="24"/>
        </w:rPr>
        <w:fldChar w:fldCharType="separate"/>
      </w:r>
      <w:r w:rsidR="00233FEB">
        <w:rPr>
          <w:szCs w:val="24"/>
        </w:rPr>
        <w:t>10.11</w:t>
      </w:r>
      <w:r w:rsidR="00FA423D">
        <w:rPr>
          <w:szCs w:val="24"/>
        </w:rPr>
        <w:fldChar w:fldCharType="end"/>
      </w:r>
      <w:r w:rsidRPr="00705728">
        <w:rPr>
          <w:szCs w:val="24"/>
        </w:rPr>
        <w:t xml:space="preserve"> Положения;</w:t>
      </w:r>
    </w:p>
    <w:p w14:paraId="7FE62BB7" w14:textId="55FF57CC" w:rsidR="00705728" w:rsidRPr="00705728" w:rsidRDefault="00705728" w:rsidP="00680176">
      <w:pPr>
        <w:pStyle w:val="5"/>
        <w:numPr>
          <w:ilvl w:val="3"/>
          <w:numId w:val="9"/>
        </w:numPr>
        <w:rPr>
          <w:szCs w:val="24"/>
        </w:rPr>
      </w:pPr>
      <w:r w:rsidRPr="00705728">
        <w:rPr>
          <w:szCs w:val="24"/>
        </w:rPr>
        <w:t>проведение анонсирования закупки, конференции по параметрам предстоящей закупки при проведении ценового запроса на ЭТП не осуществляется;</w:t>
      </w:r>
    </w:p>
    <w:p w14:paraId="3C28102E" w14:textId="29F77B7B" w:rsidR="00705728" w:rsidRPr="00705728" w:rsidRDefault="00705728" w:rsidP="00680176">
      <w:pPr>
        <w:pStyle w:val="5"/>
        <w:numPr>
          <w:ilvl w:val="3"/>
          <w:numId w:val="9"/>
        </w:numPr>
        <w:rPr>
          <w:szCs w:val="24"/>
        </w:rPr>
      </w:pPr>
      <w:r w:rsidRPr="00705728">
        <w:rPr>
          <w:szCs w:val="24"/>
        </w:rPr>
        <w:t>при проведении ценового запроса на ЭТП применяются антидемпинговые меры, предусмотренные подразделом</w:t>
      </w:r>
      <w:r w:rsidR="00FA423D">
        <w:rPr>
          <w:szCs w:val="24"/>
        </w:rPr>
        <w:t xml:space="preserve"> </w:t>
      </w:r>
      <w:r w:rsidR="00FA423D">
        <w:rPr>
          <w:szCs w:val="24"/>
        </w:rPr>
        <w:fldChar w:fldCharType="begin"/>
      </w:r>
      <w:r w:rsidR="00FA423D">
        <w:rPr>
          <w:szCs w:val="24"/>
        </w:rPr>
        <w:instrText xml:space="preserve"> REF _Ref106627263 \r \h </w:instrText>
      </w:r>
      <w:r w:rsidR="00FA423D">
        <w:rPr>
          <w:szCs w:val="24"/>
        </w:rPr>
      </w:r>
      <w:r w:rsidR="00FA423D">
        <w:rPr>
          <w:szCs w:val="24"/>
        </w:rPr>
        <w:fldChar w:fldCharType="separate"/>
      </w:r>
      <w:r w:rsidR="00233FEB">
        <w:rPr>
          <w:szCs w:val="24"/>
        </w:rPr>
        <w:t>11.3</w:t>
      </w:r>
      <w:r w:rsidR="00FA423D">
        <w:rPr>
          <w:szCs w:val="24"/>
        </w:rPr>
        <w:fldChar w:fldCharType="end"/>
      </w:r>
      <w:r w:rsidRPr="00705728">
        <w:rPr>
          <w:szCs w:val="24"/>
        </w:rPr>
        <w:t xml:space="preserve"> Положения.</w:t>
      </w:r>
    </w:p>
    <w:p w14:paraId="6801828F" w14:textId="3DEA19E6" w:rsidR="00705728" w:rsidRPr="00705728" w:rsidRDefault="00DE0367" w:rsidP="009773FD">
      <w:pPr>
        <w:pStyle w:val="4"/>
        <w:numPr>
          <w:ilvl w:val="2"/>
          <w:numId w:val="9"/>
        </w:numPr>
        <w:rPr>
          <w:szCs w:val="24"/>
        </w:rPr>
      </w:pPr>
      <w:r>
        <w:rPr>
          <w:szCs w:val="24"/>
        </w:rPr>
        <w:t>П</w:t>
      </w:r>
      <w:r w:rsidR="00705728" w:rsidRPr="00705728">
        <w:rPr>
          <w:szCs w:val="24"/>
        </w:rPr>
        <w:t xml:space="preserve">орядок заключения </w:t>
      </w:r>
      <w:r>
        <w:rPr>
          <w:szCs w:val="24"/>
        </w:rPr>
        <w:t xml:space="preserve">договора по итогам ценового запроса на ЭТП </w:t>
      </w:r>
      <w:r w:rsidR="00705728" w:rsidRPr="00705728">
        <w:rPr>
          <w:szCs w:val="24"/>
        </w:rPr>
        <w:t>определяется</w:t>
      </w:r>
      <w:r w:rsidR="00FA423D">
        <w:rPr>
          <w:szCs w:val="24"/>
        </w:rPr>
        <w:t xml:space="preserve"> </w:t>
      </w:r>
      <w:r w:rsidR="00FA423D" w:rsidRPr="00523BDC">
        <w:rPr>
          <w:szCs w:val="24"/>
        </w:rPr>
        <w:t>разделом</w:t>
      </w:r>
      <w:r w:rsidR="00FA423D">
        <w:rPr>
          <w:szCs w:val="24"/>
        </w:rPr>
        <w:t xml:space="preserve"> </w:t>
      </w:r>
      <w:r w:rsidR="00FA423D">
        <w:rPr>
          <w:szCs w:val="24"/>
        </w:rPr>
        <w:fldChar w:fldCharType="begin"/>
      </w:r>
      <w:r w:rsidR="00FA423D">
        <w:rPr>
          <w:szCs w:val="24"/>
        </w:rPr>
        <w:instrText xml:space="preserve"> REF _Ref106627801 \r \h </w:instrText>
      </w:r>
      <w:r w:rsidR="00FA423D">
        <w:rPr>
          <w:szCs w:val="24"/>
        </w:rPr>
      </w:r>
      <w:r w:rsidR="00FA423D">
        <w:rPr>
          <w:szCs w:val="24"/>
        </w:rPr>
        <w:fldChar w:fldCharType="separate"/>
      </w:r>
      <w:r w:rsidR="00233FEB">
        <w:rPr>
          <w:szCs w:val="24"/>
        </w:rPr>
        <w:t>20</w:t>
      </w:r>
      <w:r w:rsidR="00FA423D">
        <w:rPr>
          <w:szCs w:val="24"/>
        </w:rPr>
        <w:fldChar w:fldCharType="end"/>
      </w:r>
      <w:r w:rsidR="00705728" w:rsidRPr="00705728">
        <w:rPr>
          <w:szCs w:val="24"/>
        </w:rPr>
        <w:t xml:space="preserve"> Положения. </w:t>
      </w:r>
    </w:p>
    <w:p w14:paraId="260C7962" w14:textId="77777777" w:rsidR="00705728" w:rsidRPr="00575698" w:rsidRDefault="00705728" w:rsidP="009773FD">
      <w:pPr>
        <w:pStyle w:val="4"/>
        <w:numPr>
          <w:ilvl w:val="0"/>
          <w:numId w:val="0"/>
        </w:numPr>
        <w:ind w:left="1134"/>
      </w:pPr>
    </w:p>
    <w:p w14:paraId="765D88BD" w14:textId="77777777" w:rsidR="00D7016D" w:rsidRPr="00575698" w:rsidRDefault="00D7016D" w:rsidP="00634ABE">
      <w:pPr>
        <w:pStyle w:val="2"/>
        <w:numPr>
          <w:ilvl w:val="0"/>
          <w:numId w:val="9"/>
        </w:numPr>
      </w:pPr>
      <w:bookmarkStart w:id="7061" w:name="_Toc23696060"/>
      <w:bookmarkStart w:id="7062" w:name="_Toc25341920"/>
      <w:bookmarkStart w:id="7063" w:name="_Toc25343681"/>
      <w:bookmarkStart w:id="7064" w:name="_Toc283764466"/>
      <w:bookmarkStart w:id="7065" w:name="_Toc409908831"/>
      <w:bookmarkStart w:id="7066" w:name="_Toc408439859"/>
      <w:bookmarkStart w:id="7067" w:name="_Toc408446961"/>
      <w:bookmarkStart w:id="7068" w:name="_Toc408447225"/>
      <w:bookmarkStart w:id="7069" w:name="_Toc408776050"/>
      <w:bookmarkStart w:id="7070" w:name="_Toc408779245"/>
      <w:bookmarkStart w:id="7071" w:name="_Toc408780842"/>
      <w:bookmarkStart w:id="7072" w:name="_Toc408840905"/>
      <w:bookmarkStart w:id="7073" w:name="_Toc408842330"/>
      <w:bookmarkStart w:id="7074" w:name="_Toc282982326"/>
      <w:bookmarkStart w:id="7075" w:name="_Toc409088763"/>
      <w:bookmarkStart w:id="7076" w:name="_Toc409088957"/>
      <w:bookmarkStart w:id="7077" w:name="_Toc409089650"/>
      <w:bookmarkStart w:id="7078" w:name="_Toc409090082"/>
      <w:bookmarkStart w:id="7079" w:name="_Toc409090537"/>
      <w:bookmarkStart w:id="7080" w:name="_Toc409113330"/>
      <w:bookmarkStart w:id="7081" w:name="_Toc409174111"/>
      <w:bookmarkStart w:id="7082" w:name="_Toc409174805"/>
      <w:bookmarkStart w:id="7083" w:name="_Toc409189206"/>
      <w:bookmarkStart w:id="7084" w:name="_Toc283058638"/>
      <w:bookmarkStart w:id="7085" w:name="_Toc409204428"/>
      <w:bookmarkStart w:id="7086" w:name="_Ref409463534"/>
      <w:bookmarkStart w:id="7087" w:name="_Toc409474826"/>
      <w:bookmarkStart w:id="7088" w:name="_Toc409528535"/>
      <w:bookmarkStart w:id="7089" w:name="_Toc409630239"/>
      <w:bookmarkStart w:id="7090" w:name="_Ref409703072"/>
      <w:bookmarkStart w:id="7091" w:name="_Toc409703684"/>
      <w:bookmarkStart w:id="7092" w:name="_Toc409711848"/>
      <w:bookmarkStart w:id="7093" w:name="_Toc409715591"/>
      <w:bookmarkStart w:id="7094" w:name="_Toc409721584"/>
      <w:bookmarkStart w:id="7095" w:name="_Toc409720739"/>
      <w:bookmarkStart w:id="7096" w:name="_Toc409721826"/>
      <w:bookmarkStart w:id="7097" w:name="_Toc409807549"/>
      <w:bookmarkStart w:id="7098" w:name="_Toc409812239"/>
      <w:bookmarkStart w:id="7099" w:name="_Toc410902972"/>
      <w:bookmarkStart w:id="7100" w:name="_Toc410907990"/>
      <w:bookmarkStart w:id="7101" w:name="_Toc410908216"/>
      <w:bookmarkStart w:id="7102" w:name="_Toc410910972"/>
      <w:bookmarkStart w:id="7103" w:name="_Toc410911245"/>
      <w:bookmarkStart w:id="7104" w:name="_Toc410920337"/>
      <w:bookmarkStart w:id="7105" w:name="_Toc411279977"/>
      <w:bookmarkStart w:id="7106" w:name="_Toc411626703"/>
      <w:bookmarkStart w:id="7107" w:name="_Toc411632246"/>
      <w:bookmarkStart w:id="7108" w:name="_Toc411882155"/>
      <w:bookmarkStart w:id="7109" w:name="_Toc411941165"/>
      <w:bookmarkStart w:id="7110" w:name="_Toc285801613"/>
      <w:bookmarkStart w:id="7111" w:name="_Toc411949640"/>
      <w:bookmarkStart w:id="7112" w:name="_Toc412111280"/>
      <w:bookmarkStart w:id="7113" w:name="_Toc285977884"/>
      <w:bookmarkStart w:id="7114" w:name="_Toc412128047"/>
      <w:bookmarkStart w:id="7115" w:name="_Toc286000012"/>
      <w:bookmarkStart w:id="7116" w:name="_Toc412218495"/>
      <w:bookmarkStart w:id="7117" w:name="_Toc412543781"/>
      <w:bookmarkStart w:id="7118" w:name="_Toc412551526"/>
      <w:bookmarkStart w:id="7119" w:name="_Toc412760396"/>
      <w:bookmarkStart w:id="7120" w:name="_Toc453143327"/>
      <w:bookmarkStart w:id="7121" w:name="_Toc5978444"/>
      <w:bookmarkStart w:id="7122" w:name="_Toc113011830"/>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7061"/>
      <w:bookmarkEnd w:id="7062"/>
      <w:bookmarkEnd w:id="7063"/>
      <w:r w:rsidRPr="00575698">
        <w:t>Т</w:t>
      </w:r>
      <w:bookmarkEnd w:id="7064"/>
      <w:r w:rsidRPr="00575698">
        <w:t>ребования к ЭТП</w:t>
      </w:r>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r w:rsidR="00152847" w:rsidRPr="00575698">
        <w:t>/ЗЭТП</w:t>
      </w:r>
      <w:bookmarkEnd w:id="7121"/>
      <w:bookmarkEnd w:id="7122"/>
    </w:p>
    <w:p w14:paraId="7D53A115" w14:textId="77777777" w:rsidR="00EA284A" w:rsidRPr="00575698" w:rsidRDefault="00D7016D" w:rsidP="00634ABE">
      <w:pPr>
        <w:pStyle w:val="3"/>
        <w:numPr>
          <w:ilvl w:val="1"/>
          <w:numId w:val="9"/>
        </w:numPr>
        <w:ind w:left="1134"/>
        <w:rPr>
          <w:lang w:eastAsia="en-US"/>
        </w:rPr>
      </w:pPr>
      <w:bookmarkStart w:id="7123" w:name="_Toc407284697"/>
      <w:bookmarkStart w:id="7124" w:name="_Toc407291425"/>
      <w:bookmarkStart w:id="7125" w:name="_Toc407300225"/>
      <w:bookmarkStart w:id="7126" w:name="_Toc407296775"/>
      <w:bookmarkStart w:id="7127" w:name="_Toc407714638"/>
      <w:bookmarkStart w:id="7128" w:name="_Toc407716803"/>
      <w:bookmarkStart w:id="7129" w:name="_Toc407723055"/>
      <w:bookmarkStart w:id="7130" w:name="_Toc407720485"/>
      <w:bookmarkStart w:id="7131" w:name="_Toc408161623"/>
      <w:bookmarkStart w:id="7132" w:name="_Toc408439860"/>
      <w:bookmarkStart w:id="7133" w:name="_Toc408446962"/>
      <w:bookmarkStart w:id="7134" w:name="_Toc408447226"/>
      <w:bookmarkStart w:id="7135" w:name="_Toc408776051"/>
      <w:bookmarkStart w:id="7136" w:name="_Toc408779246"/>
      <w:bookmarkStart w:id="7137" w:name="_Toc408780843"/>
      <w:bookmarkStart w:id="7138" w:name="_Toc408842331"/>
      <w:bookmarkStart w:id="7139" w:name="_Toc282982327"/>
      <w:bookmarkStart w:id="7140" w:name="_Toc409088764"/>
      <w:bookmarkStart w:id="7141" w:name="_Toc409088958"/>
      <w:bookmarkStart w:id="7142" w:name="_Toc409089651"/>
      <w:bookmarkStart w:id="7143" w:name="_Toc409090083"/>
      <w:bookmarkStart w:id="7144" w:name="_Toc409090538"/>
      <w:bookmarkStart w:id="7145" w:name="_Toc409113331"/>
      <w:bookmarkStart w:id="7146" w:name="_Toc409174112"/>
      <w:bookmarkStart w:id="7147" w:name="_Toc409174806"/>
      <w:bookmarkStart w:id="7148" w:name="_Toc409189207"/>
      <w:bookmarkStart w:id="7149" w:name="_Toc283058639"/>
      <w:bookmarkStart w:id="7150" w:name="_Toc409204429"/>
      <w:bookmarkStart w:id="7151" w:name="_Toc409474827"/>
      <w:bookmarkStart w:id="7152" w:name="_Toc409528536"/>
      <w:bookmarkStart w:id="7153" w:name="_Toc409630240"/>
      <w:bookmarkStart w:id="7154" w:name="_Toc409703685"/>
      <w:bookmarkStart w:id="7155" w:name="_Toc409711849"/>
      <w:bookmarkStart w:id="7156" w:name="_Toc409715592"/>
      <w:bookmarkStart w:id="7157" w:name="_Toc409721585"/>
      <w:bookmarkStart w:id="7158" w:name="_Toc409720740"/>
      <w:bookmarkStart w:id="7159" w:name="_Toc409721827"/>
      <w:bookmarkStart w:id="7160" w:name="_Toc409807550"/>
      <w:bookmarkStart w:id="7161" w:name="_Toc409812240"/>
      <w:bookmarkStart w:id="7162" w:name="_Toc283764467"/>
      <w:bookmarkStart w:id="7163" w:name="_Toc409908832"/>
      <w:bookmarkStart w:id="7164" w:name="_Ref410649686"/>
      <w:bookmarkStart w:id="7165" w:name="_Toc410902973"/>
      <w:bookmarkStart w:id="7166" w:name="_Toc410907991"/>
      <w:bookmarkStart w:id="7167" w:name="_Toc410908217"/>
      <w:bookmarkStart w:id="7168" w:name="_Toc410910973"/>
      <w:bookmarkStart w:id="7169" w:name="_Toc410911246"/>
      <w:bookmarkStart w:id="7170" w:name="_Toc410920338"/>
      <w:bookmarkStart w:id="7171" w:name="_Toc411279978"/>
      <w:bookmarkStart w:id="7172" w:name="_Toc411626704"/>
      <w:bookmarkStart w:id="7173" w:name="_Toc411632247"/>
      <w:bookmarkStart w:id="7174" w:name="_Toc411882156"/>
      <w:bookmarkStart w:id="7175" w:name="_Toc411941166"/>
      <w:bookmarkStart w:id="7176" w:name="_Toc285801614"/>
      <w:bookmarkStart w:id="7177" w:name="_Toc411949641"/>
      <w:bookmarkStart w:id="7178" w:name="_Toc412111281"/>
      <w:bookmarkStart w:id="7179" w:name="_Toc285977885"/>
      <w:bookmarkStart w:id="7180" w:name="_Toc412128048"/>
      <w:bookmarkStart w:id="7181" w:name="_Toc286000013"/>
      <w:bookmarkStart w:id="7182" w:name="_Toc412218496"/>
      <w:bookmarkStart w:id="7183" w:name="_Toc412543782"/>
      <w:bookmarkStart w:id="7184" w:name="_Toc412551527"/>
      <w:bookmarkStart w:id="7185" w:name="_Toc412760397"/>
      <w:bookmarkStart w:id="7186" w:name="_Toc453143328"/>
      <w:bookmarkStart w:id="7187" w:name="_Toc5978445"/>
      <w:bookmarkStart w:id="7188" w:name="_Toc113011831"/>
      <w:bookmarkStart w:id="7189" w:name="_Toc407992715"/>
      <w:bookmarkStart w:id="7190" w:name="_Toc407999143"/>
      <w:bookmarkStart w:id="7191" w:name="_Toc408003383"/>
      <w:bookmarkStart w:id="7192" w:name="_Toc408003626"/>
      <w:bookmarkStart w:id="7193" w:name="_Toc408004382"/>
      <w:bookmarkStart w:id="7194" w:name="_Toc408840906"/>
      <w:r w:rsidRPr="00575698">
        <w:t>Требования к ЭТП</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r w:rsidR="00152847" w:rsidRPr="00575698">
        <w:t>/ЗЭТП</w:t>
      </w:r>
      <w:bookmarkEnd w:id="7187"/>
      <w:bookmarkEnd w:id="7188"/>
    </w:p>
    <w:bookmarkEnd w:id="7189"/>
    <w:bookmarkEnd w:id="7190"/>
    <w:bookmarkEnd w:id="7191"/>
    <w:bookmarkEnd w:id="7192"/>
    <w:bookmarkEnd w:id="7193"/>
    <w:bookmarkEnd w:id="7194"/>
    <w:p w14:paraId="0C57AE86" w14:textId="77777777" w:rsidR="00D7016D" w:rsidRPr="00575698" w:rsidRDefault="00D7016D" w:rsidP="00634ABE">
      <w:pPr>
        <w:pStyle w:val="4"/>
        <w:numPr>
          <w:ilvl w:val="2"/>
          <w:numId w:val="9"/>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1ACF02F4" w14:textId="77777777" w:rsidR="00A85091" w:rsidRPr="00575698" w:rsidRDefault="00553BCD" w:rsidP="00634ABE">
      <w:pPr>
        <w:pStyle w:val="5"/>
        <w:numPr>
          <w:ilvl w:val="3"/>
          <w:numId w:val="9"/>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12B10DEE" w14:textId="77777777" w:rsidR="003B357A" w:rsidRPr="00575698" w:rsidRDefault="003B357A" w:rsidP="00634ABE">
      <w:pPr>
        <w:pStyle w:val="5"/>
        <w:numPr>
          <w:ilvl w:val="3"/>
          <w:numId w:val="9"/>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233FEB">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2D701B49" w14:textId="77777777" w:rsidR="0096685C" w:rsidRPr="00575698" w:rsidRDefault="0096685C" w:rsidP="00634ABE">
      <w:pPr>
        <w:pStyle w:val="5"/>
        <w:numPr>
          <w:ilvl w:val="3"/>
          <w:numId w:val="9"/>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40D37F5C" w14:textId="77777777" w:rsidR="003B357A" w:rsidRPr="00575698" w:rsidRDefault="003B357A" w:rsidP="00634ABE">
      <w:pPr>
        <w:pStyle w:val="5"/>
        <w:numPr>
          <w:ilvl w:val="3"/>
          <w:numId w:val="9"/>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0CC9BCF9" w14:textId="77777777" w:rsidR="003F55B5" w:rsidRPr="00575698" w:rsidRDefault="00D7016D" w:rsidP="00634ABE">
      <w:pPr>
        <w:pStyle w:val="5"/>
        <w:numPr>
          <w:ilvl w:val="3"/>
          <w:numId w:val="9"/>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для формирования расширенных извещений, протоколов, иных документов и форм, составляемых в ходе закупки, 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32635A0D" w14:textId="77777777" w:rsidR="00D7016D" w:rsidRPr="00575698" w:rsidRDefault="00152847" w:rsidP="00634ABE">
      <w:pPr>
        <w:pStyle w:val="5"/>
        <w:numPr>
          <w:ilvl w:val="3"/>
          <w:numId w:val="9"/>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2882640A" w14:textId="77777777" w:rsidR="00E81292" w:rsidRPr="00575698" w:rsidRDefault="00E81292" w:rsidP="00634ABE">
      <w:pPr>
        <w:pStyle w:val="5"/>
        <w:numPr>
          <w:ilvl w:val="3"/>
          <w:numId w:val="9"/>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2D4499C4" w14:textId="77777777" w:rsidR="003B357A" w:rsidRPr="00575698" w:rsidRDefault="003B357A" w:rsidP="00634ABE">
      <w:pPr>
        <w:pStyle w:val="5"/>
        <w:numPr>
          <w:ilvl w:val="3"/>
          <w:numId w:val="9"/>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3BCBCEA4" w14:textId="77777777" w:rsidR="003B357A" w:rsidRPr="00575698" w:rsidRDefault="003B357A" w:rsidP="00634ABE">
      <w:pPr>
        <w:pStyle w:val="5"/>
        <w:numPr>
          <w:ilvl w:val="3"/>
          <w:numId w:val="9"/>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14C34CA3" w14:textId="77777777" w:rsidR="003B357A" w:rsidRPr="00575698" w:rsidRDefault="003B357A" w:rsidP="00634ABE">
      <w:pPr>
        <w:pStyle w:val="5"/>
        <w:numPr>
          <w:ilvl w:val="3"/>
          <w:numId w:val="9"/>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235FC1A3" w14:textId="77777777" w:rsidR="00D7016D" w:rsidRPr="00575698" w:rsidRDefault="00D7016D" w:rsidP="00634ABE">
      <w:pPr>
        <w:pStyle w:val="5"/>
        <w:numPr>
          <w:ilvl w:val="3"/>
          <w:numId w:val="9"/>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2B945B70" w14:textId="77777777" w:rsidR="00D7016D" w:rsidRPr="00575698" w:rsidRDefault="00D7016D" w:rsidP="00634ABE">
      <w:pPr>
        <w:pStyle w:val="5"/>
        <w:numPr>
          <w:ilvl w:val="3"/>
          <w:numId w:val="9"/>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7584ADA1" w14:textId="77777777" w:rsidR="008D2EFF" w:rsidRPr="00575698" w:rsidRDefault="008D2EFF" w:rsidP="00634ABE">
      <w:pPr>
        <w:pStyle w:val="5"/>
        <w:numPr>
          <w:ilvl w:val="3"/>
          <w:numId w:val="9"/>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7E05E070" w14:textId="77777777" w:rsidR="00D45DCB" w:rsidRPr="00575698" w:rsidRDefault="00D45DCB" w:rsidP="00634ABE">
      <w:pPr>
        <w:pStyle w:val="5"/>
        <w:numPr>
          <w:ilvl w:val="3"/>
          <w:numId w:val="9"/>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28018B5" w14:textId="77777777" w:rsidR="00B827C6" w:rsidRPr="00575698" w:rsidRDefault="00B827C6" w:rsidP="00634ABE">
      <w:pPr>
        <w:pStyle w:val="5"/>
        <w:numPr>
          <w:ilvl w:val="3"/>
          <w:numId w:val="9"/>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4740A082" w14:textId="77777777" w:rsidR="00B827C6" w:rsidRPr="00575698" w:rsidRDefault="00A821F1" w:rsidP="00634ABE">
      <w:pPr>
        <w:pStyle w:val="5"/>
        <w:numPr>
          <w:ilvl w:val="3"/>
          <w:numId w:val="9"/>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155A8361" w14:textId="77777777" w:rsidR="00FE36B0" w:rsidRPr="00575698" w:rsidRDefault="00B827C6" w:rsidP="00634ABE">
      <w:pPr>
        <w:pStyle w:val="6"/>
        <w:numPr>
          <w:ilvl w:val="4"/>
          <w:numId w:val="9"/>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4C6EE625" w14:textId="77777777" w:rsidR="00FE36B0" w:rsidRPr="00575698" w:rsidRDefault="00B827C6" w:rsidP="00634ABE">
      <w:pPr>
        <w:pStyle w:val="6"/>
        <w:numPr>
          <w:ilvl w:val="4"/>
          <w:numId w:val="9"/>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55800556" w14:textId="77777777" w:rsidR="00FE36B0" w:rsidRPr="00575698" w:rsidRDefault="00B827C6" w:rsidP="00634ABE">
      <w:pPr>
        <w:pStyle w:val="6"/>
        <w:numPr>
          <w:ilvl w:val="4"/>
          <w:numId w:val="9"/>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2B59A3AA" w14:textId="77777777" w:rsidR="00A821F1" w:rsidRPr="00575698" w:rsidRDefault="00A821F1" w:rsidP="00634ABE">
      <w:pPr>
        <w:pStyle w:val="5"/>
        <w:numPr>
          <w:ilvl w:val="3"/>
          <w:numId w:val="9"/>
        </w:numPr>
      </w:pPr>
      <w:bookmarkStart w:id="7195" w:name="_Ref410052981"/>
      <w:r w:rsidRPr="00575698">
        <w:t>обеспечить конфиденциальность информации</w:t>
      </w:r>
      <w:r w:rsidR="00D45DCB" w:rsidRPr="00575698">
        <w:t xml:space="preserve"> в объеме, требуемом законодательством;</w:t>
      </w:r>
    </w:p>
    <w:p w14:paraId="28E8680E" w14:textId="77777777" w:rsidR="003B357A" w:rsidRPr="00575698" w:rsidRDefault="003B357A" w:rsidP="00634ABE">
      <w:pPr>
        <w:pStyle w:val="5"/>
        <w:numPr>
          <w:ilvl w:val="3"/>
          <w:numId w:val="9"/>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95"/>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76ECBCDF" w14:textId="77777777" w:rsidR="00A53FAD" w:rsidRPr="00575698" w:rsidRDefault="00A53FAD" w:rsidP="00634ABE">
      <w:pPr>
        <w:pStyle w:val="5"/>
        <w:numPr>
          <w:ilvl w:val="3"/>
          <w:numId w:val="9"/>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7316A467" w14:textId="77777777" w:rsidR="00817DD3" w:rsidRPr="00575698" w:rsidRDefault="00C53765" w:rsidP="00634ABE">
      <w:pPr>
        <w:pStyle w:val="5"/>
        <w:numPr>
          <w:ilvl w:val="3"/>
          <w:numId w:val="9"/>
        </w:numPr>
      </w:pPr>
      <w:bookmarkStart w:id="7196" w:name="_Ref407709872"/>
      <w:bookmarkStart w:id="7197" w:name="_Toc407714640"/>
      <w:bookmarkStart w:id="7198" w:name="_Toc407716805"/>
      <w:bookmarkStart w:id="7199" w:name="_Toc407723057"/>
      <w:bookmarkStart w:id="7200" w:name="_Toc407720487"/>
      <w:bookmarkStart w:id="7201" w:name="_Toc407992716"/>
      <w:bookmarkStart w:id="7202" w:name="_Toc407999144"/>
      <w:bookmarkStart w:id="7203" w:name="_Toc408003384"/>
      <w:bookmarkStart w:id="7204" w:name="_Toc408003627"/>
      <w:bookmarkStart w:id="7205" w:name="_Toc408004383"/>
      <w:bookmarkStart w:id="7206" w:name="_Toc408161624"/>
      <w:bookmarkStart w:id="7207" w:name="_Toc408439861"/>
      <w:bookmarkStart w:id="7208" w:name="_Toc408446963"/>
      <w:bookmarkStart w:id="7209" w:name="_Toc408447227"/>
      <w:bookmarkStart w:id="7210" w:name="_Toc408776052"/>
      <w:bookmarkStart w:id="7211" w:name="_Toc408779247"/>
      <w:bookmarkStart w:id="7212" w:name="_Toc408780844"/>
      <w:bookmarkStart w:id="7213" w:name="_Toc408840907"/>
      <w:bookmarkStart w:id="7214" w:name="_Toc408842332"/>
      <w:bookmarkStart w:id="7215" w:name="_Toc282982328"/>
      <w:bookmarkStart w:id="7216" w:name="_Toc409088765"/>
      <w:bookmarkStart w:id="7217" w:name="_Toc409088959"/>
      <w:bookmarkStart w:id="7218" w:name="_Toc409089652"/>
      <w:bookmarkStart w:id="7219" w:name="_Toc409090084"/>
      <w:bookmarkStart w:id="7220" w:name="_Toc409090539"/>
      <w:bookmarkStart w:id="7221" w:name="_Toc409113332"/>
      <w:bookmarkStart w:id="7222" w:name="_Toc409174113"/>
      <w:bookmarkStart w:id="7223"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46AE0B1D" w14:textId="77777777" w:rsidR="00C53765" w:rsidRPr="00575698" w:rsidRDefault="00C53765" w:rsidP="00634ABE">
      <w:pPr>
        <w:pStyle w:val="5"/>
        <w:numPr>
          <w:ilvl w:val="3"/>
          <w:numId w:val="9"/>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1DED2F94" w14:textId="77777777" w:rsidR="00AC319D" w:rsidRPr="00575698" w:rsidRDefault="00AC319D" w:rsidP="00634ABE">
      <w:pPr>
        <w:pStyle w:val="2"/>
        <w:numPr>
          <w:ilvl w:val="0"/>
          <w:numId w:val="9"/>
        </w:numPr>
      </w:pPr>
      <w:bookmarkStart w:id="7224" w:name="_Toc409189208"/>
      <w:bookmarkStart w:id="7225" w:name="_Toc283058640"/>
      <w:bookmarkStart w:id="7226" w:name="_Toc409204430"/>
      <w:bookmarkStart w:id="7227" w:name="_Ref409350368"/>
      <w:bookmarkStart w:id="7228" w:name="_Ref409379917"/>
      <w:bookmarkStart w:id="7229" w:name="_Ref409463479"/>
      <w:bookmarkStart w:id="7230" w:name="_Ref409463499"/>
      <w:bookmarkStart w:id="7231" w:name="_Toc409474828"/>
      <w:bookmarkStart w:id="7232" w:name="_Toc409528537"/>
      <w:bookmarkStart w:id="7233" w:name="_Toc409630241"/>
      <w:bookmarkStart w:id="7234" w:name="_Toc409703686"/>
      <w:bookmarkStart w:id="7235" w:name="_Toc409711850"/>
      <w:bookmarkStart w:id="7236" w:name="_Toc409715593"/>
      <w:bookmarkStart w:id="7237" w:name="_Toc409721586"/>
      <w:bookmarkStart w:id="7238" w:name="_Toc409720741"/>
      <w:bookmarkStart w:id="7239" w:name="_Toc409721828"/>
      <w:bookmarkStart w:id="7240" w:name="_Toc409807551"/>
      <w:bookmarkStart w:id="7241" w:name="_Toc409812241"/>
      <w:bookmarkStart w:id="7242" w:name="_Toc283764468"/>
      <w:bookmarkStart w:id="7243" w:name="_Toc409908833"/>
      <w:bookmarkStart w:id="7244" w:name="_Ref410730383"/>
      <w:bookmarkStart w:id="7245" w:name="_Toc410902974"/>
      <w:bookmarkStart w:id="7246" w:name="_Toc410907992"/>
      <w:bookmarkStart w:id="7247" w:name="_Toc410908218"/>
      <w:bookmarkStart w:id="7248" w:name="_Toc410910974"/>
      <w:bookmarkStart w:id="7249" w:name="_Toc410911247"/>
      <w:bookmarkStart w:id="7250" w:name="_Toc410920339"/>
      <w:bookmarkStart w:id="7251" w:name="_Ref411442814"/>
      <w:bookmarkStart w:id="7252" w:name="_Toc411279979"/>
      <w:bookmarkStart w:id="7253" w:name="_Toc411626705"/>
      <w:bookmarkStart w:id="7254" w:name="_Toc411632248"/>
      <w:bookmarkStart w:id="7255" w:name="_Toc411882157"/>
      <w:bookmarkStart w:id="7256" w:name="_Toc411941167"/>
      <w:bookmarkStart w:id="7257" w:name="_Toc285801615"/>
      <w:bookmarkStart w:id="7258" w:name="_Toc411949642"/>
      <w:bookmarkStart w:id="7259" w:name="_Toc412111282"/>
      <w:bookmarkStart w:id="7260" w:name="_Toc285977886"/>
      <w:bookmarkStart w:id="7261" w:name="_Toc412128049"/>
      <w:bookmarkStart w:id="7262" w:name="_Toc286000014"/>
      <w:bookmarkStart w:id="7263" w:name="_Toc412218497"/>
      <w:bookmarkStart w:id="7264" w:name="_Toc412543783"/>
      <w:bookmarkStart w:id="7265" w:name="_Toc412551528"/>
      <w:bookmarkStart w:id="7266" w:name="_Toc412760398"/>
      <w:bookmarkStart w:id="7267" w:name="_Toc453143329"/>
      <w:bookmarkStart w:id="7268" w:name="_Toc5978446"/>
      <w:bookmarkStart w:id="7269" w:name="_Ref24300643"/>
      <w:bookmarkStart w:id="7270" w:name="_Ref24850900"/>
      <w:bookmarkStart w:id="7271" w:name="_Toc113011832"/>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962"/>
      <w:bookmarkEnd w:id="6963"/>
      <w:bookmarkEnd w:id="6964"/>
      <w:bookmarkEnd w:id="696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2F4704A7" w14:textId="77777777" w:rsidR="00EA284A" w:rsidRPr="00575698" w:rsidRDefault="00AC319D" w:rsidP="00634ABE">
      <w:pPr>
        <w:pStyle w:val="3"/>
        <w:numPr>
          <w:ilvl w:val="1"/>
          <w:numId w:val="9"/>
        </w:numPr>
        <w:ind w:left="1134"/>
      </w:pPr>
      <w:bookmarkStart w:id="7272" w:name="_Hlt309072043"/>
      <w:bookmarkStart w:id="7273" w:name="_Toc410902975"/>
      <w:bookmarkStart w:id="7274" w:name="_Toc410907993"/>
      <w:bookmarkStart w:id="7275" w:name="_Toc410908219"/>
      <w:bookmarkStart w:id="7276" w:name="_Toc410910975"/>
      <w:bookmarkStart w:id="7277" w:name="_Toc410911248"/>
      <w:bookmarkStart w:id="7278" w:name="_Toc410920340"/>
      <w:bookmarkStart w:id="7279" w:name="_Toc411279980"/>
      <w:bookmarkStart w:id="7280" w:name="_Toc411626706"/>
      <w:bookmarkStart w:id="7281" w:name="_Toc411632249"/>
      <w:bookmarkStart w:id="7282" w:name="_Toc411882158"/>
      <w:bookmarkStart w:id="7283" w:name="_Toc411941168"/>
      <w:bookmarkStart w:id="7284" w:name="_Toc285801616"/>
      <w:bookmarkStart w:id="7285" w:name="_Toc411949643"/>
      <w:bookmarkStart w:id="7286" w:name="_Toc412111283"/>
      <w:bookmarkStart w:id="7287" w:name="_Toc285977887"/>
      <w:bookmarkStart w:id="7288" w:name="_Toc412128050"/>
      <w:bookmarkStart w:id="7289" w:name="_Toc286000015"/>
      <w:bookmarkStart w:id="7290" w:name="_Toc412218498"/>
      <w:bookmarkStart w:id="7291" w:name="_Toc412543784"/>
      <w:bookmarkStart w:id="7292" w:name="_Toc412551529"/>
      <w:bookmarkStart w:id="7293" w:name="_Toc412760399"/>
      <w:bookmarkStart w:id="7294" w:name="_Toc453143330"/>
      <w:bookmarkStart w:id="7295" w:name="_Toc5978447"/>
      <w:bookmarkStart w:id="7296" w:name="_Toc113011833"/>
      <w:bookmarkEnd w:id="7272"/>
      <w:r w:rsidRPr="00575698">
        <w:t>Общие положения в отношении закупок в бумажной форме</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528A43DF" w14:textId="77777777" w:rsidR="00484748" w:rsidRPr="00575698" w:rsidRDefault="00484748" w:rsidP="00634ABE">
      <w:pPr>
        <w:pStyle w:val="4"/>
        <w:numPr>
          <w:ilvl w:val="2"/>
          <w:numId w:val="9"/>
        </w:numPr>
      </w:pPr>
      <w:r w:rsidRPr="00575698">
        <w:t>Допускается проводить конкурентные способы закупки в бумажной форме:</w:t>
      </w:r>
    </w:p>
    <w:p w14:paraId="1D5AAD9C" w14:textId="77777777" w:rsidR="00484748" w:rsidRPr="00575698" w:rsidRDefault="00484748" w:rsidP="00634ABE">
      <w:pPr>
        <w:pStyle w:val="5"/>
        <w:numPr>
          <w:ilvl w:val="3"/>
          <w:numId w:val="9"/>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233FEB">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233FEB">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AC30D38" w14:textId="77777777" w:rsidR="00FF799B" w:rsidRPr="00575698" w:rsidRDefault="0065425F" w:rsidP="00634ABE">
      <w:pPr>
        <w:pStyle w:val="5"/>
        <w:numPr>
          <w:ilvl w:val="3"/>
          <w:numId w:val="9"/>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233FEB">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7DEE51F" w14:textId="77777777" w:rsidR="00FF799B" w:rsidRPr="00575698" w:rsidRDefault="00FF799B" w:rsidP="00634ABE">
      <w:pPr>
        <w:pStyle w:val="4"/>
        <w:numPr>
          <w:ilvl w:val="2"/>
          <w:numId w:val="9"/>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6D08D6E9" w14:textId="77777777" w:rsidR="00FF799B" w:rsidRPr="00575698" w:rsidRDefault="00FF799B" w:rsidP="00634ABE">
      <w:pPr>
        <w:pStyle w:val="4"/>
        <w:numPr>
          <w:ilvl w:val="2"/>
          <w:numId w:val="9"/>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29A421" w14:textId="77777777" w:rsidR="00D26A42" w:rsidRPr="00575698" w:rsidRDefault="00E61A8A" w:rsidP="00634ABE">
      <w:pPr>
        <w:pStyle w:val="4"/>
        <w:numPr>
          <w:ilvl w:val="2"/>
          <w:numId w:val="9"/>
        </w:numPr>
      </w:pPr>
      <w:bookmarkStart w:id="7297" w:name="_Ref411134864"/>
      <w:bookmarkStart w:id="7298"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97"/>
      <w:r w:rsidR="00CD0E42" w:rsidRPr="00575698">
        <w:t>.</w:t>
      </w:r>
      <w:bookmarkEnd w:id="7298"/>
    </w:p>
    <w:p w14:paraId="638A46A6" w14:textId="77777777" w:rsidR="00EA284A" w:rsidRPr="00575698" w:rsidRDefault="00FF799B" w:rsidP="00634ABE">
      <w:pPr>
        <w:pStyle w:val="3"/>
        <w:numPr>
          <w:ilvl w:val="1"/>
          <w:numId w:val="9"/>
        </w:numPr>
        <w:ind w:left="1134"/>
      </w:pPr>
      <w:bookmarkStart w:id="7299" w:name="_Toc410902976"/>
      <w:bookmarkStart w:id="7300" w:name="_Toc410907994"/>
      <w:bookmarkStart w:id="7301" w:name="_Toc410908220"/>
      <w:bookmarkStart w:id="7302" w:name="_Toc410910976"/>
      <w:bookmarkStart w:id="7303" w:name="_Toc410911249"/>
      <w:bookmarkStart w:id="7304" w:name="_Toc410920341"/>
      <w:bookmarkStart w:id="7305" w:name="_Toc411279981"/>
      <w:bookmarkStart w:id="7306" w:name="_Toc411626707"/>
      <w:bookmarkStart w:id="7307" w:name="_Toc411632250"/>
      <w:bookmarkStart w:id="7308" w:name="_Toc411882159"/>
      <w:bookmarkStart w:id="7309" w:name="_Toc411941169"/>
      <w:bookmarkStart w:id="7310" w:name="_Toc285801617"/>
      <w:bookmarkStart w:id="7311" w:name="_Toc411949644"/>
      <w:bookmarkStart w:id="7312" w:name="_Toc412111284"/>
      <w:bookmarkStart w:id="7313" w:name="_Toc285977888"/>
      <w:bookmarkStart w:id="7314" w:name="_Toc412128051"/>
      <w:bookmarkStart w:id="7315" w:name="_Toc286000016"/>
      <w:bookmarkStart w:id="7316" w:name="_Toc412218499"/>
      <w:bookmarkStart w:id="7317" w:name="_Toc412543785"/>
      <w:bookmarkStart w:id="7318" w:name="_Toc412551530"/>
      <w:bookmarkStart w:id="7319" w:name="_Toc412760400"/>
      <w:bookmarkStart w:id="7320" w:name="_Toc453143331"/>
      <w:bookmarkStart w:id="7321" w:name="_Toc5978448"/>
      <w:bookmarkStart w:id="7322" w:name="_Toc113011834"/>
      <w:r w:rsidRPr="00575698">
        <w:t>Порядок подачи и приема заявок</w:t>
      </w:r>
      <w:r w:rsidR="00975511" w:rsidRPr="00575698">
        <w:t xml:space="preserve"> на участие в закупке</w:t>
      </w:r>
      <w:r w:rsidRPr="00575698">
        <w:t xml:space="preserve"> в бумажной форме</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p>
    <w:p w14:paraId="4AC54524" w14:textId="77777777" w:rsidR="00FF799B" w:rsidRPr="00575698" w:rsidRDefault="00FF799B" w:rsidP="00634ABE">
      <w:pPr>
        <w:pStyle w:val="4"/>
        <w:numPr>
          <w:ilvl w:val="2"/>
          <w:numId w:val="9"/>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0CFA5311" w14:textId="77777777" w:rsidR="000846BE" w:rsidRPr="00575698" w:rsidRDefault="000846BE" w:rsidP="00634ABE">
      <w:pPr>
        <w:pStyle w:val="4"/>
        <w:keepNext/>
        <w:numPr>
          <w:ilvl w:val="2"/>
          <w:numId w:val="9"/>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233FEB">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A51769C" w14:textId="77777777" w:rsidR="00356767" w:rsidRPr="00575698" w:rsidRDefault="00F95355" w:rsidP="00634ABE">
      <w:pPr>
        <w:pStyle w:val="5"/>
        <w:numPr>
          <w:ilvl w:val="3"/>
          <w:numId w:val="9"/>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402ACC" w14:textId="753EE847" w:rsidR="000846BE" w:rsidRPr="00575698" w:rsidRDefault="007E3A43" w:rsidP="00634ABE">
      <w:pPr>
        <w:pStyle w:val="5"/>
        <w:numPr>
          <w:ilvl w:val="3"/>
          <w:numId w:val="9"/>
        </w:numPr>
      </w:pPr>
      <w:bookmarkStart w:id="7323"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233FEB">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482D26" w:rsidRPr="00575698">
        <w:t>банковской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233FEB">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233FEB">
        <w:t>10.10.4</w:t>
      </w:r>
      <w:r w:rsidR="00006861" w:rsidRPr="0013308E">
        <w:fldChar w:fldCharType="end"/>
      </w:r>
      <w:r w:rsidR="00846C5C" w:rsidRPr="00575698">
        <w:t xml:space="preserve"> Положения</w:t>
      </w:r>
      <w:r w:rsidRPr="00575698">
        <w:t>)</w:t>
      </w:r>
      <w:r w:rsidR="00482D26" w:rsidRPr="00575698">
        <w:t>.</w:t>
      </w:r>
      <w:bookmarkEnd w:id="7323"/>
    </w:p>
    <w:p w14:paraId="12B68BC9" w14:textId="77777777" w:rsidR="00FF799B" w:rsidRPr="00575698" w:rsidRDefault="00FF799B" w:rsidP="00634ABE">
      <w:pPr>
        <w:pStyle w:val="4"/>
        <w:numPr>
          <w:ilvl w:val="2"/>
          <w:numId w:val="9"/>
        </w:numPr>
      </w:pPr>
      <w:bookmarkStart w:id="7324" w:name="_Hlt300574722"/>
      <w:bookmarkEnd w:id="7324"/>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001D4FED" w14:textId="77777777" w:rsidR="00FF799B" w:rsidRPr="00575698" w:rsidRDefault="00FF799B" w:rsidP="00634ABE">
      <w:pPr>
        <w:pStyle w:val="4"/>
        <w:numPr>
          <w:ilvl w:val="2"/>
          <w:numId w:val="9"/>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7F8FE985" w14:textId="77777777" w:rsidR="00FF799B" w:rsidRPr="00575698" w:rsidRDefault="00FF799B" w:rsidP="00634ABE">
      <w:pPr>
        <w:pStyle w:val="4"/>
        <w:numPr>
          <w:ilvl w:val="2"/>
          <w:numId w:val="9"/>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EFE9CE3" w14:textId="77777777" w:rsidR="00FF799B" w:rsidRPr="00575698" w:rsidRDefault="00FF799B" w:rsidP="00634ABE">
      <w:pPr>
        <w:pStyle w:val="4"/>
        <w:numPr>
          <w:ilvl w:val="2"/>
          <w:numId w:val="9"/>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18D58536" w14:textId="77777777" w:rsidR="00FF799B" w:rsidRPr="00575698" w:rsidRDefault="00FF799B" w:rsidP="00634ABE">
      <w:pPr>
        <w:pStyle w:val="4"/>
        <w:numPr>
          <w:ilvl w:val="2"/>
          <w:numId w:val="9"/>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52642CCD" w14:textId="77777777" w:rsidR="00FF799B" w:rsidRPr="00575698" w:rsidRDefault="00FF799B" w:rsidP="00634ABE">
      <w:pPr>
        <w:pStyle w:val="4"/>
        <w:keepNext/>
        <w:numPr>
          <w:ilvl w:val="2"/>
          <w:numId w:val="9"/>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6817998C" w14:textId="77777777" w:rsidR="00FF799B" w:rsidRPr="00575698" w:rsidRDefault="00FF799B" w:rsidP="00634ABE">
      <w:pPr>
        <w:pStyle w:val="5"/>
        <w:numPr>
          <w:ilvl w:val="3"/>
          <w:numId w:val="9"/>
        </w:numPr>
      </w:pPr>
      <w:r w:rsidRPr="00575698">
        <w:t>точный адрес приема заявок с указанием почтового индекса и наименования организации, осуществляющей прием заявок;</w:t>
      </w:r>
    </w:p>
    <w:p w14:paraId="6C6A9155" w14:textId="77777777" w:rsidR="00FF799B" w:rsidRPr="00575698" w:rsidRDefault="00FF799B" w:rsidP="00634ABE">
      <w:pPr>
        <w:pStyle w:val="5"/>
        <w:numPr>
          <w:ilvl w:val="3"/>
          <w:numId w:val="9"/>
        </w:numPr>
      </w:pPr>
      <w:r w:rsidRPr="00575698">
        <w:t>сроки и время приема заявок с учетом установленного режима работы заказчика, организатора закупки;</w:t>
      </w:r>
    </w:p>
    <w:p w14:paraId="4F566549" w14:textId="77777777" w:rsidR="00FF799B" w:rsidRPr="00575698" w:rsidRDefault="00FF799B" w:rsidP="00634ABE">
      <w:pPr>
        <w:pStyle w:val="5"/>
        <w:numPr>
          <w:ilvl w:val="3"/>
          <w:numId w:val="9"/>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07881A7" w14:textId="77777777" w:rsidR="00FF799B" w:rsidRPr="00575698" w:rsidRDefault="00FF799B" w:rsidP="00634ABE">
      <w:pPr>
        <w:pStyle w:val="5"/>
        <w:numPr>
          <w:ilvl w:val="3"/>
          <w:numId w:val="9"/>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6A12BF3A" w14:textId="77777777" w:rsidR="00FF799B" w:rsidRPr="00575698" w:rsidRDefault="00FF799B" w:rsidP="00634ABE">
      <w:pPr>
        <w:pStyle w:val="4"/>
        <w:keepNext/>
        <w:numPr>
          <w:ilvl w:val="2"/>
          <w:numId w:val="9"/>
        </w:numPr>
      </w:pPr>
      <w:r w:rsidRPr="00575698">
        <w:t>Секретарь ЗК обязан отказать в приеме конверта с заявкой в следующих случаях:</w:t>
      </w:r>
    </w:p>
    <w:p w14:paraId="6C3F12EC" w14:textId="77777777" w:rsidR="00FF799B" w:rsidRPr="00575698" w:rsidRDefault="00FF799B" w:rsidP="00634ABE">
      <w:pPr>
        <w:pStyle w:val="5"/>
        <w:numPr>
          <w:ilvl w:val="3"/>
          <w:numId w:val="9"/>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4AC5D56E" w14:textId="77777777" w:rsidR="00FF799B" w:rsidRPr="00575698" w:rsidRDefault="00FF799B" w:rsidP="00634ABE">
      <w:pPr>
        <w:pStyle w:val="5"/>
        <w:numPr>
          <w:ilvl w:val="3"/>
          <w:numId w:val="9"/>
        </w:numPr>
      </w:pPr>
      <w:r w:rsidRPr="00575698">
        <w:t>конверт не запечатан</w:t>
      </w:r>
      <w:r w:rsidR="00C7476E" w:rsidRPr="00575698">
        <w:t>,</w:t>
      </w:r>
      <w:r w:rsidRPr="00575698">
        <w:t xml:space="preserve"> или его целостность нарушена иным образом;</w:t>
      </w:r>
    </w:p>
    <w:p w14:paraId="2299B3CE" w14:textId="77777777" w:rsidR="00FF799B" w:rsidRPr="00575698" w:rsidRDefault="00FF799B" w:rsidP="00634ABE">
      <w:pPr>
        <w:pStyle w:val="5"/>
        <w:numPr>
          <w:ilvl w:val="3"/>
          <w:numId w:val="9"/>
        </w:numPr>
      </w:pPr>
      <w:r w:rsidRPr="00575698">
        <w:t>конверт доставлен после окончания срока подачи заявок.</w:t>
      </w:r>
    </w:p>
    <w:p w14:paraId="7D93AD50" w14:textId="77777777" w:rsidR="00FF799B" w:rsidRPr="00575698" w:rsidRDefault="00FF799B" w:rsidP="00634ABE">
      <w:pPr>
        <w:pStyle w:val="4"/>
        <w:numPr>
          <w:ilvl w:val="2"/>
          <w:numId w:val="9"/>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256CE135" w14:textId="77777777" w:rsidR="00FF799B" w:rsidRPr="00575698" w:rsidRDefault="00FF799B" w:rsidP="00634ABE">
      <w:pPr>
        <w:pStyle w:val="4"/>
        <w:numPr>
          <w:ilvl w:val="2"/>
          <w:numId w:val="9"/>
        </w:numPr>
      </w:pPr>
      <w:bookmarkStart w:id="7325"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325"/>
    </w:p>
    <w:p w14:paraId="5D086D91" w14:textId="77777777" w:rsidR="00FF799B" w:rsidRPr="00575698" w:rsidRDefault="00FF799B" w:rsidP="00634ABE">
      <w:pPr>
        <w:pStyle w:val="4"/>
        <w:numPr>
          <w:ilvl w:val="2"/>
          <w:numId w:val="9"/>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2760402C" w14:textId="77777777" w:rsidR="00FF799B" w:rsidRPr="00575698" w:rsidRDefault="00FF799B" w:rsidP="00634ABE">
      <w:pPr>
        <w:pStyle w:val="4"/>
        <w:numPr>
          <w:ilvl w:val="2"/>
          <w:numId w:val="9"/>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28AB26D" w14:textId="77777777" w:rsidR="00FF799B" w:rsidRPr="00575698" w:rsidRDefault="00FF799B" w:rsidP="00634ABE">
      <w:pPr>
        <w:pStyle w:val="4"/>
        <w:numPr>
          <w:ilvl w:val="2"/>
          <w:numId w:val="9"/>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0DEBBC4B" w14:textId="77777777" w:rsidR="00EA284A" w:rsidRPr="00575698" w:rsidRDefault="00FF799B" w:rsidP="00634ABE">
      <w:pPr>
        <w:pStyle w:val="3"/>
        <w:numPr>
          <w:ilvl w:val="1"/>
          <w:numId w:val="9"/>
        </w:numPr>
        <w:ind w:left="1134"/>
      </w:pPr>
      <w:bookmarkStart w:id="7326" w:name="_Toc410902977"/>
      <w:bookmarkStart w:id="7327" w:name="_Toc410907995"/>
      <w:bookmarkStart w:id="7328" w:name="_Toc410908221"/>
      <w:bookmarkStart w:id="7329" w:name="_Toc410910977"/>
      <w:bookmarkStart w:id="7330" w:name="_Toc410911250"/>
      <w:bookmarkStart w:id="7331" w:name="_Toc410920342"/>
      <w:bookmarkStart w:id="7332" w:name="_Toc411279982"/>
      <w:bookmarkStart w:id="7333" w:name="_Toc411626708"/>
      <w:bookmarkStart w:id="7334" w:name="_Toc411632251"/>
      <w:bookmarkStart w:id="7335" w:name="_Toc411882160"/>
      <w:bookmarkStart w:id="7336" w:name="_Toc411941170"/>
      <w:bookmarkStart w:id="7337" w:name="_Toc285801618"/>
      <w:bookmarkStart w:id="7338" w:name="_Toc411949645"/>
      <w:bookmarkStart w:id="7339" w:name="_Toc412111285"/>
      <w:bookmarkStart w:id="7340" w:name="_Toc285977889"/>
      <w:bookmarkStart w:id="7341" w:name="_Toc412128052"/>
      <w:bookmarkStart w:id="7342" w:name="_Toc286000017"/>
      <w:bookmarkStart w:id="7343" w:name="_Toc412218500"/>
      <w:bookmarkStart w:id="7344" w:name="_Toc412543786"/>
      <w:bookmarkStart w:id="7345" w:name="_Toc412551531"/>
      <w:bookmarkStart w:id="7346" w:name="_Toc412760401"/>
      <w:bookmarkStart w:id="7347" w:name="_Toc453143332"/>
      <w:bookmarkStart w:id="7348" w:name="_Toc5978449"/>
      <w:bookmarkStart w:id="7349" w:name="_Toc113011835"/>
      <w:r w:rsidRPr="00575698">
        <w:t>Вскрытие поступивших конвертов с заявками</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27A341AB" w14:textId="77777777" w:rsidR="00FF799B" w:rsidRPr="00575698" w:rsidRDefault="00FF799B" w:rsidP="00634ABE">
      <w:pPr>
        <w:pStyle w:val="4"/>
        <w:numPr>
          <w:ilvl w:val="2"/>
          <w:numId w:val="9"/>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3D1B0E58" w14:textId="77777777" w:rsidR="00FF799B" w:rsidRPr="00575698" w:rsidRDefault="00FF799B" w:rsidP="00634ABE">
      <w:pPr>
        <w:pStyle w:val="4"/>
        <w:numPr>
          <w:ilvl w:val="2"/>
          <w:numId w:val="9"/>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52021BE9" w14:textId="77777777" w:rsidR="00FF799B" w:rsidRPr="00575698" w:rsidRDefault="00FF799B" w:rsidP="00634ABE">
      <w:pPr>
        <w:pStyle w:val="4"/>
        <w:numPr>
          <w:ilvl w:val="2"/>
          <w:numId w:val="9"/>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35F5A099" w14:textId="16BF7BCB" w:rsidR="00FF799B" w:rsidRPr="00575698" w:rsidRDefault="00FF799B" w:rsidP="00634ABE">
      <w:pPr>
        <w:pStyle w:val="4"/>
        <w:keepNext/>
        <w:numPr>
          <w:ilvl w:val="2"/>
          <w:numId w:val="9"/>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233FEB">
        <w:t>12.13.8</w:t>
      </w:r>
      <w:r w:rsidR="00B3645E" w:rsidRPr="0013308E">
        <w:fldChar w:fldCharType="end"/>
      </w:r>
      <w:r w:rsidR="00B3645E" w:rsidRPr="00575698">
        <w:t xml:space="preserve"> Положения.</w:t>
      </w:r>
      <w:r w:rsidR="00571C02">
        <w:t xml:space="preserve"> </w:t>
      </w:r>
    </w:p>
    <w:p w14:paraId="2B1ED717" w14:textId="77777777" w:rsidR="00D61514" w:rsidRPr="00575698" w:rsidRDefault="00B323D0" w:rsidP="00634ABE">
      <w:pPr>
        <w:pStyle w:val="4"/>
        <w:numPr>
          <w:ilvl w:val="2"/>
          <w:numId w:val="9"/>
        </w:numPr>
      </w:pPr>
      <w:bookmarkStart w:id="7350"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350"/>
    </w:p>
    <w:p w14:paraId="592E4819" w14:textId="77777777" w:rsidR="00D61514" w:rsidRPr="00575698" w:rsidRDefault="00D61514" w:rsidP="00634ABE">
      <w:pPr>
        <w:pStyle w:val="5"/>
        <w:numPr>
          <w:ilvl w:val="3"/>
          <w:numId w:val="9"/>
        </w:numPr>
      </w:pPr>
      <w:bookmarkStart w:id="7351" w:name="_Ref25343840"/>
      <w:bookmarkStart w:id="7352"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233FEB">
        <w:t>11.8.1(7)</w:t>
      </w:r>
      <w:r w:rsidRPr="0013308E">
        <w:fldChar w:fldCharType="end"/>
      </w:r>
      <w:r w:rsidRPr="00575698">
        <w:t xml:space="preserve"> Положения);</w:t>
      </w:r>
      <w:bookmarkEnd w:id="7351"/>
      <w:bookmarkEnd w:id="7352"/>
    </w:p>
    <w:p w14:paraId="5F90D081" w14:textId="77777777" w:rsidR="00D61514" w:rsidRPr="00575698" w:rsidRDefault="00EE3C70" w:rsidP="00634ABE">
      <w:pPr>
        <w:pStyle w:val="5"/>
        <w:numPr>
          <w:ilvl w:val="3"/>
          <w:numId w:val="9"/>
        </w:numPr>
      </w:pPr>
      <w:bookmarkStart w:id="7353"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233FEB">
        <w:t>11.8.1(8)</w:t>
      </w:r>
      <w:r w:rsidR="00D61514" w:rsidRPr="0013308E">
        <w:fldChar w:fldCharType="end"/>
      </w:r>
      <w:r w:rsidR="00D61514" w:rsidRPr="00575698">
        <w:t xml:space="preserve"> Положения)</w:t>
      </w:r>
      <w:r w:rsidR="00B323D0" w:rsidRPr="00575698">
        <w:t>.</w:t>
      </w:r>
      <w:bookmarkEnd w:id="7353"/>
      <w:r w:rsidR="00B323D0" w:rsidRPr="00575698">
        <w:t xml:space="preserve"> </w:t>
      </w:r>
    </w:p>
    <w:p w14:paraId="519BD481" w14:textId="7777777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233FEB">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233FEB">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2344B6D" w14:textId="4B75CF9E" w:rsidR="00FF799B" w:rsidRPr="00575698" w:rsidRDefault="00FF799B" w:rsidP="00634ABE">
      <w:pPr>
        <w:pStyle w:val="4"/>
        <w:numPr>
          <w:ilvl w:val="2"/>
          <w:numId w:val="9"/>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0B3E8A63" w14:textId="4D213826" w:rsidR="0096572B" w:rsidRPr="00575698" w:rsidRDefault="00FF799B" w:rsidP="00634ABE">
      <w:pPr>
        <w:pStyle w:val="4"/>
        <w:numPr>
          <w:ilvl w:val="2"/>
          <w:numId w:val="9"/>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r w:rsidR="00DB0646">
        <w:t xml:space="preserve"> </w:t>
      </w:r>
    </w:p>
    <w:p w14:paraId="794FC01E" w14:textId="77777777" w:rsidR="00EA284A" w:rsidRPr="00575698" w:rsidRDefault="00FF7103" w:rsidP="00634ABE">
      <w:pPr>
        <w:pStyle w:val="3"/>
        <w:numPr>
          <w:ilvl w:val="1"/>
          <w:numId w:val="9"/>
        </w:numPr>
        <w:ind w:left="1134"/>
      </w:pPr>
      <w:bookmarkStart w:id="7354" w:name="_Toc412543787"/>
      <w:bookmarkStart w:id="7355" w:name="_Toc412551532"/>
      <w:bookmarkStart w:id="7356" w:name="_Toc412760402"/>
      <w:bookmarkStart w:id="7357" w:name="_Toc453143333"/>
      <w:bookmarkStart w:id="7358" w:name="_Toc113011836"/>
      <w:bookmarkStart w:id="7359" w:name="_Toc410902978"/>
      <w:bookmarkStart w:id="7360" w:name="_Toc410907996"/>
      <w:bookmarkStart w:id="7361" w:name="_Toc410908222"/>
      <w:bookmarkStart w:id="7362" w:name="_Toc410910978"/>
      <w:bookmarkStart w:id="7363" w:name="_Toc410911251"/>
      <w:bookmarkStart w:id="7364" w:name="_Toc410920343"/>
      <w:bookmarkStart w:id="7365" w:name="_Toc411279983"/>
      <w:bookmarkStart w:id="7366" w:name="_Toc411626709"/>
      <w:bookmarkStart w:id="7367" w:name="_Toc411632252"/>
      <w:bookmarkStart w:id="7368" w:name="_Toc411882161"/>
      <w:bookmarkStart w:id="7369" w:name="_Toc411941171"/>
      <w:bookmarkStart w:id="7370" w:name="_Toc285801619"/>
      <w:bookmarkStart w:id="7371" w:name="_Toc411949646"/>
      <w:bookmarkStart w:id="7372" w:name="_Toc412111286"/>
      <w:bookmarkStart w:id="7373" w:name="_Toc285977890"/>
      <w:bookmarkStart w:id="7374" w:name="_Toc412128053"/>
      <w:bookmarkStart w:id="7375" w:name="_Toc286000018"/>
      <w:bookmarkStart w:id="7376" w:name="_Toc412218501"/>
      <w:r w:rsidRPr="00575698">
        <w:t>Особенности рассмотрения заявок (отборочной стадии)</w:t>
      </w:r>
      <w:bookmarkEnd w:id="7354"/>
      <w:bookmarkEnd w:id="7355"/>
      <w:bookmarkEnd w:id="7356"/>
      <w:bookmarkEnd w:id="7357"/>
      <w:bookmarkEnd w:id="7358"/>
    </w:p>
    <w:p w14:paraId="038A3C08" w14:textId="77777777" w:rsidR="00FF7103" w:rsidRPr="00575698" w:rsidRDefault="00FF7103" w:rsidP="00634ABE">
      <w:pPr>
        <w:pStyle w:val="4"/>
        <w:numPr>
          <w:ilvl w:val="2"/>
          <w:numId w:val="9"/>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692DBF91" w14:textId="77777777" w:rsidR="003E10CC" w:rsidRPr="00575698" w:rsidRDefault="003E10CC" w:rsidP="00634ABE">
      <w:pPr>
        <w:pStyle w:val="4"/>
        <w:numPr>
          <w:ilvl w:val="2"/>
          <w:numId w:val="9"/>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233FEB">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1B1B1484" w14:textId="77777777" w:rsidR="005462AD" w:rsidRPr="00575698" w:rsidRDefault="005462AD" w:rsidP="00634ABE">
      <w:pPr>
        <w:pStyle w:val="4"/>
        <w:numPr>
          <w:ilvl w:val="2"/>
          <w:numId w:val="9"/>
        </w:numPr>
      </w:pPr>
      <w:bookmarkStart w:id="7377"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233FEB">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77"/>
    </w:p>
    <w:p w14:paraId="78EEC293" w14:textId="77777777" w:rsidR="00FF7103" w:rsidRPr="00575698" w:rsidRDefault="00FF7103" w:rsidP="00634ABE">
      <w:pPr>
        <w:pStyle w:val="5"/>
        <w:numPr>
          <w:ilvl w:val="2"/>
          <w:numId w:val="9"/>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233FEB">
        <w:t>18.4.3</w:t>
      </w:r>
      <w:r w:rsidR="004C2C0B" w:rsidRPr="0013308E">
        <w:fldChar w:fldCharType="end"/>
      </w:r>
      <w:r w:rsidRPr="00575698">
        <w:t xml:space="preserve"> Положения, не допускается.</w:t>
      </w:r>
    </w:p>
    <w:p w14:paraId="7AAB6B33" w14:textId="77777777" w:rsidR="002A273A" w:rsidRPr="00575698" w:rsidRDefault="00CD0E42" w:rsidP="00634ABE">
      <w:pPr>
        <w:pStyle w:val="4"/>
        <w:numPr>
          <w:ilvl w:val="2"/>
          <w:numId w:val="9"/>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1D3C6FA7" w14:textId="77777777" w:rsidR="00EA284A" w:rsidRPr="00575698" w:rsidRDefault="00352D8D" w:rsidP="00634ABE">
      <w:pPr>
        <w:pStyle w:val="3"/>
        <w:numPr>
          <w:ilvl w:val="1"/>
          <w:numId w:val="9"/>
        </w:numPr>
        <w:ind w:left="1134"/>
      </w:pPr>
      <w:bookmarkStart w:id="7378" w:name="_Toc412543788"/>
      <w:bookmarkStart w:id="7379" w:name="_Toc412551533"/>
      <w:bookmarkStart w:id="7380" w:name="_Toc412760403"/>
      <w:bookmarkStart w:id="7381" w:name="_Toc453143334"/>
      <w:bookmarkStart w:id="7382" w:name="_Toc5978451"/>
      <w:bookmarkStart w:id="7383" w:name="_Toc113011837"/>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8"/>
      <w:bookmarkEnd w:id="7379"/>
      <w:bookmarkEnd w:id="7380"/>
      <w:bookmarkEnd w:id="7381"/>
      <w:bookmarkEnd w:id="7382"/>
      <w:bookmarkEnd w:id="7383"/>
    </w:p>
    <w:p w14:paraId="32941157" w14:textId="77777777" w:rsidR="008220A2" w:rsidRPr="00575698" w:rsidRDefault="008220A2" w:rsidP="00634ABE">
      <w:pPr>
        <w:pStyle w:val="4"/>
        <w:numPr>
          <w:ilvl w:val="2"/>
          <w:numId w:val="9"/>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233FEB">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756A0EDE" w14:textId="77777777" w:rsidR="00FF799B" w:rsidRPr="00575698" w:rsidRDefault="00FF799B" w:rsidP="00634ABE">
      <w:pPr>
        <w:pStyle w:val="4"/>
        <w:numPr>
          <w:ilvl w:val="2"/>
          <w:numId w:val="9"/>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00C959CE" w14:textId="77777777" w:rsidR="00FF799B" w:rsidRPr="00575698" w:rsidRDefault="00FF799B" w:rsidP="00634ABE">
      <w:pPr>
        <w:pStyle w:val="4"/>
        <w:numPr>
          <w:ilvl w:val="2"/>
          <w:numId w:val="9"/>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4786F0C1" w14:textId="77777777" w:rsidR="00FF799B" w:rsidRPr="00575698" w:rsidRDefault="00FF799B" w:rsidP="00634ABE">
      <w:pPr>
        <w:pStyle w:val="4"/>
        <w:numPr>
          <w:ilvl w:val="2"/>
          <w:numId w:val="9"/>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1ECEE971" w14:textId="77777777" w:rsidR="00FF799B" w:rsidRPr="00575698" w:rsidRDefault="00FF799B" w:rsidP="00634ABE">
      <w:pPr>
        <w:pStyle w:val="4"/>
        <w:numPr>
          <w:ilvl w:val="2"/>
          <w:numId w:val="9"/>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DE6461" w14:textId="77777777" w:rsidR="00FF799B" w:rsidRPr="00575698" w:rsidRDefault="00FF799B" w:rsidP="00634ABE">
      <w:pPr>
        <w:pStyle w:val="4"/>
        <w:numPr>
          <w:ilvl w:val="2"/>
          <w:numId w:val="9"/>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28BD85ED" w14:textId="77777777" w:rsidR="00FF799B" w:rsidRPr="00575698" w:rsidRDefault="00A45EB4" w:rsidP="00634ABE">
      <w:pPr>
        <w:pStyle w:val="4"/>
        <w:numPr>
          <w:ilvl w:val="2"/>
          <w:numId w:val="9"/>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09C7A0C8" w14:textId="77777777" w:rsidR="00FF799B" w:rsidRPr="00575698" w:rsidRDefault="00FF799B" w:rsidP="00634ABE">
      <w:pPr>
        <w:pStyle w:val="4"/>
        <w:numPr>
          <w:ilvl w:val="2"/>
          <w:numId w:val="9"/>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4A6FCE4E" w14:textId="77777777" w:rsidR="00FF799B" w:rsidRPr="00575698" w:rsidRDefault="00FF799B" w:rsidP="00634ABE">
      <w:pPr>
        <w:pStyle w:val="4"/>
        <w:numPr>
          <w:ilvl w:val="2"/>
          <w:numId w:val="9"/>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3E4A6246" w14:textId="77777777" w:rsidR="008E09C3" w:rsidRPr="00575698" w:rsidRDefault="008E09C3" w:rsidP="003227B5">
      <w:pPr>
        <w:pStyle w:val="12"/>
        <w:numPr>
          <w:ilvl w:val="0"/>
          <w:numId w:val="2"/>
        </w:numPr>
        <w:ind w:left="1418" w:hanging="1418"/>
      </w:pPr>
      <w:bookmarkStart w:id="7384" w:name="_Toc23696069"/>
      <w:bookmarkStart w:id="7385" w:name="_Toc25341929"/>
      <w:bookmarkStart w:id="7386" w:name="_Toc25343690"/>
      <w:bookmarkStart w:id="7387" w:name="_Toc411562576"/>
      <w:bookmarkStart w:id="7388" w:name="_Toc411586741"/>
      <w:bookmarkStart w:id="7389" w:name="_Toc411586949"/>
      <w:bookmarkStart w:id="7390" w:name="_Toc411625859"/>
      <w:bookmarkStart w:id="7391" w:name="_Toc411626503"/>
      <w:bookmarkStart w:id="7392" w:name="_Toc411626710"/>
      <w:bookmarkStart w:id="7393" w:name="_Toc411627283"/>
      <w:bookmarkStart w:id="7394" w:name="_Toc411628199"/>
      <w:bookmarkStart w:id="7395" w:name="_Toc411630180"/>
      <w:bookmarkStart w:id="7396" w:name="_Toc411631915"/>
      <w:bookmarkStart w:id="7397" w:name="_Toc411632458"/>
      <w:bookmarkStart w:id="7398" w:name="_Toc411632765"/>
      <w:bookmarkStart w:id="7399" w:name="_Toc411632971"/>
      <w:bookmarkStart w:id="7400" w:name="_Toc411872701"/>
      <w:bookmarkStart w:id="7401" w:name="_Toc411877163"/>
      <w:bookmarkStart w:id="7402" w:name="_Toc411881521"/>
      <w:bookmarkStart w:id="7403" w:name="_Toc411882162"/>
      <w:bookmarkStart w:id="7404" w:name="_Toc411882535"/>
      <w:bookmarkStart w:id="7405" w:name="_Toc411933265"/>
      <w:bookmarkStart w:id="7406" w:name="_Toc407714645"/>
      <w:bookmarkStart w:id="7407" w:name="_Toc407716810"/>
      <w:bookmarkStart w:id="7408" w:name="_Toc407723062"/>
      <w:bookmarkStart w:id="7409" w:name="_Toc407720492"/>
      <w:bookmarkStart w:id="7410" w:name="_Toc407992721"/>
      <w:bookmarkStart w:id="7411" w:name="_Toc407999149"/>
      <w:bookmarkStart w:id="7412" w:name="_Toc408003389"/>
      <w:bookmarkStart w:id="7413" w:name="_Toc408003632"/>
      <w:bookmarkStart w:id="7414" w:name="_Toc408004388"/>
      <w:bookmarkStart w:id="7415" w:name="_Toc408161629"/>
      <w:bookmarkStart w:id="7416" w:name="_Toc408439866"/>
      <w:bookmarkStart w:id="7417" w:name="_Toc408446968"/>
      <w:bookmarkStart w:id="7418" w:name="_Toc408447232"/>
      <w:bookmarkStart w:id="7419" w:name="_Toc408776057"/>
      <w:bookmarkStart w:id="7420" w:name="_Toc408779252"/>
      <w:bookmarkStart w:id="7421" w:name="_Toc408780849"/>
      <w:bookmarkStart w:id="7422" w:name="_Toc408840912"/>
      <w:bookmarkStart w:id="7423" w:name="_Toc408842337"/>
      <w:bookmarkStart w:id="7424" w:name="_Toc282982333"/>
      <w:bookmarkStart w:id="7425" w:name="_Toc409088770"/>
      <w:bookmarkStart w:id="7426" w:name="_Toc409088964"/>
      <w:bookmarkStart w:id="7427" w:name="_Toc409089657"/>
      <w:bookmarkStart w:id="7428" w:name="_Toc409090089"/>
      <w:bookmarkStart w:id="7429" w:name="_Toc409090544"/>
      <w:bookmarkStart w:id="7430" w:name="_Toc409113337"/>
      <w:bookmarkStart w:id="7431" w:name="_Toc409174118"/>
      <w:bookmarkStart w:id="7432" w:name="_Toc409174812"/>
      <w:bookmarkStart w:id="7433" w:name="_Ref409180867"/>
      <w:bookmarkStart w:id="7434" w:name="_Ref409180874"/>
      <w:bookmarkStart w:id="7435" w:name="_Ref409180878"/>
      <w:bookmarkStart w:id="7436" w:name="_Ref409180894"/>
      <w:bookmarkStart w:id="7437" w:name="_Ref409180898"/>
      <w:bookmarkStart w:id="7438" w:name="_Ref409180921"/>
      <w:bookmarkStart w:id="7439" w:name="_Ref409180924"/>
      <w:bookmarkStart w:id="7440" w:name="_Ref409180977"/>
      <w:bookmarkStart w:id="7441" w:name="_Toc409189213"/>
      <w:bookmarkStart w:id="7442" w:name="_Toc283058645"/>
      <w:bookmarkStart w:id="7443" w:name="_Toc409204435"/>
      <w:bookmarkStart w:id="7444" w:name="_Ref409212440"/>
      <w:bookmarkStart w:id="7445" w:name="_Toc409474833"/>
      <w:bookmarkStart w:id="7446" w:name="_Toc409528542"/>
      <w:bookmarkStart w:id="7447" w:name="_Toc409630246"/>
      <w:bookmarkStart w:id="7448" w:name="_Toc409703691"/>
      <w:bookmarkStart w:id="7449" w:name="_Toc409711855"/>
      <w:bookmarkStart w:id="7450" w:name="_Toc409715598"/>
      <w:bookmarkStart w:id="7451" w:name="_Toc409721591"/>
      <w:bookmarkStart w:id="7452" w:name="_Toc409720746"/>
      <w:bookmarkStart w:id="7453" w:name="_Toc409721833"/>
      <w:bookmarkStart w:id="7454" w:name="_Toc409807556"/>
      <w:bookmarkStart w:id="7455" w:name="_Toc409812246"/>
      <w:bookmarkStart w:id="7456" w:name="_Toc283764473"/>
      <w:bookmarkStart w:id="7457" w:name="_Toc409908838"/>
      <w:bookmarkStart w:id="7458" w:name="_Toc410902979"/>
      <w:bookmarkStart w:id="7459" w:name="_Toc410907997"/>
      <w:bookmarkStart w:id="7460" w:name="_Toc410908223"/>
      <w:bookmarkStart w:id="7461" w:name="_Toc410910979"/>
      <w:bookmarkStart w:id="7462" w:name="_Toc410911252"/>
      <w:bookmarkStart w:id="7463" w:name="_Toc410920344"/>
      <w:bookmarkStart w:id="7464" w:name="_Toc411279984"/>
      <w:bookmarkStart w:id="7465" w:name="_Toc411626711"/>
      <w:bookmarkStart w:id="7466" w:name="_Toc411632253"/>
      <w:bookmarkStart w:id="7467" w:name="_Toc411882163"/>
      <w:bookmarkStart w:id="7468" w:name="_Toc411941172"/>
      <w:bookmarkStart w:id="7469" w:name="_Toc285801620"/>
      <w:bookmarkStart w:id="7470" w:name="_Toc411949647"/>
      <w:bookmarkStart w:id="7471" w:name="_Toc412111287"/>
      <w:bookmarkStart w:id="7472" w:name="_Toc285977891"/>
      <w:bookmarkStart w:id="7473" w:name="_Toc412128054"/>
      <w:bookmarkStart w:id="7474" w:name="_Toc286000019"/>
      <w:bookmarkStart w:id="7475" w:name="_Toc412218502"/>
      <w:bookmarkStart w:id="7476" w:name="_Toc412543789"/>
      <w:bookmarkStart w:id="7477" w:name="_Toc412551534"/>
      <w:bookmarkStart w:id="7478" w:name="_Toc412760404"/>
      <w:bookmarkStart w:id="7479" w:name="_Toc453143335"/>
      <w:bookmarkStart w:id="7480" w:name="_Toc113011838"/>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r w:rsidRPr="00575698">
        <w:t>Особые закупочные ситуации</w:t>
      </w:r>
      <w:bookmarkEnd w:id="6966"/>
      <w:bookmarkEnd w:id="6967"/>
      <w:bookmarkEnd w:id="6968"/>
      <w:bookmarkEnd w:id="6969"/>
      <w:bookmarkEnd w:id="6970"/>
      <w:bookmarkEnd w:id="6971"/>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46A8EC66" w14:textId="77777777" w:rsidR="008E09C3" w:rsidRPr="00575698" w:rsidRDefault="006857C1" w:rsidP="00634ABE">
      <w:pPr>
        <w:pStyle w:val="2"/>
        <w:numPr>
          <w:ilvl w:val="0"/>
          <w:numId w:val="9"/>
        </w:numPr>
      </w:pPr>
      <w:bookmarkStart w:id="7481" w:name="_Toc409474834"/>
      <w:bookmarkStart w:id="7482" w:name="_Toc409528543"/>
      <w:bookmarkStart w:id="7483" w:name="_Toc409630247"/>
      <w:bookmarkStart w:id="7484" w:name="_Toc409703692"/>
      <w:bookmarkStart w:id="7485" w:name="_Toc409711856"/>
      <w:bookmarkStart w:id="7486" w:name="_Toc409715599"/>
      <w:bookmarkStart w:id="7487" w:name="_Toc409721592"/>
      <w:bookmarkStart w:id="7488" w:name="_Toc409720747"/>
      <w:bookmarkStart w:id="7489" w:name="_Toc409721834"/>
      <w:bookmarkStart w:id="7490" w:name="_Toc409807557"/>
      <w:bookmarkStart w:id="7491" w:name="_Toc409812247"/>
      <w:bookmarkStart w:id="7492" w:name="_Toc283764474"/>
      <w:bookmarkStart w:id="7493" w:name="_Toc409908839"/>
      <w:bookmarkStart w:id="7494" w:name="_Ref410645645"/>
      <w:bookmarkStart w:id="7495" w:name="_Toc410902980"/>
      <w:bookmarkStart w:id="7496" w:name="_Toc410907998"/>
      <w:bookmarkStart w:id="7497" w:name="_Toc410908224"/>
      <w:bookmarkStart w:id="7498" w:name="_Toc410910980"/>
      <w:bookmarkStart w:id="7499" w:name="_Toc410911253"/>
      <w:bookmarkStart w:id="7500" w:name="_Toc410920345"/>
      <w:bookmarkStart w:id="7501" w:name="_Toc411279985"/>
      <w:bookmarkStart w:id="7502" w:name="_Toc411626712"/>
      <w:bookmarkStart w:id="7503" w:name="_Toc411632254"/>
      <w:bookmarkStart w:id="7504" w:name="_Toc411882164"/>
      <w:bookmarkStart w:id="7505" w:name="_Toc411941173"/>
      <w:bookmarkStart w:id="7506" w:name="_Toc285801621"/>
      <w:bookmarkStart w:id="7507" w:name="_Toc411949648"/>
      <w:bookmarkStart w:id="7508" w:name="_Toc412111288"/>
      <w:bookmarkStart w:id="7509" w:name="_Toc285977892"/>
      <w:bookmarkStart w:id="7510" w:name="_Toc412128055"/>
      <w:bookmarkStart w:id="7511" w:name="_Toc286000020"/>
      <w:bookmarkStart w:id="7512" w:name="_Toc412218503"/>
      <w:bookmarkStart w:id="7513" w:name="_Toc412543790"/>
      <w:bookmarkStart w:id="7514" w:name="_Toc412551535"/>
      <w:bookmarkStart w:id="7515" w:name="_Toc412760405"/>
      <w:bookmarkStart w:id="7516" w:name="_Toc453143336"/>
      <w:bookmarkStart w:id="7517" w:name="_Toc5978453"/>
      <w:bookmarkStart w:id="7518" w:name="_Toc113011839"/>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5981DE25" w14:textId="77777777" w:rsidR="00EA284A" w:rsidRPr="00575698" w:rsidRDefault="008E09C3" w:rsidP="00634ABE">
      <w:pPr>
        <w:pStyle w:val="3"/>
        <w:numPr>
          <w:ilvl w:val="1"/>
          <w:numId w:val="9"/>
        </w:numPr>
        <w:ind w:left="1134"/>
        <w:rPr>
          <w:lang w:eastAsia="en-US"/>
        </w:rPr>
      </w:pPr>
      <w:bookmarkStart w:id="7519" w:name="_Toc368984284"/>
      <w:bookmarkStart w:id="7520" w:name="_Toc407284790"/>
      <w:bookmarkStart w:id="7521" w:name="_Toc407291518"/>
      <w:bookmarkStart w:id="7522" w:name="_Toc407300318"/>
      <w:bookmarkStart w:id="7523" w:name="_Toc407296868"/>
      <w:bookmarkStart w:id="7524" w:name="_Toc407714647"/>
      <w:bookmarkStart w:id="7525" w:name="_Toc407716812"/>
      <w:bookmarkStart w:id="7526" w:name="_Toc407723064"/>
      <w:bookmarkStart w:id="7527" w:name="_Toc407720494"/>
      <w:bookmarkStart w:id="7528" w:name="_Toc407992723"/>
      <w:bookmarkStart w:id="7529" w:name="_Toc407999151"/>
      <w:bookmarkStart w:id="7530" w:name="_Toc408003391"/>
      <w:bookmarkStart w:id="7531" w:name="_Toc408003634"/>
      <w:bookmarkStart w:id="7532" w:name="_Toc408004390"/>
      <w:bookmarkStart w:id="7533" w:name="_Toc408161631"/>
      <w:bookmarkStart w:id="7534" w:name="_Toc408439868"/>
      <w:bookmarkStart w:id="7535" w:name="_Toc408446970"/>
      <w:bookmarkStart w:id="7536" w:name="_Toc408447234"/>
      <w:bookmarkStart w:id="7537" w:name="_Toc408776059"/>
      <w:bookmarkStart w:id="7538" w:name="_Toc408779254"/>
      <w:bookmarkStart w:id="7539" w:name="_Toc408780851"/>
      <w:bookmarkStart w:id="7540" w:name="_Toc408840914"/>
      <w:bookmarkStart w:id="7541" w:name="_Toc408842339"/>
      <w:bookmarkStart w:id="7542" w:name="_Toc282982335"/>
      <w:bookmarkStart w:id="7543" w:name="_Toc409088772"/>
      <w:bookmarkStart w:id="7544" w:name="_Toc409088966"/>
      <w:bookmarkStart w:id="7545" w:name="_Toc409089659"/>
      <w:bookmarkStart w:id="7546" w:name="_Toc409090091"/>
      <w:bookmarkStart w:id="7547" w:name="_Toc409090546"/>
      <w:bookmarkStart w:id="7548" w:name="_Toc409113339"/>
      <w:bookmarkStart w:id="7549" w:name="_Toc409174120"/>
      <w:bookmarkStart w:id="7550" w:name="_Toc409174814"/>
      <w:bookmarkStart w:id="7551" w:name="_Toc409189215"/>
      <w:bookmarkStart w:id="7552" w:name="_Toc283058647"/>
      <w:bookmarkStart w:id="7553" w:name="_Toc409204437"/>
      <w:bookmarkStart w:id="7554" w:name="_Toc409474835"/>
      <w:bookmarkStart w:id="7555" w:name="_Toc409528544"/>
      <w:bookmarkStart w:id="7556" w:name="_Toc409630248"/>
      <w:bookmarkStart w:id="7557" w:name="_Toc409703693"/>
      <w:bookmarkStart w:id="7558" w:name="_Toc409711857"/>
      <w:bookmarkStart w:id="7559" w:name="_Toc409715600"/>
      <w:bookmarkStart w:id="7560" w:name="_Toc409721593"/>
      <w:bookmarkStart w:id="7561" w:name="_Toc409720748"/>
      <w:bookmarkStart w:id="7562" w:name="_Toc409721835"/>
      <w:bookmarkStart w:id="7563" w:name="_Toc409807558"/>
      <w:bookmarkStart w:id="7564" w:name="_Toc409812248"/>
      <w:bookmarkStart w:id="7565" w:name="_Toc283764475"/>
      <w:bookmarkStart w:id="7566" w:name="_Toc409908840"/>
      <w:bookmarkStart w:id="7567" w:name="_Toc410902981"/>
      <w:bookmarkStart w:id="7568" w:name="_Toc410907999"/>
      <w:bookmarkStart w:id="7569" w:name="_Toc410908226"/>
      <w:bookmarkStart w:id="7570" w:name="_Toc410910981"/>
      <w:bookmarkStart w:id="7571" w:name="_Toc410911254"/>
      <w:bookmarkStart w:id="7572" w:name="_Toc410920346"/>
      <w:bookmarkStart w:id="7573" w:name="_Toc411279986"/>
      <w:bookmarkStart w:id="7574" w:name="_Toc411626713"/>
      <w:bookmarkStart w:id="7575" w:name="_Toc411632255"/>
      <w:bookmarkStart w:id="7576" w:name="_Toc411882165"/>
      <w:bookmarkStart w:id="7577" w:name="_Toc411941174"/>
      <w:bookmarkStart w:id="7578" w:name="_Toc285801622"/>
      <w:bookmarkStart w:id="7579" w:name="_Toc411949649"/>
      <w:bookmarkStart w:id="7580" w:name="_Toc412111289"/>
      <w:bookmarkStart w:id="7581" w:name="_Toc285977893"/>
      <w:bookmarkStart w:id="7582" w:name="_Toc412128056"/>
      <w:bookmarkStart w:id="7583" w:name="_Toc286000021"/>
      <w:bookmarkStart w:id="7584" w:name="_Toc412218504"/>
      <w:bookmarkStart w:id="7585" w:name="_Toc412543791"/>
      <w:bookmarkStart w:id="7586" w:name="_Toc412551536"/>
      <w:bookmarkStart w:id="7587" w:name="_Toc412760406"/>
      <w:bookmarkStart w:id="7588" w:name="_Toc453143337"/>
      <w:bookmarkStart w:id="7589" w:name="_Toc5978454"/>
      <w:bookmarkStart w:id="7590" w:name="_Toc113011840"/>
      <w:r w:rsidRPr="00575698">
        <w:t>Статус настоящего раздела</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p>
    <w:p w14:paraId="66340A28" w14:textId="77777777" w:rsidR="008E09C3" w:rsidRDefault="008E09C3" w:rsidP="00634ABE">
      <w:pPr>
        <w:pStyle w:val="4"/>
        <w:numPr>
          <w:ilvl w:val="2"/>
          <w:numId w:val="9"/>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91" w:name="_Hlt269733928"/>
      <w:bookmarkEnd w:id="7591"/>
    </w:p>
    <w:p w14:paraId="5380B395" w14:textId="2140648E" w:rsidR="00CC0B5A" w:rsidRPr="00CC0B5A" w:rsidRDefault="00CC0B5A" w:rsidP="00CC0B5A">
      <w:pPr>
        <w:pStyle w:val="4"/>
        <w:numPr>
          <w:ilvl w:val="2"/>
          <w:numId w:val="9"/>
        </w:numPr>
      </w:pPr>
      <w:r w:rsidRPr="00CC0B5A">
        <w:t>В случае противоречий между требованиями настоящего раздела и</w:t>
      </w:r>
      <w:r>
        <w:t> </w:t>
      </w:r>
      <w:r w:rsidRPr="00CC0B5A">
        <w:t>/</w:t>
      </w:r>
      <w:r>
        <w:t> </w:t>
      </w:r>
      <w:r w:rsidRPr="00CC0B5A">
        <w:t xml:space="preserve">или иных </w:t>
      </w:r>
      <w:r>
        <w:t>норм Положения</w:t>
      </w:r>
      <w:r w:rsidRPr="00CC0B5A">
        <w:t xml:space="preserve"> и положениями подраздела </w:t>
      </w:r>
      <w:r>
        <w:fldChar w:fldCharType="begin"/>
      </w:r>
      <w:r>
        <w:instrText xml:space="preserve"> REF _Ref99361077 \w \h </w:instrText>
      </w:r>
      <w:r>
        <w:fldChar w:fldCharType="separate"/>
      </w:r>
      <w:r w:rsidR="00233FEB">
        <w:t>19.26</w:t>
      </w:r>
      <w:r>
        <w:fldChar w:fldCharType="end"/>
      </w:r>
      <w:r w:rsidRPr="00CC0B5A">
        <w:t xml:space="preserve"> Положения применению подл</w:t>
      </w:r>
      <w:r>
        <w:t xml:space="preserve">ежат положения подраздела </w:t>
      </w:r>
      <w:r>
        <w:fldChar w:fldCharType="begin"/>
      </w:r>
      <w:r>
        <w:instrText xml:space="preserve"> REF _Ref99361077 \w \h </w:instrText>
      </w:r>
      <w:r>
        <w:fldChar w:fldCharType="separate"/>
      </w:r>
      <w:r w:rsidR="00233FEB">
        <w:t>19.26</w:t>
      </w:r>
      <w:r>
        <w:fldChar w:fldCharType="end"/>
      </w:r>
      <w:r>
        <w:t xml:space="preserve"> </w:t>
      </w:r>
      <w:r w:rsidRPr="00CC0B5A">
        <w:t>Положения.</w:t>
      </w:r>
    </w:p>
    <w:p w14:paraId="75767CC4" w14:textId="77777777" w:rsidR="00EA284A" w:rsidRPr="00575698" w:rsidRDefault="006C4503" w:rsidP="00634ABE">
      <w:pPr>
        <w:pStyle w:val="3"/>
        <w:numPr>
          <w:ilvl w:val="1"/>
          <w:numId w:val="9"/>
        </w:numPr>
        <w:ind w:left="1134"/>
      </w:pPr>
      <w:bookmarkStart w:id="7592" w:name="_Toc404622960"/>
      <w:bookmarkStart w:id="7593" w:name="_Toc405149762"/>
      <w:bookmarkStart w:id="7594" w:name="_Toc407284792"/>
      <w:bookmarkStart w:id="7595" w:name="_Toc407291520"/>
      <w:bookmarkStart w:id="7596" w:name="_Toc407300320"/>
      <w:bookmarkStart w:id="7597" w:name="_Toc407296870"/>
      <w:bookmarkStart w:id="7598" w:name="_Toc407714649"/>
      <w:bookmarkStart w:id="7599" w:name="_Toc407716814"/>
      <w:bookmarkStart w:id="7600" w:name="_Toc407723066"/>
      <w:bookmarkStart w:id="7601" w:name="_Toc407720496"/>
      <w:bookmarkStart w:id="7602" w:name="_Toc407992725"/>
      <w:bookmarkStart w:id="7603" w:name="_Toc407999153"/>
      <w:bookmarkStart w:id="7604" w:name="_Toc408003393"/>
      <w:bookmarkStart w:id="7605" w:name="_Toc408003636"/>
      <w:bookmarkStart w:id="7606" w:name="_Toc408004392"/>
      <w:bookmarkStart w:id="7607" w:name="_Toc408161633"/>
      <w:bookmarkStart w:id="7608" w:name="_Toc408439870"/>
      <w:bookmarkStart w:id="7609" w:name="_Toc408446972"/>
      <w:bookmarkStart w:id="7610" w:name="_Toc408447236"/>
      <w:bookmarkStart w:id="7611" w:name="_Toc408776061"/>
      <w:bookmarkStart w:id="7612" w:name="_Toc408779256"/>
      <w:bookmarkStart w:id="7613" w:name="_Toc408780853"/>
      <w:bookmarkStart w:id="7614" w:name="_Toc408840916"/>
      <w:bookmarkStart w:id="7615" w:name="_Toc408842341"/>
      <w:bookmarkStart w:id="7616" w:name="_Toc409189217"/>
      <w:bookmarkStart w:id="7617" w:name="_Toc283058649"/>
      <w:bookmarkStart w:id="7618" w:name="_Toc409204439"/>
      <w:bookmarkStart w:id="7619" w:name="_Toc409474836"/>
      <w:bookmarkStart w:id="7620" w:name="_Toc409528545"/>
      <w:bookmarkStart w:id="7621" w:name="_Toc409630249"/>
      <w:bookmarkStart w:id="7622" w:name="_Toc409703694"/>
      <w:bookmarkStart w:id="7623" w:name="_Toc409711858"/>
      <w:bookmarkStart w:id="7624" w:name="_Toc409715601"/>
      <w:bookmarkStart w:id="7625" w:name="_Toc409721594"/>
      <w:bookmarkStart w:id="7626" w:name="_Toc409720749"/>
      <w:bookmarkStart w:id="7627" w:name="_Toc409721836"/>
      <w:bookmarkStart w:id="7628" w:name="_Ref409790450"/>
      <w:bookmarkStart w:id="7629" w:name="_Toc409807559"/>
      <w:bookmarkStart w:id="7630" w:name="_Toc409812249"/>
      <w:bookmarkStart w:id="7631" w:name="_Toc283764476"/>
      <w:bookmarkStart w:id="7632" w:name="_Toc409908841"/>
      <w:bookmarkStart w:id="7633" w:name="_Toc410902982"/>
      <w:bookmarkStart w:id="7634" w:name="_Toc410908000"/>
      <w:bookmarkStart w:id="7635" w:name="_Toc410908227"/>
      <w:bookmarkStart w:id="7636" w:name="_Toc410910982"/>
      <w:bookmarkStart w:id="7637" w:name="_Toc410911255"/>
      <w:bookmarkStart w:id="7638" w:name="_Toc410920347"/>
      <w:bookmarkStart w:id="7639" w:name="_Toc411279987"/>
      <w:bookmarkStart w:id="7640" w:name="_Toc411626714"/>
      <w:bookmarkStart w:id="7641" w:name="_Toc411632256"/>
      <w:bookmarkStart w:id="7642" w:name="_Toc411882166"/>
      <w:bookmarkStart w:id="7643" w:name="_Toc411941175"/>
      <w:bookmarkStart w:id="7644" w:name="_Toc285801623"/>
      <w:bookmarkStart w:id="7645" w:name="_Toc411949650"/>
      <w:bookmarkStart w:id="7646" w:name="_Toc412111290"/>
      <w:bookmarkStart w:id="7647" w:name="_Toc285977894"/>
      <w:bookmarkStart w:id="7648" w:name="_Toc412128057"/>
      <w:bookmarkStart w:id="7649" w:name="_Toc286000022"/>
      <w:bookmarkStart w:id="7650" w:name="_Toc412218505"/>
      <w:bookmarkStart w:id="7651" w:name="_Ref412543316"/>
      <w:bookmarkStart w:id="7652" w:name="_Toc412543792"/>
      <w:bookmarkStart w:id="7653" w:name="_Ref412544314"/>
      <w:bookmarkStart w:id="7654" w:name="_Toc412551537"/>
      <w:bookmarkStart w:id="7655" w:name="_Toc412760407"/>
      <w:bookmarkStart w:id="7656" w:name="_Ref452734215"/>
      <w:bookmarkStart w:id="7657" w:name="_Ref452734269"/>
      <w:bookmarkStart w:id="7658" w:name="_Toc453143338"/>
      <w:bookmarkStart w:id="7659" w:name="_Toc5978455"/>
      <w:bookmarkStart w:id="7660" w:name="_Toc113011841"/>
      <w:bookmarkStart w:id="7661" w:name="_Ref266992825"/>
      <w:bookmarkStart w:id="7662" w:name="_Ref299564112"/>
      <w:bookmarkStart w:id="7663" w:name="_Toc368984286"/>
      <w:r w:rsidRPr="00575698">
        <w:rPr>
          <w:lang w:eastAsia="en-US"/>
        </w:rPr>
        <w:t xml:space="preserve">Закупки в рамках реализации </w:t>
      </w:r>
      <w:r w:rsidR="00F979F9" w:rsidRPr="00575698">
        <w:t>ГОЗ</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5D9D5C0B" w14:textId="77777777" w:rsidR="006C4503" w:rsidRPr="00575698" w:rsidRDefault="00B644E4" w:rsidP="00634ABE">
      <w:pPr>
        <w:pStyle w:val="4"/>
        <w:keepNext/>
        <w:numPr>
          <w:ilvl w:val="2"/>
          <w:numId w:val="9"/>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78E1011D" w14:textId="77777777" w:rsidR="00B644E4" w:rsidRPr="00575698" w:rsidRDefault="00B644E4" w:rsidP="00634ABE">
      <w:pPr>
        <w:pStyle w:val="5"/>
        <w:numPr>
          <w:ilvl w:val="3"/>
          <w:numId w:val="9"/>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6AF49DAF" w14:textId="77777777" w:rsidR="006C4503" w:rsidRPr="00575698" w:rsidRDefault="00B644E4" w:rsidP="00634ABE">
      <w:pPr>
        <w:pStyle w:val="5"/>
        <w:numPr>
          <w:ilvl w:val="3"/>
          <w:numId w:val="9"/>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233FEB">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233FEB">
        <w:t>3.1.2</w:t>
      </w:r>
      <w:r w:rsidR="00F05AA3" w:rsidRPr="0013308E">
        <w:fldChar w:fldCharType="end"/>
      </w:r>
      <w:r w:rsidR="00F05AA3" w:rsidRPr="00575698">
        <w:t xml:space="preserve"> Положения), такой идентификатор не указывается</w:t>
      </w:r>
      <w:r w:rsidRPr="00575698">
        <w:t>.</w:t>
      </w:r>
    </w:p>
    <w:p w14:paraId="45522EFF" w14:textId="77777777" w:rsidR="00B644E4" w:rsidRPr="00575698" w:rsidRDefault="00B644E4" w:rsidP="00634ABE">
      <w:pPr>
        <w:pStyle w:val="4"/>
        <w:numPr>
          <w:ilvl w:val="2"/>
          <w:numId w:val="9"/>
        </w:numPr>
      </w:pPr>
      <w:bookmarkStart w:id="7664" w:name="_Toc404622961"/>
      <w:bookmarkStart w:id="7665" w:name="_Toc405149763"/>
      <w:bookmarkStart w:id="7666" w:name="_Toc407284793"/>
      <w:bookmarkStart w:id="7667" w:name="_Toc407291521"/>
      <w:bookmarkStart w:id="7668" w:name="_Toc407300321"/>
      <w:bookmarkStart w:id="7669" w:name="_Toc407296871"/>
      <w:bookmarkStart w:id="7670" w:name="_Toc407714650"/>
      <w:bookmarkStart w:id="7671" w:name="_Toc407716815"/>
      <w:bookmarkStart w:id="7672" w:name="_Toc407723067"/>
      <w:bookmarkStart w:id="7673" w:name="_Toc407720497"/>
      <w:bookmarkStart w:id="7674" w:name="_Toc407992726"/>
      <w:bookmarkStart w:id="7675" w:name="_Toc407999154"/>
      <w:bookmarkStart w:id="7676" w:name="_Toc408003394"/>
      <w:bookmarkStart w:id="7677" w:name="_Toc408003637"/>
      <w:bookmarkStart w:id="7678" w:name="_Toc408004393"/>
      <w:bookmarkStart w:id="7679" w:name="_Toc408161634"/>
      <w:bookmarkStart w:id="7680" w:name="_Toc408439871"/>
      <w:bookmarkStart w:id="7681" w:name="_Toc408446973"/>
      <w:bookmarkStart w:id="7682" w:name="_Toc408447237"/>
      <w:bookmarkStart w:id="7683" w:name="_Toc408776062"/>
      <w:bookmarkStart w:id="7684" w:name="_Toc408779257"/>
      <w:bookmarkStart w:id="7685" w:name="_Toc408780854"/>
      <w:bookmarkStart w:id="7686" w:name="_Toc408840917"/>
      <w:bookmarkStart w:id="7687" w:name="_Toc408842342"/>
      <w:bookmarkStart w:id="7688" w:name="_Toc282982337"/>
      <w:bookmarkStart w:id="7689" w:name="_Toc409088774"/>
      <w:bookmarkStart w:id="7690" w:name="_Toc409088968"/>
      <w:bookmarkStart w:id="7691" w:name="_Toc409089661"/>
      <w:bookmarkStart w:id="7692" w:name="_Toc409090093"/>
      <w:bookmarkStart w:id="7693" w:name="_Toc409090548"/>
      <w:bookmarkStart w:id="7694" w:name="_Toc409113341"/>
      <w:bookmarkStart w:id="7695" w:name="_Toc409174122"/>
      <w:bookmarkStart w:id="7696"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7CE1C02E" w14:textId="77777777" w:rsidR="00F3237C" w:rsidRPr="00575698" w:rsidRDefault="00F3237C" w:rsidP="00634ABE">
      <w:pPr>
        <w:pStyle w:val="4"/>
        <w:numPr>
          <w:ilvl w:val="2"/>
          <w:numId w:val="9"/>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7B9692DA" w14:textId="443FCCC2" w:rsidR="00A42275" w:rsidRPr="00575698" w:rsidRDefault="00A42275" w:rsidP="00634ABE">
      <w:pPr>
        <w:pStyle w:val="4"/>
        <w:numPr>
          <w:ilvl w:val="2"/>
          <w:numId w:val="9"/>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233FEB" w:rsidRPr="005C4C07">
        <w:rPr>
          <w:rFonts w:cs="Calibri"/>
        </w:rPr>
        <w:t>Приложение </w:t>
      </w:r>
      <w:r w:rsidR="00233FEB" w:rsidRPr="00F20FD0">
        <w:rPr>
          <w:rFonts w:cs="Calibri"/>
        </w:rPr>
        <w:t>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5A8CB5FF" w14:textId="0FCA22FD" w:rsidR="00752E58" w:rsidRPr="00575698" w:rsidRDefault="009F1672" w:rsidP="00634ABE">
      <w:pPr>
        <w:pStyle w:val="4"/>
        <w:numPr>
          <w:ilvl w:val="2"/>
          <w:numId w:val="9"/>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233FEB">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233FEB">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632EDAC4" w14:textId="77777777" w:rsidR="009F1672" w:rsidRPr="00575698" w:rsidRDefault="009F1672" w:rsidP="00634ABE">
      <w:pPr>
        <w:pStyle w:val="5"/>
        <w:numPr>
          <w:ilvl w:val="3"/>
          <w:numId w:val="9"/>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178B76F5" w14:textId="24095667" w:rsidR="009F1672" w:rsidRPr="00575698" w:rsidRDefault="009F1672" w:rsidP="00634ABE">
      <w:pPr>
        <w:pStyle w:val="5"/>
        <w:numPr>
          <w:ilvl w:val="3"/>
          <w:numId w:val="9"/>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5C5F621B" w14:textId="77777777" w:rsidR="0025576E" w:rsidRPr="00575698" w:rsidRDefault="0025576E" w:rsidP="00634ABE">
      <w:pPr>
        <w:pStyle w:val="4"/>
        <w:numPr>
          <w:ilvl w:val="2"/>
          <w:numId w:val="9"/>
        </w:numPr>
      </w:pPr>
      <w:bookmarkStart w:id="7697" w:name="_Toc409189218"/>
      <w:bookmarkStart w:id="7698" w:name="_Toc283058650"/>
      <w:bookmarkStart w:id="7699" w:name="_Toc409204440"/>
      <w:bookmarkStart w:id="7700" w:name="_Toc409474837"/>
      <w:bookmarkStart w:id="7701"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233FEB">
        <w:t>6.3</w:t>
      </w:r>
      <w:r w:rsidR="00F4156C" w:rsidRPr="0013308E">
        <w:fldChar w:fldCharType="end"/>
      </w:r>
      <w:r w:rsidRPr="00575698">
        <w:t xml:space="preserve"> Положения.</w:t>
      </w:r>
    </w:p>
    <w:p w14:paraId="52437C20" w14:textId="77777777" w:rsidR="00153A93" w:rsidRPr="00575698" w:rsidRDefault="00153A93" w:rsidP="00634ABE">
      <w:pPr>
        <w:pStyle w:val="4"/>
        <w:numPr>
          <w:ilvl w:val="2"/>
          <w:numId w:val="9"/>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01FDBB0F" w14:textId="77777777" w:rsidR="00EA284A" w:rsidRPr="00575698" w:rsidRDefault="006C4503" w:rsidP="00634ABE">
      <w:pPr>
        <w:pStyle w:val="3"/>
        <w:numPr>
          <w:ilvl w:val="1"/>
          <w:numId w:val="9"/>
        </w:numPr>
        <w:ind w:left="1134"/>
        <w:rPr>
          <w:lang w:eastAsia="en-US"/>
        </w:rPr>
      </w:pPr>
      <w:bookmarkStart w:id="7702" w:name="_Toc409795642"/>
      <w:bookmarkStart w:id="7703" w:name="_Toc409796607"/>
      <w:bookmarkStart w:id="7704" w:name="_Toc409798755"/>
      <w:bookmarkStart w:id="7705" w:name="_Toc409799004"/>
      <w:bookmarkStart w:id="7706" w:name="_Toc409803398"/>
      <w:bookmarkStart w:id="7707" w:name="_Toc409805782"/>
      <w:bookmarkStart w:id="7708" w:name="_Toc409806158"/>
      <w:bookmarkStart w:id="7709" w:name="_Toc409806993"/>
      <w:bookmarkStart w:id="7710" w:name="_Toc409807560"/>
      <w:bookmarkStart w:id="7711" w:name="_Toc409808275"/>
      <w:bookmarkStart w:id="7712" w:name="_Toc409809096"/>
      <w:bookmarkStart w:id="7713" w:name="_Toc409810876"/>
      <w:bookmarkStart w:id="7714" w:name="_Toc409908346"/>
      <w:bookmarkStart w:id="7715" w:name="_Toc409908594"/>
      <w:bookmarkStart w:id="7716" w:name="_Toc409908842"/>
      <w:bookmarkStart w:id="7717" w:name="_Toc410546103"/>
      <w:bookmarkStart w:id="7718" w:name="_Toc410546371"/>
      <w:bookmarkStart w:id="7719" w:name="_Toc409630250"/>
      <w:bookmarkStart w:id="7720" w:name="_Toc409703695"/>
      <w:bookmarkStart w:id="7721" w:name="_Toc409711859"/>
      <w:bookmarkStart w:id="7722" w:name="_Toc409715602"/>
      <w:bookmarkStart w:id="7723" w:name="_Toc409721595"/>
      <w:bookmarkStart w:id="7724" w:name="_Toc409720750"/>
      <w:bookmarkStart w:id="7725" w:name="_Toc409721837"/>
      <w:bookmarkStart w:id="7726" w:name="_Toc409807561"/>
      <w:bookmarkStart w:id="7727" w:name="_Toc409812250"/>
      <w:bookmarkStart w:id="7728" w:name="_Toc283764477"/>
      <w:bookmarkStart w:id="7729" w:name="_Toc409908843"/>
      <w:bookmarkStart w:id="7730" w:name="_Toc410902983"/>
      <w:bookmarkStart w:id="7731" w:name="_Toc410908001"/>
      <w:bookmarkStart w:id="7732" w:name="_Toc410908228"/>
      <w:bookmarkStart w:id="7733" w:name="_Toc410910983"/>
      <w:bookmarkStart w:id="7734" w:name="_Toc410911256"/>
      <w:bookmarkStart w:id="7735" w:name="_Toc410920348"/>
      <w:bookmarkStart w:id="7736" w:name="_Toc411279988"/>
      <w:bookmarkStart w:id="7737" w:name="_Toc411626715"/>
      <w:bookmarkStart w:id="7738" w:name="_Toc411632257"/>
      <w:bookmarkStart w:id="7739" w:name="_Toc411882167"/>
      <w:bookmarkStart w:id="7740" w:name="_Toc411941176"/>
      <w:bookmarkStart w:id="7741" w:name="_Toc285801624"/>
      <w:bookmarkStart w:id="7742" w:name="_Toc411949651"/>
      <w:bookmarkStart w:id="7743" w:name="_Toc412111291"/>
      <w:bookmarkStart w:id="7744" w:name="_Toc285977895"/>
      <w:bookmarkStart w:id="7745" w:name="_Toc412128058"/>
      <w:bookmarkStart w:id="7746" w:name="_Toc286000023"/>
      <w:bookmarkStart w:id="7747" w:name="_Toc412218506"/>
      <w:bookmarkStart w:id="7748" w:name="_Toc412543793"/>
      <w:bookmarkStart w:id="7749" w:name="_Toc412551538"/>
      <w:bookmarkStart w:id="7750" w:name="_Toc412760408"/>
      <w:bookmarkStart w:id="7751" w:name="_Toc453143339"/>
      <w:bookmarkStart w:id="7752" w:name="_Toc5978456"/>
      <w:bookmarkStart w:id="7753" w:name="_Toc113011842"/>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r w:rsidRPr="00575698">
        <w:t xml:space="preserve">Закупки в области </w:t>
      </w:r>
      <w:r w:rsidR="00BF5067" w:rsidRPr="00575698">
        <w:t>ВТС</w:t>
      </w:r>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7DFDE358" w14:textId="77777777" w:rsidR="00225B15" w:rsidRDefault="007F1B82" w:rsidP="00634ABE">
      <w:pPr>
        <w:pStyle w:val="4"/>
        <w:numPr>
          <w:ilvl w:val="2"/>
          <w:numId w:val="9"/>
        </w:numPr>
      </w:pPr>
      <w:bookmarkStart w:id="7754"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1007B051" w14:textId="77777777" w:rsidR="00225B15" w:rsidRDefault="00911F21" w:rsidP="00634ABE">
      <w:pPr>
        <w:pStyle w:val="5"/>
        <w:numPr>
          <w:ilvl w:val="3"/>
          <w:numId w:val="9"/>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1203DBE2" w14:textId="77777777" w:rsidR="00225B15" w:rsidRDefault="00225B15" w:rsidP="00634ABE">
      <w:pPr>
        <w:pStyle w:val="6"/>
        <w:numPr>
          <w:ilvl w:val="4"/>
          <w:numId w:val="9"/>
        </w:numPr>
      </w:pPr>
      <w:r>
        <w:t>заказчиками-субъектами ВТС;</w:t>
      </w:r>
    </w:p>
    <w:p w14:paraId="39173961" w14:textId="77777777" w:rsidR="00225B15" w:rsidRDefault="00225B15" w:rsidP="00634ABE">
      <w:pPr>
        <w:pStyle w:val="6"/>
        <w:numPr>
          <w:ilvl w:val="4"/>
          <w:numId w:val="9"/>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4B0114A1" w14:textId="77777777" w:rsidR="00E44D38" w:rsidRPr="00575698" w:rsidRDefault="00767EC3" w:rsidP="00634ABE">
      <w:pPr>
        <w:pStyle w:val="5"/>
        <w:numPr>
          <w:ilvl w:val="3"/>
          <w:numId w:val="9"/>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754"/>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03814EE4" w14:textId="77777777" w:rsidR="00D078B2" w:rsidRPr="00575698" w:rsidRDefault="00BC3226" w:rsidP="00634ABE">
      <w:pPr>
        <w:pStyle w:val="4"/>
        <w:numPr>
          <w:ilvl w:val="2"/>
          <w:numId w:val="9"/>
        </w:numPr>
      </w:pPr>
      <w:bookmarkStart w:id="7755" w:name="_Toc410908002"/>
      <w:bookmarkStart w:id="7756" w:name="_Toc410908229"/>
      <w:bookmarkStart w:id="7757" w:name="_Toc410910984"/>
      <w:bookmarkStart w:id="7758" w:name="_Toc410911257"/>
      <w:bookmarkStart w:id="7759" w:name="_Toc410916886"/>
      <w:bookmarkStart w:id="7760"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761" w:name="_Toc409807562"/>
      <w:bookmarkStart w:id="7762" w:name="_Toc409812251"/>
      <w:bookmarkStart w:id="7763" w:name="_Toc283764478"/>
      <w:bookmarkStart w:id="7764" w:name="_Toc410902984"/>
      <w:bookmarkStart w:id="7765" w:name="_Toc409908844"/>
      <w:bookmarkStart w:id="7766" w:name="_Toc410908003"/>
      <w:bookmarkStart w:id="7767" w:name="_Toc410908230"/>
      <w:bookmarkStart w:id="7768" w:name="_Toc410910985"/>
      <w:bookmarkStart w:id="7769" w:name="_Toc410911258"/>
      <w:bookmarkStart w:id="7770" w:name="_Toc410920349"/>
      <w:bookmarkStart w:id="7771" w:name="_Toc410916887"/>
      <w:bookmarkStart w:id="7772" w:name="_Toc404622962"/>
      <w:bookmarkStart w:id="7773" w:name="_Toc405149764"/>
      <w:bookmarkStart w:id="7774" w:name="_Toc407284794"/>
      <w:bookmarkStart w:id="7775" w:name="_Toc407291522"/>
      <w:bookmarkStart w:id="7776" w:name="_Toc407300322"/>
      <w:bookmarkStart w:id="7777" w:name="_Toc407296872"/>
      <w:bookmarkStart w:id="7778" w:name="_Ref407704736"/>
      <w:bookmarkStart w:id="7779" w:name="_Toc407714651"/>
      <w:bookmarkStart w:id="7780" w:name="_Toc407716816"/>
      <w:bookmarkStart w:id="7781" w:name="_Toc407723068"/>
      <w:bookmarkStart w:id="7782" w:name="_Toc407720498"/>
      <w:bookmarkStart w:id="7783" w:name="_Toc407992727"/>
      <w:bookmarkStart w:id="7784" w:name="_Toc407999155"/>
      <w:bookmarkStart w:id="7785" w:name="_Toc408003395"/>
      <w:bookmarkStart w:id="7786" w:name="_Toc408003638"/>
      <w:bookmarkStart w:id="7787" w:name="_Toc408004394"/>
      <w:bookmarkStart w:id="7788" w:name="_Toc408161635"/>
      <w:bookmarkStart w:id="7789" w:name="_Toc408439872"/>
      <w:bookmarkStart w:id="7790" w:name="_Toc408446974"/>
      <w:bookmarkStart w:id="7791" w:name="_Toc408447238"/>
      <w:bookmarkStart w:id="7792" w:name="_Ref408749511"/>
      <w:bookmarkStart w:id="7793" w:name="_Ref408749550"/>
      <w:bookmarkStart w:id="7794" w:name="_Toc408776063"/>
      <w:bookmarkStart w:id="7795" w:name="_Toc408779258"/>
      <w:bookmarkStart w:id="7796" w:name="_Toc408780855"/>
      <w:bookmarkStart w:id="7797" w:name="_Toc408840918"/>
      <w:bookmarkStart w:id="7798" w:name="_Toc408842343"/>
      <w:bookmarkStart w:id="7799" w:name="_Toc282982338"/>
      <w:bookmarkStart w:id="7800" w:name="_Toc409088775"/>
      <w:bookmarkStart w:id="7801" w:name="_Toc409088969"/>
      <w:bookmarkStart w:id="7802" w:name="_Toc409089662"/>
      <w:bookmarkStart w:id="7803" w:name="_Toc409090094"/>
      <w:bookmarkStart w:id="7804" w:name="_Toc409090549"/>
      <w:bookmarkStart w:id="7805" w:name="_Toc409113342"/>
      <w:bookmarkStart w:id="7806" w:name="_Toc409174123"/>
      <w:bookmarkStart w:id="7807" w:name="_Toc409174817"/>
      <w:bookmarkStart w:id="7808" w:name="_Toc409189219"/>
      <w:bookmarkStart w:id="7809" w:name="_Toc283058651"/>
      <w:bookmarkStart w:id="7810" w:name="_Toc409204441"/>
      <w:bookmarkStart w:id="7811" w:name="_Toc409474838"/>
      <w:bookmarkStart w:id="7812" w:name="_Toc409528547"/>
      <w:bookmarkStart w:id="7813" w:name="_Toc409630251"/>
      <w:bookmarkStart w:id="7814" w:name="_Toc409703696"/>
      <w:bookmarkStart w:id="7815" w:name="_Toc409711860"/>
      <w:bookmarkStart w:id="7816" w:name="_Toc409715603"/>
      <w:bookmarkStart w:id="7817" w:name="_Toc409721596"/>
      <w:bookmarkStart w:id="7818" w:name="_Toc409720751"/>
      <w:bookmarkStart w:id="7819" w:name="_Toc409721838"/>
      <w:bookmarkEnd w:id="7661"/>
      <w:bookmarkEnd w:id="7662"/>
      <w:bookmarkEnd w:id="7663"/>
      <w:bookmarkEnd w:id="7755"/>
      <w:bookmarkEnd w:id="7756"/>
      <w:bookmarkEnd w:id="7757"/>
      <w:bookmarkEnd w:id="7758"/>
      <w:bookmarkEnd w:id="7759"/>
      <w:bookmarkEnd w:id="7760"/>
    </w:p>
    <w:p w14:paraId="12BC319C" w14:textId="77777777" w:rsidR="00FA63FB" w:rsidRPr="00575698" w:rsidRDefault="00FA63FB" w:rsidP="00634ABE">
      <w:pPr>
        <w:pStyle w:val="4"/>
        <w:numPr>
          <w:ilvl w:val="2"/>
          <w:numId w:val="9"/>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58C7EAAA" w14:textId="77777777" w:rsidR="000D65E3" w:rsidRPr="00575698" w:rsidRDefault="000D65E3" w:rsidP="00634ABE">
      <w:pPr>
        <w:pStyle w:val="5"/>
        <w:numPr>
          <w:ilvl w:val="3"/>
          <w:numId w:val="9"/>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0882500E" w14:textId="77777777" w:rsidR="00B47845" w:rsidRPr="00575698" w:rsidRDefault="00B47845" w:rsidP="003227B5">
      <w:pPr>
        <w:pStyle w:val="5"/>
        <w:numPr>
          <w:ilvl w:val="0"/>
          <w:numId w:val="0"/>
        </w:numPr>
        <w:ind w:left="1985"/>
      </w:pPr>
      <w:r w:rsidRPr="00575698">
        <w:t>и (или)</w:t>
      </w:r>
    </w:p>
    <w:p w14:paraId="0A45E9D4" w14:textId="77777777" w:rsidR="00B47845" w:rsidRPr="00575698" w:rsidRDefault="00B47845" w:rsidP="00634ABE">
      <w:pPr>
        <w:pStyle w:val="5"/>
        <w:numPr>
          <w:ilvl w:val="3"/>
          <w:numId w:val="9"/>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37281B18" w14:textId="77777777" w:rsidR="00B47845" w:rsidRPr="00575698" w:rsidRDefault="00B47845" w:rsidP="00634ABE">
      <w:pPr>
        <w:pStyle w:val="4"/>
        <w:numPr>
          <w:ilvl w:val="2"/>
          <w:numId w:val="9"/>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18A44096" w14:textId="77777777" w:rsidR="000D65E3" w:rsidRPr="00575698" w:rsidRDefault="00C15BE1" w:rsidP="00634ABE">
      <w:pPr>
        <w:pStyle w:val="4"/>
        <w:numPr>
          <w:ilvl w:val="2"/>
          <w:numId w:val="9"/>
        </w:numPr>
      </w:pPr>
      <w:r>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704E7E4D" w14:textId="77777777" w:rsidR="00EA284A" w:rsidRPr="00575698" w:rsidRDefault="00D75CC5" w:rsidP="00634ABE">
      <w:pPr>
        <w:pStyle w:val="3"/>
        <w:numPr>
          <w:ilvl w:val="1"/>
          <w:numId w:val="9"/>
        </w:numPr>
        <w:ind w:left="1134"/>
      </w:pPr>
      <w:bookmarkStart w:id="7820" w:name="_Toc5978457"/>
      <w:bookmarkStart w:id="7821" w:name="_Toc113011843"/>
      <w:bookmarkStart w:id="7822" w:name="_Toc411279989"/>
      <w:bookmarkStart w:id="7823" w:name="_Toc411626716"/>
      <w:bookmarkStart w:id="7824" w:name="_Toc411632258"/>
      <w:bookmarkStart w:id="7825" w:name="_Toc411882168"/>
      <w:bookmarkStart w:id="7826" w:name="_Toc411941177"/>
      <w:bookmarkStart w:id="7827" w:name="_Toc285801625"/>
      <w:bookmarkStart w:id="7828" w:name="_Toc411949652"/>
      <w:bookmarkStart w:id="7829" w:name="_Toc412111292"/>
      <w:bookmarkStart w:id="7830" w:name="_Toc285977896"/>
      <w:bookmarkStart w:id="7831" w:name="_Toc412128059"/>
      <w:bookmarkStart w:id="7832" w:name="_Toc286000024"/>
      <w:bookmarkStart w:id="7833" w:name="_Toc412218507"/>
      <w:bookmarkStart w:id="7834" w:name="_Ref412543336"/>
      <w:bookmarkStart w:id="7835" w:name="_Toc412543794"/>
      <w:bookmarkStart w:id="7836" w:name="_Ref412544324"/>
      <w:bookmarkStart w:id="7837" w:name="_Toc412551539"/>
      <w:bookmarkStart w:id="7838" w:name="_Toc412760409"/>
      <w:bookmarkStart w:id="7839" w:name="_Toc453143340"/>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820"/>
      <w:bookmarkEnd w:id="7821"/>
      <w:r w:rsidR="006927E9" w:rsidRPr="00575698">
        <w:t xml:space="preserve"> </w:t>
      </w:r>
      <w:bookmarkEnd w:id="7761"/>
      <w:bookmarkEnd w:id="7762"/>
      <w:bookmarkEnd w:id="7763"/>
      <w:bookmarkEnd w:id="7764"/>
      <w:bookmarkEnd w:id="7765"/>
      <w:bookmarkEnd w:id="7766"/>
      <w:bookmarkEnd w:id="7767"/>
      <w:bookmarkEnd w:id="7768"/>
      <w:bookmarkEnd w:id="7769"/>
      <w:bookmarkEnd w:id="7770"/>
      <w:bookmarkEnd w:id="777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0E503893" w14:textId="77777777" w:rsidR="002A7638" w:rsidRPr="00575698" w:rsidRDefault="002A7638" w:rsidP="00634ABE">
      <w:pPr>
        <w:numPr>
          <w:ilvl w:val="2"/>
          <w:numId w:val="9"/>
        </w:numPr>
        <w:rPr>
          <w:szCs w:val="28"/>
        </w:rPr>
      </w:pPr>
      <w:bookmarkStart w:id="7840" w:name="_Ref531191267"/>
      <w:bookmarkStart w:id="7841"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840"/>
    </w:p>
    <w:p w14:paraId="369728C2" w14:textId="77777777" w:rsidR="007A0A99" w:rsidRPr="00575698" w:rsidRDefault="007A0A99" w:rsidP="00634ABE">
      <w:pPr>
        <w:numPr>
          <w:ilvl w:val="2"/>
          <w:numId w:val="9"/>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60036DA5" w14:textId="77777777" w:rsidR="00D75CC5" w:rsidRPr="00575698" w:rsidRDefault="00D75CC5" w:rsidP="00634ABE">
      <w:pPr>
        <w:pStyle w:val="4"/>
        <w:numPr>
          <w:ilvl w:val="2"/>
          <w:numId w:val="9"/>
        </w:numPr>
      </w:pPr>
      <w:bookmarkStart w:id="7842" w:name="_Ref531195650"/>
      <w:bookmarkEnd w:id="7841"/>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842"/>
    </w:p>
    <w:p w14:paraId="7E92449B" w14:textId="77777777" w:rsidR="00EA284A" w:rsidRPr="00575698" w:rsidRDefault="006C4503" w:rsidP="00634ABE">
      <w:pPr>
        <w:pStyle w:val="3"/>
        <w:numPr>
          <w:ilvl w:val="1"/>
          <w:numId w:val="9"/>
        </w:numPr>
        <w:ind w:left="1134"/>
        <w:rPr>
          <w:lang w:eastAsia="en-US"/>
        </w:rPr>
      </w:pPr>
      <w:bookmarkStart w:id="7843" w:name="_Toc531173061"/>
      <w:bookmarkStart w:id="7844" w:name="_Toc409807563"/>
      <w:bookmarkStart w:id="7845" w:name="_Toc409812252"/>
      <w:bookmarkStart w:id="7846" w:name="_Toc283764479"/>
      <w:bookmarkStart w:id="7847" w:name="_Toc409908845"/>
      <w:bookmarkStart w:id="7848" w:name="_Ref410648311"/>
      <w:bookmarkStart w:id="7849" w:name="_Ref410743800"/>
      <w:bookmarkStart w:id="7850" w:name="_Toc410902985"/>
      <w:bookmarkStart w:id="7851" w:name="_Toc410908004"/>
      <w:bookmarkStart w:id="7852" w:name="_Toc410908231"/>
      <w:bookmarkStart w:id="7853" w:name="_Toc410910986"/>
      <w:bookmarkStart w:id="7854" w:name="_Toc410911259"/>
      <w:bookmarkStart w:id="7855" w:name="_Toc410920350"/>
      <w:bookmarkStart w:id="7856" w:name="_Toc410916888"/>
      <w:bookmarkStart w:id="7857" w:name="_Toc411279990"/>
      <w:bookmarkStart w:id="7858" w:name="_Toc411626717"/>
      <w:bookmarkStart w:id="7859" w:name="_Toc411632259"/>
      <w:bookmarkStart w:id="7860" w:name="_Toc411882169"/>
      <w:bookmarkStart w:id="7861" w:name="_Toc411941178"/>
      <w:bookmarkStart w:id="7862" w:name="_Toc285801626"/>
      <w:bookmarkStart w:id="7863" w:name="_Toc411949653"/>
      <w:bookmarkStart w:id="7864" w:name="_Toc412111293"/>
      <w:bookmarkStart w:id="7865" w:name="_Toc285977897"/>
      <w:bookmarkStart w:id="7866" w:name="_Toc412128060"/>
      <w:bookmarkStart w:id="7867" w:name="_Toc286000025"/>
      <w:bookmarkStart w:id="7868" w:name="_Toc412218508"/>
      <w:bookmarkStart w:id="7869" w:name="_Ref412335639"/>
      <w:bookmarkStart w:id="7870" w:name="_Ref412337898"/>
      <w:bookmarkStart w:id="7871" w:name="_Toc412543795"/>
      <w:bookmarkStart w:id="7872" w:name="_Toc412551540"/>
      <w:bookmarkStart w:id="7873" w:name="_Toc412760410"/>
      <w:bookmarkStart w:id="7874" w:name="_Toc453143341"/>
      <w:bookmarkStart w:id="7875" w:name="_Ref514075171"/>
      <w:bookmarkStart w:id="7876" w:name="_Ref5967747"/>
      <w:bookmarkStart w:id="7877" w:name="_Ref99550861"/>
      <w:bookmarkStart w:id="7878" w:name="_Toc113011844"/>
      <w:bookmarkEnd w:id="7843"/>
      <w:r w:rsidRPr="00575698">
        <w:t>Закупки, содержащие сведения, составляющие государственную тайну</w:t>
      </w:r>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p>
    <w:p w14:paraId="4C5EDD34" w14:textId="77777777" w:rsidR="00FF4BD7" w:rsidRPr="00575698" w:rsidRDefault="009B18B2" w:rsidP="00634ABE">
      <w:pPr>
        <w:pStyle w:val="4"/>
        <w:numPr>
          <w:ilvl w:val="2"/>
          <w:numId w:val="9"/>
        </w:numPr>
      </w:pPr>
      <w:bookmarkStart w:id="7879" w:name="_Ref270282296"/>
      <w:bookmarkStart w:id="7880"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6E58E722" w14:textId="77777777" w:rsidR="003B32E3" w:rsidRPr="00575698" w:rsidRDefault="003B32E3" w:rsidP="00634ABE">
      <w:pPr>
        <w:pStyle w:val="4"/>
        <w:numPr>
          <w:ilvl w:val="2"/>
          <w:numId w:val="9"/>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79"/>
    <w:p w14:paraId="63A7FBFC" w14:textId="77777777" w:rsidR="00563075" w:rsidRPr="00575698" w:rsidRDefault="00563075" w:rsidP="00634ABE">
      <w:pPr>
        <w:pStyle w:val="4"/>
        <w:keepNext/>
        <w:numPr>
          <w:ilvl w:val="2"/>
          <w:numId w:val="9"/>
        </w:numPr>
      </w:pPr>
      <w:r w:rsidRPr="00575698" w:rsidDel="00962503">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3E7ADD78" w14:textId="77777777" w:rsidR="00962503" w:rsidRPr="00575698" w:rsidRDefault="00962503" w:rsidP="00634ABE">
      <w:pPr>
        <w:pStyle w:val="5"/>
        <w:numPr>
          <w:ilvl w:val="3"/>
          <w:numId w:val="9"/>
        </w:numPr>
      </w:pPr>
      <w:bookmarkStart w:id="7881" w:name="_Ref412474587"/>
      <w:r w:rsidRPr="00575698">
        <w:t>не включаются в РПЗ</w:t>
      </w:r>
      <w:r w:rsidR="002E55D6" w:rsidRPr="00575698">
        <w:t>, ПЗ, ПЗИП</w:t>
      </w:r>
      <w:r w:rsidRPr="00575698">
        <w:t>;</w:t>
      </w:r>
      <w:bookmarkEnd w:id="7881"/>
    </w:p>
    <w:p w14:paraId="0A8F2627" w14:textId="77777777" w:rsidR="00563075" w:rsidRPr="00575698" w:rsidRDefault="00563075" w:rsidP="00634ABE">
      <w:pPr>
        <w:pStyle w:val="5"/>
        <w:numPr>
          <w:ilvl w:val="3"/>
          <w:numId w:val="9"/>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30B76CAD" w14:textId="77777777" w:rsidR="00FF4BD7" w:rsidRPr="00575698" w:rsidRDefault="003B53D7" w:rsidP="00634ABE">
      <w:pPr>
        <w:pStyle w:val="4"/>
        <w:numPr>
          <w:ilvl w:val="2"/>
          <w:numId w:val="9"/>
        </w:numPr>
      </w:pPr>
      <w:r w:rsidRPr="00575698">
        <w:t>Закупки, содержащие в извещении</w:t>
      </w:r>
      <w:r w:rsidR="00C8783B" w:rsidRPr="00575698">
        <w:t>,</w:t>
      </w:r>
      <w:bookmarkStart w:id="7882" w:name="_Hlt266999415"/>
      <w:bookmarkEnd w:id="7880"/>
      <w:bookmarkEnd w:id="7882"/>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07D0FFC5" w14:textId="77777777" w:rsidR="0033110C" w:rsidRPr="00575698" w:rsidRDefault="009B18B2" w:rsidP="00634ABE">
      <w:pPr>
        <w:pStyle w:val="4"/>
        <w:numPr>
          <w:ilvl w:val="2"/>
          <w:numId w:val="9"/>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233FEB">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77F0D0A6" w14:textId="452369A6" w:rsidR="008E09C3" w:rsidRPr="00575698" w:rsidRDefault="00C342B8" w:rsidP="00634ABE">
      <w:pPr>
        <w:pStyle w:val="4"/>
        <w:numPr>
          <w:ilvl w:val="2"/>
          <w:numId w:val="9"/>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DC7C85" w:rsidRPr="00F20FD0">
        <w:t xml:space="preserve"> </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6C817753" w14:textId="77777777" w:rsidR="005256C9" w:rsidRPr="00575698" w:rsidRDefault="00FA22B2" w:rsidP="00634ABE">
      <w:pPr>
        <w:pStyle w:val="4"/>
        <w:numPr>
          <w:ilvl w:val="2"/>
          <w:numId w:val="9"/>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3DCB9148"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233FEB">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233FEB">
        <w:t>6.3</w:t>
      </w:r>
      <w:r w:rsidR="00783877" w:rsidRPr="0013308E">
        <w:fldChar w:fldCharType="end"/>
      </w:r>
      <w:r w:rsidR="00CD1019" w:rsidRPr="00575698">
        <w:t xml:space="preserve"> Положения</w:t>
      </w:r>
      <w:r w:rsidRPr="00575698">
        <w:t>.</w:t>
      </w:r>
    </w:p>
    <w:p w14:paraId="459140D0" w14:textId="77777777" w:rsidR="00EA284A" w:rsidRPr="00575698" w:rsidRDefault="006C4503" w:rsidP="00634ABE">
      <w:pPr>
        <w:pStyle w:val="3"/>
        <w:numPr>
          <w:ilvl w:val="1"/>
          <w:numId w:val="9"/>
        </w:numPr>
        <w:ind w:left="1134"/>
        <w:jc w:val="both"/>
        <w:rPr>
          <w:lang w:eastAsia="en-US"/>
        </w:rPr>
      </w:pPr>
      <w:bookmarkStart w:id="7883" w:name="_Toc310355817"/>
      <w:bookmarkStart w:id="7884" w:name="_Toc270338075"/>
      <w:bookmarkStart w:id="7885" w:name="_Ref531086868"/>
      <w:bookmarkStart w:id="7886" w:name="_Toc404622963"/>
      <w:bookmarkStart w:id="7887" w:name="_Toc405149765"/>
      <w:bookmarkStart w:id="7888" w:name="_Toc407284795"/>
      <w:bookmarkStart w:id="7889" w:name="_Toc407291523"/>
      <w:bookmarkStart w:id="7890" w:name="_Toc407300323"/>
      <w:bookmarkStart w:id="7891" w:name="_Toc407296873"/>
      <w:bookmarkStart w:id="7892" w:name="_Toc407714652"/>
      <w:bookmarkStart w:id="7893" w:name="_Toc407716817"/>
      <w:bookmarkStart w:id="7894" w:name="_Toc407723069"/>
      <w:bookmarkStart w:id="7895" w:name="_Toc407720499"/>
      <w:bookmarkStart w:id="7896" w:name="_Toc407992728"/>
      <w:bookmarkStart w:id="7897" w:name="_Toc407999156"/>
      <w:bookmarkStart w:id="7898" w:name="_Toc408003396"/>
      <w:bookmarkStart w:id="7899" w:name="_Toc408003639"/>
      <w:bookmarkStart w:id="7900" w:name="_Toc408004395"/>
      <w:bookmarkStart w:id="7901" w:name="_Toc408161636"/>
      <w:bookmarkStart w:id="7902" w:name="_Toc408439873"/>
      <w:bookmarkStart w:id="7903" w:name="_Toc408446975"/>
      <w:bookmarkStart w:id="7904" w:name="_Toc408447239"/>
      <w:bookmarkStart w:id="7905" w:name="_Toc408776064"/>
      <w:bookmarkStart w:id="7906" w:name="_Toc408779259"/>
      <w:bookmarkStart w:id="7907" w:name="_Toc408780856"/>
      <w:bookmarkStart w:id="7908" w:name="_Toc408840919"/>
      <w:bookmarkStart w:id="7909" w:name="_Toc408842344"/>
      <w:bookmarkStart w:id="7910" w:name="_Toc282982339"/>
      <w:bookmarkStart w:id="7911" w:name="_Toc409088776"/>
      <w:bookmarkStart w:id="7912" w:name="_Toc409088970"/>
      <w:bookmarkStart w:id="7913" w:name="_Toc409089663"/>
      <w:bookmarkStart w:id="7914" w:name="_Toc409090095"/>
      <w:bookmarkStart w:id="7915" w:name="_Toc409090550"/>
      <w:bookmarkStart w:id="7916" w:name="_Toc409113343"/>
      <w:bookmarkStart w:id="7917" w:name="_Toc409174124"/>
      <w:bookmarkStart w:id="7918" w:name="_Toc409174818"/>
      <w:bookmarkStart w:id="7919" w:name="_Toc409189220"/>
      <w:bookmarkStart w:id="7920" w:name="_Toc283058652"/>
      <w:bookmarkStart w:id="7921" w:name="_Toc409204442"/>
      <w:bookmarkStart w:id="7922" w:name="_Toc409474839"/>
      <w:bookmarkStart w:id="7923" w:name="_Toc409528548"/>
      <w:bookmarkStart w:id="7924" w:name="_Toc409630252"/>
      <w:bookmarkStart w:id="7925" w:name="_Toc409703697"/>
      <w:bookmarkStart w:id="7926" w:name="_Toc409711861"/>
      <w:bookmarkStart w:id="7927" w:name="_Toc409715604"/>
      <w:bookmarkStart w:id="7928" w:name="_Toc409721597"/>
      <w:bookmarkStart w:id="7929" w:name="_Toc409720752"/>
      <w:bookmarkStart w:id="7930" w:name="_Toc409721839"/>
      <w:bookmarkStart w:id="7931" w:name="_Toc409807564"/>
      <w:bookmarkStart w:id="7932" w:name="_Toc409812253"/>
      <w:bookmarkStart w:id="7933" w:name="_Toc283764480"/>
      <w:bookmarkStart w:id="7934" w:name="_Toc409908846"/>
      <w:bookmarkStart w:id="7935" w:name="_Toc410902986"/>
      <w:bookmarkStart w:id="7936" w:name="_Toc410908005"/>
      <w:bookmarkStart w:id="7937" w:name="_Toc410908232"/>
      <w:bookmarkStart w:id="7938" w:name="_Toc410910987"/>
      <w:bookmarkStart w:id="7939" w:name="_Toc410911260"/>
      <w:bookmarkStart w:id="7940" w:name="_Toc410920351"/>
      <w:bookmarkStart w:id="7941" w:name="_Toc411279991"/>
      <w:bookmarkStart w:id="7942" w:name="_Toc411626718"/>
      <w:bookmarkStart w:id="7943" w:name="_Toc411632260"/>
      <w:bookmarkStart w:id="7944" w:name="_Toc411882170"/>
      <w:bookmarkStart w:id="7945" w:name="_Toc411941179"/>
      <w:bookmarkStart w:id="7946" w:name="_Toc285801627"/>
      <w:bookmarkStart w:id="7947" w:name="_Toc411949654"/>
      <w:bookmarkStart w:id="7948" w:name="_Toc412111294"/>
      <w:bookmarkStart w:id="7949" w:name="_Toc285977898"/>
      <w:bookmarkStart w:id="7950" w:name="_Toc412128061"/>
      <w:bookmarkStart w:id="7951" w:name="_Toc286000026"/>
      <w:bookmarkStart w:id="7952" w:name="_Toc412218509"/>
      <w:bookmarkStart w:id="7953" w:name="_Toc412543796"/>
      <w:bookmarkStart w:id="7954" w:name="_Toc412551541"/>
      <w:bookmarkStart w:id="7955" w:name="_Toc412760411"/>
      <w:bookmarkStart w:id="7956" w:name="_Toc453143342"/>
      <w:bookmarkStart w:id="7957" w:name="_Ref491344672"/>
      <w:bookmarkStart w:id="7958" w:name="_Ref498976625"/>
      <w:bookmarkStart w:id="7959" w:name="_Ref498976794"/>
      <w:bookmarkStart w:id="7960" w:name="_Ref498978623"/>
      <w:bookmarkStart w:id="7961" w:name="_Ref500152890"/>
      <w:bookmarkStart w:id="7962" w:name="_Ref514075248"/>
      <w:bookmarkStart w:id="7963" w:name="_Toc5978459"/>
      <w:bookmarkStart w:id="7964" w:name="_Toc113011845"/>
      <w:bookmarkStart w:id="7965" w:name="_Ref310354864"/>
      <w:bookmarkStart w:id="7966" w:name="_Toc368984287"/>
      <w:bookmarkStart w:id="7967" w:name="_Ref266992828"/>
      <w:bookmarkStart w:id="7968" w:name="_Ref270289855"/>
      <w:bookmarkStart w:id="7969" w:name="_Ref299364559"/>
      <w:bookmarkEnd w:id="7883"/>
      <w:bookmarkEnd w:id="7884"/>
      <w:r w:rsidRPr="00575698">
        <w:t>Закупки, сведения о которых не составляют государственную тайну, но не подлежат размещению в ЕИС</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p>
    <w:p w14:paraId="7070343E" w14:textId="77777777" w:rsidR="008D6670" w:rsidRPr="00575698" w:rsidRDefault="00774450" w:rsidP="00634ABE">
      <w:pPr>
        <w:pStyle w:val="4"/>
        <w:numPr>
          <w:ilvl w:val="2"/>
          <w:numId w:val="9"/>
        </w:numPr>
      </w:pPr>
      <w:bookmarkStart w:id="7970" w:name="_Ref513135623"/>
      <w:bookmarkStart w:id="7971" w:name="_Ref409974691"/>
      <w:r w:rsidRPr="00575698">
        <w:t>Нормы настоящего подраздела распространяются на следующие закупки</w:t>
      </w:r>
      <w:r w:rsidR="008D6670" w:rsidRPr="00575698">
        <w:t>:</w:t>
      </w:r>
    </w:p>
    <w:p w14:paraId="1B910FB5" w14:textId="5E7327AC" w:rsidR="00774450" w:rsidRPr="00575698" w:rsidRDefault="008D6670" w:rsidP="00634ABE">
      <w:pPr>
        <w:pStyle w:val="5"/>
        <w:numPr>
          <w:ilvl w:val="3"/>
          <w:numId w:val="9"/>
        </w:numPr>
      </w:pPr>
      <w:bookmarkStart w:id="7972" w:name="_Ref51872113"/>
      <w:r w:rsidRPr="00575698">
        <w:t>закупки</w:t>
      </w:r>
      <w:r w:rsidR="00774450" w:rsidRPr="00575698">
        <w:t xml:space="preserve">, </w:t>
      </w:r>
      <w:r w:rsidR="00F4103D">
        <w:t xml:space="preserve">проводимые в случаях, определенных </w:t>
      </w:r>
      <w:r w:rsidRPr="00575698">
        <w:t>Правительством Российской Федерации в соответствии с частью 16 статьи 4 Закона 223-ФЗ</w:t>
      </w:r>
      <w:bookmarkEnd w:id="7970"/>
      <w:r w:rsidRPr="00575698">
        <w:t>;</w:t>
      </w:r>
      <w:bookmarkEnd w:id="7972"/>
    </w:p>
    <w:p w14:paraId="27145CDC" w14:textId="77777777" w:rsidR="0077445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233FEB">
        <w:t>19.6.1(1)</w:t>
      </w:r>
      <w:r w:rsidR="00C232D9" w:rsidRPr="0013308E">
        <w:fldChar w:fldCharType="end"/>
      </w:r>
      <w:r w:rsidR="00774450" w:rsidRPr="00575698">
        <w:t xml:space="preserve"> Положения);</w:t>
      </w:r>
    </w:p>
    <w:p w14:paraId="533B300C" w14:textId="77777777" w:rsidR="008D667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233FEB">
        <w:t>19.6.1(1)</w:t>
      </w:r>
      <w:r w:rsidR="00C232D9" w:rsidRPr="0013308E">
        <w:fldChar w:fldCharType="end"/>
      </w:r>
      <w:r w:rsidR="00774450" w:rsidRPr="00575698">
        <w:t xml:space="preserve"> Положения)</w:t>
      </w:r>
      <w:r w:rsidRPr="00575698">
        <w:t>;</w:t>
      </w:r>
    </w:p>
    <w:p w14:paraId="75919D81" w14:textId="77777777" w:rsidR="004713AB" w:rsidRDefault="008D6670" w:rsidP="00634ABE">
      <w:pPr>
        <w:pStyle w:val="5"/>
        <w:numPr>
          <w:ilvl w:val="3"/>
          <w:numId w:val="9"/>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4713AB">
        <w:t>;</w:t>
      </w:r>
    </w:p>
    <w:p w14:paraId="20AF2B2E" w14:textId="58F06E09" w:rsidR="00774450" w:rsidRPr="00575698" w:rsidRDefault="004713AB" w:rsidP="004713AB">
      <w:pPr>
        <w:pStyle w:val="5"/>
        <w:numPr>
          <w:ilvl w:val="3"/>
          <w:numId w:val="9"/>
        </w:numPr>
      </w:pPr>
      <w:r w:rsidRPr="005048EE">
        <w:t>закупк</w:t>
      </w:r>
      <w:r>
        <w:t>и</w:t>
      </w:r>
      <w:r w:rsidR="00660CE7">
        <w:t>, осуществляемые</w:t>
      </w:r>
      <w:r w:rsidRPr="005048EE">
        <w:t xml:space="preserve"> </w:t>
      </w:r>
      <w:r w:rsidR="00660CE7">
        <w:t>в соответствии с установленным порядком</w:t>
      </w:r>
      <w:r w:rsidR="00BC1C20">
        <w:t>,</w:t>
      </w:r>
      <w:r w:rsidR="00660CE7" w:rsidRPr="00FE64F8">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5048EE">
        <w:t>.</w:t>
      </w:r>
    </w:p>
    <w:p w14:paraId="7B184FFC" w14:textId="77777777" w:rsidR="00680EDD" w:rsidRPr="00575698" w:rsidRDefault="00A54214" w:rsidP="00634ABE">
      <w:pPr>
        <w:pStyle w:val="4"/>
        <w:numPr>
          <w:ilvl w:val="2"/>
          <w:numId w:val="9"/>
        </w:numPr>
      </w:pPr>
      <w:r w:rsidRPr="00575698">
        <w:t>Закупки, осуществляемые в соответствии с настоящим подразделом:</w:t>
      </w:r>
    </w:p>
    <w:p w14:paraId="6EC1734D" w14:textId="77777777" w:rsidR="00FE36B0" w:rsidRPr="00575698" w:rsidRDefault="00A55FF5" w:rsidP="00634ABE">
      <w:pPr>
        <w:pStyle w:val="5"/>
        <w:numPr>
          <w:ilvl w:val="3"/>
          <w:numId w:val="16"/>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71"/>
    </w:p>
    <w:p w14:paraId="0E713B73" w14:textId="77777777" w:rsidR="00B736BD" w:rsidRPr="00575698" w:rsidRDefault="007B0031" w:rsidP="00634ABE">
      <w:pPr>
        <w:pStyle w:val="5"/>
        <w:numPr>
          <w:ilvl w:val="3"/>
          <w:numId w:val="16"/>
        </w:numPr>
      </w:pPr>
      <w:bookmarkStart w:id="7973"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73"/>
    </w:p>
    <w:p w14:paraId="2902629A" w14:textId="1D06CC86" w:rsidR="00E01B15" w:rsidRPr="00575698" w:rsidRDefault="00DC7C85" w:rsidP="00634ABE">
      <w:pPr>
        <w:pStyle w:val="5"/>
        <w:numPr>
          <w:ilvl w:val="3"/>
          <w:numId w:val="16"/>
        </w:numPr>
      </w:pPr>
      <w:r>
        <w:t xml:space="preserve">если иное не предусмотрено требованиями Закона 223-ФЗ и принятых в его развитие НПА (с учетом требований п. </w:t>
      </w:r>
      <w:r>
        <w:fldChar w:fldCharType="begin"/>
      </w:r>
      <w:r>
        <w:instrText xml:space="preserve"> REF _Ref112754828 \r \h </w:instrText>
      </w:r>
      <w:r>
        <w:fldChar w:fldCharType="separate"/>
      </w:r>
      <w:r>
        <w:t>3.1.7</w:t>
      </w:r>
      <w:r>
        <w:fldChar w:fldCharType="end"/>
      </w:r>
      <w:r>
        <w:t xml:space="preserve"> Положения) </w:t>
      </w:r>
      <w:r w:rsidR="00B736BD" w:rsidRPr="00575698">
        <w:t>извещение</w:t>
      </w:r>
      <w:r w:rsidR="00777C56" w:rsidRPr="00575698">
        <w:t>,</w:t>
      </w:r>
      <w:r w:rsidR="00B736BD" w:rsidRPr="00575698">
        <w:t xml:space="preserve"> документация о закупке</w:t>
      </w:r>
      <w:r w:rsidR="00C232D9" w:rsidRPr="00575698">
        <w:t>, протоколы, составляемые в ходе проведения закупки,</w:t>
      </w:r>
      <w:r w:rsidR="00B736BD" w:rsidRPr="00575698">
        <w:t xml:space="preserve"> не размеща</w:t>
      </w:r>
      <w:r w:rsidR="00A428C3" w:rsidRPr="00575698">
        <w:t>ю</w:t>
      </w:r>
      <w:r w:rsidR="00B736BD" w:rsidRPr="00575698">
        <w:t xml:space="preserve">тся в ЕИС, на </w:t>
      </w:r>
      <w:r w:rsidR="009C4F1B" w:rsidRPr="00575698">
        <w:t xml:space="preserve">официальном </w:t>
      </w:r>
      <w:r w:rsidR="00B736BD"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5B8D6DC8" w14:textId="77777777" w:rsidR="00B736BD" w:rsidRPr="0013308E" w:rsidRDefault="00E01B15" w:rsidP="00634ABE">
      <w:pPr>
        <w:numPr>
          <w:ilvl w:val="3"/>
          <w:numId w:val="16"/>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5BB98891" w14:textId="77777777" w:rsidR="00E01B15" w:rsidRPr="00575698" w:rsidRDefault="00FF4BD7" w:rsidP="00634ABE">
      <w:pPr>
        <w:pStyle w:val="4"/>
        <w:numPr>
          <w:ilvl w:val="2"/>
          <w:numId w:val="9"/>
        </w:numPr>
      </w:pPr>
      <w:bookmarkStart w:id="7974"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77B906A1" w14:textId="77777777" w:rsidR="00E01B15" w:rsidRPr="00575698" w:rsidRDefault="00E01B15" w:rsidP="00634ABE">
      <w:pPr>
        <w:pStyle w:val="5"/>
        <w:numPr>
          <w:ilvl w:val="3"/>
          <w:numId w:val="9"/>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040342B" w14:textId="77777777" w:rsidR="00E01B15" w:rsidRPr="00575698" w:rsidRDefault="00E01B15" w:rsidP="00634ABE">
      <w:pPr>
        <w:pStyle w:val="5"/>
        <w:numPr>
          <w:ilvl w:val="3"/>
          <w:numId w:val="9"/>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0A1E1BD5" w14:textId="77777777" w:rsidR="00B82DEC" w:rsidRPr="00575698" w:rsidRDefault="00B82DEC" w:rsidP="00AC4DC4">
      <w:pPr>
        <w:pStyle w:val="4"/>
        <w:numPr>
          <w:ilvl w:val="0"/>
          <w:numId w:val="0"/>
        </w:numPr>
        <w:ind w:left="1985"/>
      </w:pPr>
      <w:r w:rsidRPr="00575698">
        <w:t>и</w:t>
      </w:r>
      <w:r w:rsidR="00E01B15" w:rsidRPr="00575698">
        <w:t>ли</w:t>
      </w:r>
    </w:p>
    <w:p w14:paraId="401E756C" w14:textId="77777777" w:rsidR="00546BB9" w:rsidRPr="00575698" w:rsidRDefault="00B82DEC" w:rsidP="00634ABE">
      <w:pPr>
        <w:pStyle w:val="5"/>
        <w:numPr>
          <w:ilvl w:val="3"/>
          <w:numId w:val="9"/>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74"/>
    <w:p w14:paraId="6B8B8F2B"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233FEB">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233FEB">
        <w:t>6.3</w:t>
      </w:r>
      <w:r w:rsidR="00E71C4C" w:rsidRPr="0013308E">
        <w:fldChar w:fldCharType="end"/>
      </w:r>
      <w:r w:rsidR="004D64CF" w:rsidRPr="00575698">
        <w:t xml:space="preserve"> Положения.</w:t>
      </w:r>
    </w:p>
    <w:p w14:paraId="640043C7" w14:textId="77777777" w:rsidR="00EA284A" w:rsidRPr="00575698" w:rsidRDefault="006C4503" w:rsidP="00634ABE">
      <w:pPr>
        <w:pStyle w:val="3"/>
        <w:numPr>
          <w:ilvl w:val="1"/>
          <w:numId w:val="9"/>
        </w:numPr>
        <w:ind w:left="1134"/>
        <w:jc w:val="both"/>
        <w:rPr>
          <w:lang w:eastAsia="en-US"/>
        </w:rPr>
      </w:pPr>
      <w:bookmarkStart w:id="7975" w:name="_Toc410546108"/>
      <w:bookmarkStart w:id="7976" w:name="_Toc410546376"/>
      <w:bookmarkStart w:id="7977" w:name="_Toc410904539"/>
      <w:bookmarkStart w:id="7978" w:name="_Toc410905135"/>
      <w:bookmarkStart w:id="7979" w:name="_Toc410905840"/>
      <w:bookmarkStart w:id="7980" w:name="_Toc410906868"/>
      <w:bookmarkStart w:id="7981" w:name="_Toc410907043"/>
      <w:bookmarkStart w:id="7982" w:name="_Toc410907316"/>
      <w:bookmarkStart w:id="7983" w:name="_Toc410907460"/>
      <w:bookmarkStart w:id="7984" w:name="_Toc410907733"/>
      <w:bookmarkStart w:id="7985" w:name="_Toc410908006"/>
      <w:bookmarkStart w:id="7986" w:name="_Toc410907755"/>
      <w:bookmarkStart w:id="7987" w:name="_Toc410907480"/>
      <w:bookmarkStart w:id="7988" w:name="_Toc410908398"/>
      <w:bookmarkStart w:id="7989" w:name="_Toc410908869"/>
      <w:bookmarkStart w:id="7990" w:name="_Toc410909142"/>
      <w:bookmarkStart w:id="7991" w:name="_Toc410909415"/>
      <w:bookmarkStart w:id="7992" w:name="_Toc410908233"/>
      <w:bookmarkStart w:id="7993" w:name="_Toc410910988"/>
      <w:bookmarkStart w:id="7994" w:name="_Toc410911261"/>
      <w:bookmarkStart w:id="7995" w:name="_Toc410911844"/>
      <w:bookmarkStart w:id="7996" w:name="_Toc410914758"/>
      <w:bookmarkStart w:id="7997" w:name="_Toc410916039"/>
      <w:bookmarkStart w:id="7998" w:name="_Toc410916618"/>
      <w:bookmarkStart w:id="7999" w:name="_Toc410917162"/>
      <w:bookmarkStart w:id="8000" w:name="_Toc404622964"/>
      <w:bookmarkStart w:id="8001" w:name="_Toc405149766"/>
      <w:bookmarkStart w:id="8002" w:name="_Toc407284796"/>
      <w:bookmarkStart w:id="8003" w:name="_Toc407291524"/>
      <w:bookmarkStart w:id="8004" w:name="_Toc407300324"/>
      <w:bookmarkStart w:id="8005" w:name="_Toc407296874"/>
      <w:bookmarkStart w:id="8006" w:name="_Ref407398243"/>
      <w:bookmarkStart w:id="8007" w:name="_Ref407398894"/>
      <w:bookmarkStart w:id="8008" w:name="_Toc407714653"/>
      <w:bookmarkStart w:id="8009" w:name="_Toc407716818"/>
      <w:bookmarkStart w:id="8010" w:name="_Toc407723070"/>
      <w:bookmarkStart w:id="8011" w:name="_Toc407720500"/>
      <w:bookmarkStart w:id="8012" w:name="_Toc407992729"/>
      <w:bookmarkStart w:id="8013" w:name="_Toc407999157"/>
      <w:bookmarkStart w:id="8014" w:name="_Toc408003397"/>
      <w:bookmarkStart w:id="8015" w:name="_Toc408003640"/>
      <w:bookmarkStart w:id="8016" w:name="_Toc408004396"/>
      <w:bookmarkStart w:id="8017" w:name="_Toc408161637"/>
      <w:bookmarkStart w:id="8018" w:name="_Toc408439874"/>
      <w:bookmarkStart w:id="8019" w:name="_Toc408446976"/>
      <w:bookmarkStart w:id="8020" w:name="_Toc408447240"/>
      <w:bookmarkStart w:id="8021" w:name="_Ref408749577"/>
      <w:bookmarkStart w:id="8022" w:name="_Toc408776065"/>
      <w:bookmarkStart w:id="8023" w:name="_Toc408779260"/>
      <w:bookmarkStart w:id="8024" w:name="_Toc408780857"/>
      <w:bookmarkStart w:id="8025" w:name="_Toc408840920"/>
      <w:bookmarkStart w:id="8026" w:name="_Toc408842345"/>
      <w:bookmarkStart w:id="8027" w:name="_Toc282982340"/>
      <w:bookmarkStart w:id="8028" w:name="_Toc409088777"/>
      <w:bookmarkStart w:id="8029" w:name="_Toc409088971"/>
      <w:bookmarkStart w:id="8030" w:name="_Toc409089664"/>
      <w:bookmarkStart w:id="8031" w:name="_Toc409090096"/>
      <w:bookmarkStart w:id="8032" w:name="_Toc409090551"/>
      <w:bookmarkStart w:id="8033" w:name="_Toc409113344"/>
      <w:bookmarkStart w:id="8034" w:name="_Toc409174125"/>
      <w:bookmarkStart w:id="8035" w:name="_Toc409174819"/>
      <w:bookmarkStart w:id="8036" w:name="_Toc409189221"/>
      <w:bookmarkStart w:id="8037" w:name="_Toc283058653"/>
      <w:bookmarkStart w:id="8038" w:name="_Toc409204443"/>
      <w:bookmarkStart w:id="8039" w:name="_Toc409474840"/>
      <w:bookmarkStart w:id="8040" w:name="_Toc409528549"/>
      <w:bookmarkStart w:id="8041" w:name="_Toc409630253"/>
      <w:bookmarkStart w:id="8042" w:name="_Toc409703698"/>
      <w:bookmarkStart w:id="8043" w:name="_Toc409711862"/>
      <w:bookmarkStart w:id="8044" w:name="_Toc409715605"/>
      <w:bookmarkStart w:id="8045" w:name="_Toc409721598"/>
      <w:bookmarkStart w:id="8046" w:name="_Toc409720753"/>
      <w:bookmarkStart w:id="8047" w:name="_Toc409721840"/>
      <w:bookmarkStart w:id="8048" w:name="_Toc409807565"/>
      <w:bookmarkStart w:id="8049" w:name="_Toc409812254"/>
      <w:bookmarkStart w:id="8050" w:name="_Toc283764481"/>
      <w:bookmarkStart w:id="8051" w:name="_Toc409908847"/>
      <w:bookmarkStart w:id="8052" w:name="_Ref410648346"/>
      <w:bookmarkStart w:id="8053" w:name="_Toc410902987"/>
      <w:bookmarkStart w:id="8054" w:name="_Toc410908007"/>
      <w:bookmarkStart w:id="8055" w:name="_Toc410908234"/>
      <w:bookmarkStart w:id="8056" w:name="_Toc410910989"/>
      <w:bookmarkStart w:id="8057" w:name="_Toc410911262"/>
      <w:bookmarkStart w:id="8058" w:name="_Toc410920352"/>
      <w:bookmarkStart w:id="8059" w:name="_Toc410916891"/>
      <w:bookmarkStart w:id="8060" w:name="_Toc411279992"/>
      <w:bookmarkStart w:id="8061" w:name="_Toc411626719"/>
      <w:bookmarkStart w:id="8062" w:name="_Toc411632261"/>
      <w:bookmarkStart w:id="8063" w:name="_Toc411882171"/>
      <w:bookmarkStart w:id="8064" w:name="_Toc411941180"/>
      <w:bookmarkStart w:id="8065" w:name="_Toc285801628"/>
      <w:bookmarkStart w:id="8066" w:name="_Toc411949655"/>
      <w:bookmarkStart w:id="8067" w:name="_Toc412111295"/>
      <w:bookmarkStart w:id="8068" w:name="_Toc285977899"/>
      <w:bookmarkStart w:id="8069" w:name="_Toc412128062"/>
      <w:bookmarkStart w:id="8070" w:name="_Toc286000027"/>
      <w:bookmarkStart w:id="8071" w:name="_Toc412218510"/>
      <w:bookmarkStart w:id="8072" w:name="_Toc412543797"/>
      <w:bookmarkStart w:id="8073" w:name="_Toc412551542"/>
      <w:bookmarkStart w:id="8074" w:name="_Toc412760412"/>
      <w:bookmarkStart w:id="8075" w:name="_Toc453143343"/>
      <w:bookmarkStart w:id="8076" w:name="_Ref491348529"/>
      <w:bookmarkStart w:id="8077" w:name="_Ref498976599"/>
      <w:bookmarkStart w:id="8078" w:name="_Ref498976737"/>
      <w:bookmarkStart w:id="8079" w:name="_Ref498977537"/>
      <w:bookmarkStart w:id="8080" w:name="_Ref498977834"/>
      <w:bookmarkStart w:id="8081" w:name="_Ref498978704"/>
      <w:bookmarkStart w:id="8082" w:name="_Ref500104735"/>
      <w:bookmarkStart w:id="8083" w:name="_Ref500153278"/>
      <w:bookmarkStart w:id="8084" w:name="_Ref500184246"/>
      <w:bookmarkStart w:id="8085" w:name="_Toc5978460"/>
      <w:bookmarkStart w:id="8086" w:name="_Ref99550919"/>
      <w:bookmarkStart w:id="8087" w:name="_Ref99709906"/>
      <w:bookmarkStart w:id="8088" w:name="_Toc113011846"/>
      <w:bookmarkEnd w:id="7965"/>
      <w:bookmarkEnd w:id="7966"/>
      <w:bookmarkEnd w:id="7967"/>
      <w:bookmarkEnd w:id="7968"/>
      <w:bookmarkEnd w:id="7969"/>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r w:rsidRPr="00575698">
        <w:t>Закупки, содержащие сведения, составляющие коммерческую тайну</w:t>
      </w:r>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p>
    <w:p w14:paraId="79351D81" w14:textId="77777777" w:rsidR="000276F2" w:rsidRPr="00575698" w:rsidRDefault="000276F2" w:rsidP="00634ABE">
      <w:pPr>
        <w:pStyle w:val="4"/>
        <w:numPr>
          <w:ilvl w:val="2"/>
          <w:numId w:val="9"/>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05B9D381" w14:textId="77777777" w:rsidR="008E09C3" w:rsidRPr="00575698" w:rsidRDefault="008E09C3" w:rsidP="00634ABE">
      <w:pPr>
        <w:pStyle w:val="4"/>
        <w:numPr>
          <w:ilvl w:val="2"/>
          <w:numId w:val="9"/>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4F3B63C" w14:textId="77777777" w:rsidR="008E09C3" w:rsidRPr="00575698" w:rsidRDefault="008E09C3" w:rsidP="00634ABE">
      <w:pPr>
        <w:pStyle w:val="4"/>
        <w:numPr>
          <w:ilvl w:val="2"/>
          <w:numId w:val="9"/>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54A2E261" w14:textId="77777777" w:rsidR="00D71769" w:rsidRPr="00575698" w:rsidRDefault="00D71769" w:rsidP="00634ABE">
      <w:pPr>
        <w:pStyle w:val="4"/>
        <w:keepNext/>
        <w:numPr>
          <w:ilvl w:val="2"/>
          <w:numId w:val="9"/>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07D38121" w14:textId="77777777" w:rsidR="00D71769" w:rsidRPr="00575698" w:rsidRDefault="00D71769" w:rsidP="00634ABE">
      <w:pPr>
        <w:pStyle w:val="5"/>
        <w:numPr>
          <w:ilvl w:val="3"/>
          <w:numId w:val="9"/>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580D72F4" w14:textId="77777777" w:rsidR="00D71769" w:rsidRPr="00575698" w:rsidRDefault="00D71769" w:rsidP="00634ABE">
      <w:pPr>
        <w:pStyle w:val="5"/>
        <w:numPr>
          <w:ilvl w:val="3"/>
          <w:numId w:val="9"/>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16FFDBAD" w14:textId="77777777" w:rsidR="00D71769" w:rsidRPr="00575698" w:rsidRDefault="00D71769" w:rsidP="00634ABE">
      <w:pPr>
        <w:pStyle w:val="5"/>
        <w:numPr>
          <w:ilvl w:val="3"/>
          <w:numId w:val="9"/>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709B37F0" w14:textId="77777777" w:rsidR="008E09C3" w:rsidRPr="00575698" w:rsidRDefault="00D22C36" w:rsidP="00634ABE">
      <w:pPr>
        <w:pStyle w:val="4"/>
        <w:numPr>
          <w:ilvl w:val="2"/>
          <w:numId w:val="9"/>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0DBDE5F5" w14:textId="77777777" w:rsidR="000276F2" w:rsidRPr="00575698" w:rsidRDefault="00F046F4" w:rsidP="00634ABE">
      <w:pPr>
        <w:pStyle w:val="4"/>
        <w:keepNext/>
        <w:numPr>
          <w:ilvl w:val="2"/>
          <w:numId w:val="9"/>
        </w:numPr>
      </w:pPr>
      <w:bookmarkStart w:id="8089" w:name="_Hlt268084772"/>
      <w:bookmarkStart w:id="8090" w:name="_Ref375325421"/>
      <w:bookmarkEnd w:id="8089"/>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90"/>
    </w:p>
    <w:p w14:paraId="492B8D8B" w14:textId="77777777" w:rsidR="003B7DE2" w:rsidRPr="00575698" w:rsidRDefault="008F6D1B" w:rsidP="00634ABE">
      <w:pPr>
        <w:pStyle w:val="5"/>
        <w:numPr>
          <w:ilvl w:val="3"/>
          <w:numId w:val="9"/>
        </w:numPr>
      </w:pPr>
      <w:bookmarkStart w:id="8091" w:name="_Hlt299318493"/>
      <w:bookmarkEnd w:id="8091"/>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26E1E769" w14:textId="77777777" w:rsidR="000276F2" w:rsidRPr="00575698" w:rsidRDefault="000276F2" w:rsidP="00634ABE">
      <w:pPr>
        <w:pStyle w:val="5"/>
        <w:numPr>
          <w:ilvl w:val="3"/>
          <w:numId w:val="9"/>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233FEB">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233FEB">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43777FC9" w14:textId="77777777" w:rsidR="000276F2" w:rsidRPr="00575698" w:rsidRDefault="00194FE7" w:rsidP="00634ABE">
      <w:pPr>
        <w:pStyle w:val="5"/>
        <w:numPr>
          <w:ilvl w:val="3"/>
          <w:numId w:val="9"/>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5A6E1749" w14:textId="77777777" w:rsidR="00152847" w:rsidRPr="00575698" w:rsidRDefault="00E82E33" w:rsidP="00634ABE">
      <w:pPr>
        <w:pStyle w:val="4"/>
        <w:numPr>
          <w:ilvl w:val="2"/>
          <w:numId w:val="9"/>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4C80407B" w14:textId="77777777" w:rsidR="00530A35" w:rsidRPr="00575698" w:rsidRDefault="00530A35" w:rsidP="00634ABE">
      <w:pPr>
        <w:pStyle w:val="4"/>
        <w:numPr>
          <w:ilvl w:val="2"/>
          <w:numId w:val="9"/>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233FEB">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233FEB">
        <w:t>6.3</w:t>
      </w:r>
      <w:r w:rsidR="00E71C4C" w:rsidRPr="0013308E">
        <w:fldChar w:fldCharType="end"/>
      </w:r>
      <w:r w:rsidR="00E6286F" w:rsidRPr="00575698">
        <w:t xml:space="preserve"> Положения</w:t>
      </w:r>
      <w:r w:rsidR="00280F2F" w:rsidRPr="00575698">
        <w:t>.</w:t>
      </w:r>
    </w:p>
    <w:p w14:paraId="6F369D46" w14:textId="77777777" w:rsidR="00EA284A" w:rsidRPr="00575698" w:rsidRDefault="006C4503" w:rsidP="00634ABE">
      <w:pPr>
        <w:pStyle w:val="3"/>
        <w:numPr>
          <w:ilvl w:val="1"/>
          <w:numId w:val="9"/>
        </w:numPr>
        <w:ind w:left="1134"/>
        <w:rPr>
          <w:lang w:eastAsia="en-US"/>
        </w:rPr>
      </w:pPr>
      <w:bookmarkStart w:id="8092" w:name="_Toc270006850"/>
      <w:bookmarkStart w:id="8093" w:name="_Toc270011058"/>
      <w:bookmarkStart w:id="8094" w:name="_Toc270089322"/>
      <w:bookmarkStart w:id="8095" w:name="_Toc270104486"/>
      <w:bookmarkStart w:id="8096" w:name="_Toc270338077"/>
      <w:bookmarkStart w:id="8097" w:name="_Toc270006855"/>
      <w:bookmarkStart w:id="8098" w:name="_Toc270011063"/>
      <w:bookmarkStart w:id="8099" w:name="_Toc270089327"/>
      <w:bookmarkStart w:id="8100" w:name="_Toc270104491"/>
      <w:bookmarkStart w:id="8101" w:name="_Toc270338082"/>
      <w:bookmarkStart w:id="8102" w:name="_Toc270006858"/>
      <w:bookmarkStart w:id="8103" w:name="_Toc270011066"/>
      <w:bookmarkStart w:id="8104" w:name="_Toc270089330"/>
      <w:bookmarkStart w:id="8105" w:name="_Toc270104494"/>
      <w:bookmarkStart w:id="8106" w:name="_Toc270338085"/>
      <w:bookmarkStart w:id="8107" w:name="_Toc405149768"/>
      <w:bookmarkStart w:id="8108" w:name="_Toc407284797"/>
      <w:bookmarkStart w:id="8109" w:name="_Toc407291525"/>
      <w:bookmarkStart w:id="8110" w:name="_Toc407300325"/>
      <w:bookmarkStart w:id="8111" w:name="_Toc407296875"/>
      <w:bookmarkStart w:id="8112" w:name="_Toc407714654"/>
      <w:bookmarkStart w:id="8113" w:name="_Toc407716819"/>
      <w:bookmarkStart w:id="8114" w:name="_Toc407723071"/>
      <w:bookmarkStart w:id="8115" w:name="_Toc407720501"/>
      <w:bookmarkStart w:id="8116" w:name="_Toc407992730"/>
      <w:bookmarkStart w:id="8117" w:name="_Toc407999158"/>
      <w:bookmarkStart w:id="8118" w:name="_Toc408003398"/>
      <w:bookmarkStart w:id="8119" w:name="_Toc408003641"/>
      <w:bookmarkStart w:id="8120" w:name="_Toc408004397"/>
      <w:bookmarkStart w:id="8121" w:name="_Toc408161638"/>
      <w:bookmarkStart w:id="8122" w:name="_Ref408220201"/>
      <w:bookmarkStart w:id="8123" w:name="_Toc408439875"/>
      <w:bookmarkStart w:id="8124" w:name="_Toc408446977"/>
      <w:bookmarkStart w:id="8125" w:name="_Toc408447241"/>
      <w:bookmarkStart w:id="8126" w:name="_Toc408776066"/>
      <w:bookmarkStart w:id="8127" w:name="_Toc408779261"/>
      <w:bookmarkStart w:id="8128" w:name="_Toc408780858"/>
      <w:bookmarkStart w:id="8129" w:name="_Toc408840921"/>
      <w:bookmarkStart w:id="8130" w:name="_Toc408842346"/>
      <w:bookmarkStart w:id="8131" w:name="_Toc282982341"/>
      <w:bookmarkStart w:id="8132" w:name="_Toc409088778"/>
      <w:bookmarkStart w:id="8133" w:name="_Toc409088972"/>
      <w:bookmarkStart w:id="8134" w:name="_Toc409089665"/>
      <w:bookmarkStart w:id="8135" w:name="_Toc409090097"/>
      <w:bookmarkStart w:id="8136" w:name="_Toc409090552"/>
      <w:bookmarkStart w:id="8137" w:name="_Toc409113345"/>
      <w:bookmarkStart w:id="8138" w:name="_Toc409174126"/>
      <w:bookmarkStart w:id="8139" w:name="_Toc409174820"/>
      <w:bookmarkStart w:id="8140" w:name="_Toc409189222"/>
      <w:bookmarkStart w:id="8141" w:name="_Toc283058654"/>
      <w:bookmarkStart w:id="8142" w:name="_Toc409204444"/>
      <w:bookmarkStart w:id="8143" w:name="_Toc409474841"/>
      <w:bookmarkStart w:id="8144" w:name="_Toc409528550"/>
      <w:bookmarkStart w:id="8145" w:name="_Toc409630254"/>
      <w:bookmarkStart w:id="8146" w:name="_Toc409703699"/>
      <w:bookmarkStart w:id="8147" w:name="_Toc409711863"/>
      <w:bookmarkStart w:id="8148" w:name="_Toc409715606"/>
      <w:bookmarkStart w:id="8149" w:name="_Toc409721599"/>
      <w:bookmarkStart w:id="8150" w:name="_Toc409720754"/>
      <w:bookmarkStart w:id="8151" w:name="_Toc409721841"/>
      <w:bookmarkStart w:id="8152" w:name="_Toc409807566"/>
      <w:bookmarkStart w:id="8153" w:name="_Toc409812255"/>
      <w:bookmarkStart w:id="8154" w:name="_Toc283764482"/>
      <w:bookmarkStart w:id="8155" w:name="_Toc409908848"/>
      <w:bookmarkStart w:id="8156" w:name="_Toc410902988"/>
      <w:bookmarkStart w:id="8157" w:name="_Toc410908008"/>
      <w:bookmarkStart w:id="8158" w:name="_Toc410908235"/>
      <w:bookmarkStart w:id="8159" w:name="_Toc410910990"/>
      <w:bookmarkStart w:id="8160" w:name="_Toc410911263"/>
      <w:bookmarkStart w:id="8161" w:name="_Toc410920353"/>
      <w:bookmarkStart w:id="8162" w:name="_Toc410916892"/>
      <w:bookmarkStart w:id="8163" w:name="_Toc411279993"/>
      <w:bookmarkStart w:id="8164" w:name="_Toc411626720"/>
      <w:bookmarkStart w:id="8165" w:name="_Toc411632262"/>
      <w:bookmarkStart w:id="8166" w:name="_Toc411882172"/>
      <w:bookmarkStart w:id="8167" w:name="_Toc411941181"/>
      <w:bookmarkStart w:id="8168" w:name="_Toc285801629"/>
      <w:bookmarkStart w:id="8169" w:name="_Toc411949656"/>
      <w:bookmarkStart w:id="8170" w:name="_Toc412111296"/>
      <w:bookmarkStart w:id="8171" w:name="_Toc285977900"/>
      <w:bookmarkStart w:id="8172" w:name="_Toc412128063"/>
      <w:bookmarkStart w:id="8173" w:name="_Toc286000028"/>
      <w:bookmarkStart w:id="8174" w:name="_Toc412218511"/>
      <w:bookmarkStart w:id="8175" w:name="_Toc412543798"/>
      <w:bookmarkStart w:id="8176" w:name="_Toc412551543"/>
      <w:bookmarkStart w:id="8177" w:name="_Toc412760413"/>
      <w:bookmarkStart w:id="8178" w:name="_Toc453143344"/>
      <w:bookmarkStart w:id="8179" w:name="_Toc5978461"/>
      <w:bookmarkStart w:id="8180" w:name="_Toc113011847"/>
      <w:bookmarkStart w:id="8181" w:name="_Ref406762050"/>
      <w:bookmarkStart w:id="8182" w:name="_Ref267674532"/>
      <w:bookmarkStart w:id="8183" w:name="_Ref299304127"/>
      <w:bookmarkStart w:id="8184" w:name="_Ref304207441"/>
      <w:bookmarkStart w:id="8185" w:name="_Ref304234398"/>
      <w:bookmarkStart w:id="8186" w:name="_Toc368984290"/>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r w:rsidRPr="00575698">
        <w:t xml:space="preserve">Закупки </w:t>
      </w:r>
      <w:r w:rsidR="00743F8B" w:rsidRPr="00575698">
        <w:t>для реализации системных проектов</w:t>
      </w:r>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p>
    <w:p w14:paraId="1D3C8A88" w14:textId="77777777" w:rsidR="00743F8B" w:rsidRPr="00575698" w:rsidRDefault="00D96B8F" w:rsidP="00634ABE">
      <w:pPr>
        <w:pStyle w:val="4"/>
        <w:numPr>
          <w:ilvl w:val="2"/>
          <w:numId w:val="9"/>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369B3FE0" w14:textId="77777777" w:rsidR="009C07A3" w:rsidRPr="00575698" w:rsidRDefault="00743F8B" w:rsidP="00634ABE">
      <w:pPr>
        <w:pStyle w:val="4"/>
        <w:keepNext/>
        <w:numPr>
          <w:ilvl w:val="2"/>
          <w:numId w:val="9"/>
        </w:numPr>
      </w:pPr>
      <w:bookmarkStart w:id="8187" w:name="_Ref412048010"/>
      <w:bookmarkEnd w:id="8181"/>
      <w:r w:rsidRPr="00575698">
        <w:t xml:space="preserve">В </w:t>
      </w:r>
      <w:r w:rsidR="008E3B7B" w:rsidRPr="00575698">
        <w:t xml:space="preserve">рамках </w:t>
      </w:r>
      <w:r w:rsidRPr="00575698">
        <w:t>реализации системных проектов осуществляются:</w:t>
      </w:r>
      <w:bookmarkEnd w:id="8187"/>
    </w:p>
    <w:p w14:paraId="7CEE3E40" w14:textId="77777777" w:rsidR="00554399" w:rsidRPr="00575698" w:rsidRDefault="002E6C32" w:rsidP="00634ABE">
      <w:pPr>
        <w:pStyle w:val="5"/>
        <w:numPr>
          <w:ilvl w:val="3"/>
          <w:numId w:val="9"/>
        </w:numPr>
      </w:pPr>
      <w:bookmarkStart w:id="8188"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88"/>
      <w:r w:rsidR="00554399" w:rsidRPr="00575698">
        <w:t>;</w:t>
      </w:r>
    </w:p>
    <w:p w14:paraId="5AD72133" w14:textId="77777777" w:rsidR="00932BE8" w:rsidRPr="00575698" w:rsidRDefault="00DA6C10" w:rsidP="00634ABE">
      <w:pPr>
        <w:pStyle w:val="5"/>
        <w:numPr>
          <w:ilvl w:val="3"/>
          <w:numId w:val="9"/>
        </w:numPr>
      </w:pPr>
      <w:bookmarkStart w:id="8189" w:name="_Ref410901093"/>
      <w:bookmarkStart w:id="8190"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89"/>
    </w:p>
    <w:p w14:paraId="0A21766D" w14:textId="77777777" w:rsidR="00554399" w:rsidRPr="00575698" w:rsidRDefault="00DA6C10" w:rsidP="00634ABE">
      <w:pPr>
        <w:pStyle w:val="5"/>
        <w:numPr>
          <w:ilvl w:val="3"/>
          <w:numId w:val="9"/>
        </w:numPr>
      </w:pPr>
      <w:bookmarkStart w:id="8191" w:name="_Ref406756977"/>
      <w:bookmarkEnd w:id="8190"/>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91"/>
    </w:p>
    <w:p w14:paraId="40C8DF5B" w14:textId="77777777" w:rsidR="00225988" w:rsidRPr="00575698" w:rsidRDefault="0058624B" w:rsidP="00634ABE">
      <w:pPr>
        <w:pStyle w:val="5"/>
        <w:numPr>
          <w:ilvl w:val="3"/>
          <w:numId w:val="9"/>
        </w:numPr>
      </w:pPr>
      <w:bookmarkStart w:id="8192" w:name="_Ref406762730"/>
      <w:bookmarkStart w:id="8193"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92"/>
      <w:r w:rsidR="00303E4E" w:rsidRPr="00575698">
        <w:t>закупки</w:t>
      </w:r>
      <w:r w:rsidR="00291C2E" w:rsidRPr="00575698">
        <w:t>;</w:t>
      </w:r>
      <w:bookmarkEnd w:id="8193"/>
    </w:p>
    <w:p w14:paraId="752D82E4" w14:textId="77777777" w:rsidR="00291C2E" w:rsidRPr="00575698" w:rsidRDefault="00291C2E" w:rsidP="00634ABE">
      <w:pPr>
        <w:pStyle w:val="5"/>
        <w:numPr>
          <w:ilvl w:val="3"/>
          <w:numId w:val="9"/>
        </w:numPr>
      </w:pPr>
      <w:bookmarkStart w:id="8194" w:name="_Ref410902334"/>
      <w:bookmarkStart w:id="8195" w:name="_Ref408828521"/>
      <w:r w:rsidRPr="00575698">
        <w:t xml:space="preserve">иные закупки, определенные </w:t>
      </w:r>
      <w:r w:rsidR="00580C3F" w:rsidRPr="00575698">
        <w:t>правовым</w:t>
      </w:r>
      <w:r w:rsidRPr="00575698">
        <w:t xml:space="preserve"> актом Корпорации.</w:t>
      </w:r>
      <w:bookmarkEnd w:id="8194"/>
    </w:p>
    <w:p w14:paraId="6E03670D" w14:textId="77777777" w:rsidR="00EA284A" w:rsidRPr="00575698" w:rsidRDefault="000A2E5E" w:rsidP="00634ABE">
      <w:pPr>
        <w:pStyle w:val="4"/>
        <w:keepNext/>
        <w:numPr>
          <w:ilvl w:val="2"/>
          <w:numId w:val="9"/>
        </w:numPr>
      </w:pPr>
      <w:bookmarkStart w:id="8196"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1395523D" w14:textId="77777777" w:rsidR="000A2E5E" w:rsidRPr="00575698" w:rsidRDefault="000A2E5E" w:rsidP="00634ABE">
      <w:pPr>
        <w:pStyle w:val="5"/>
        <w:numPr>
          <w:ilvl w:val="3"/>
          <w:numId w:val="9"/>
        </w:numPr>
      </w:pPr>
      <w:r w:rsidRPr="00575698">
        <w:t>наименование и цели проекта;</w:t>
      </w:r>
    </w:p>
    <w:p w14:paraId="6280B304" w14:textId="77777777" w:rsidR="000A2E5E" w:rsidRPr="00575698" w:rsidRDefault="000A2E5E" w:rsidP="00634ABE">
      <w:pPr>
        <w:pStyle w:val="5"/>
        <w:numPr>
          <w:ilvl w:val="3"/>
          <w:numId w:val="9"/>
        </w:numPr>
      </w:pPr>
      <w:r w:rsidRPr="00575698">
        <w:t>предмет закупки в целях реализации системного проекта;</w:t>
      </w:r>
    </w:p>
    <w:p w14:paraId="7E609DE1" w14:textId="77777777" w:rsidR="000A2E5E" w:rsidRPr="00575698" w:rsidRDefault="000A2E5E" w:rsidP="00634ABE">
      <w:pPr>
        <w:pStyle w:val="5"/>
        <w:numPr>
          <w:ilvl w:val="3"/>
          <w:numId w:val="9"/>
        </w:numPr>
      </w:pPr>
      <w:r w:rsidRPr="00575698">
        <w:t>наличие подтвержденной потребности в закупаемой продукции;</w:t>
      </w:r>
    </w:p>
    <w:p w14:paraId="5B95C37D" w14:textId="77777777" w:rsidR="000A2E5E" w:rsidRPr="00575698" w:rsidRDefault="000A2E5E" w:rsidP="00634ABE">
      <w:pPr>
        <w:pStyle w:val="5"/>
        <w:numPr>
          <w:ilvl w:val="3"/>
          <w:numId w:val="9"/>
        </w:numPr>
      </w:pPr>
      <w:r w:rsidRPr="00575698">
        <w:t>технико-экономическое обоснование реализации проекта;</w:t>
      </w:r>
    </w:p>
    <w:p w14:paraId="1B796AE7" w14:textId="77777777" w:rsidR="000A2E5E" w:rsidRPr="00575698" w:rsidRDefault="000A2E5E" w:rsidP="00634ABE">
      <w:pPr>
        <w:pStyle w:val="5"/>
        <w:numPr>
          <w:ilvl w:val="3"/>
          <w:numId w:val="9"/>
        </w:numPr>
      </w:pPr>
      <w:r w:rsidRPr="00575698">
        <w:t>бюджет проекта;</w:t>
      </w:r>
    </w:p>
    <w:p w14:paraId="1C06E741" w14:textId="77777777" w:rsidR="000A2E5E" w:rsidRPr="00575698" w:rsidRDefault="000A2E5E" w:rsidP="00634ABE">
      <w:pPr>
        <w:pStyle w:val="5"/>
        <w:numPr>
          <w:ilvl w:val="3"/>
          <w:numId w:val="9"/>
        </w:numPr>
      </w:pPr>
      <w:r w:rsidRPr="00575698">
        <w:t>сроки реализации проекта;</w:t>
      </w:r>
    </w:p>
    <w:p w14:paraId="4FE25917" w14:textId="77777777" w:rsidR="000A2E5E" w:rsidRPr="00575698" w:rsidRDefault="000A2E5E" w:rsidP="00634ABE">
      <w:pPr>
        <w:pStyle w:val="5"/>
        <w:numPr>
          <w:ilvl w:val="3"/>
          <w:numId w:val="9"/>
        </w:numPr>
      </w:pPr>
      <w:r w:rsidRPr="00575698">
        <w:t>целевые показатели эффективности реализации такого системного проекта.</w:t>
      </w:r>
    </w:p>
    <w:p w14:paraId="3980B533" w14:textId="77777777" w:rsidR="00D5042C" w:rsidRPr="00575698" w:rsidRDefault="00D346F9" w:rsidP="00634ABE">
      <w:pPr>
        <w:pStyle w:val="4"/>
        <w:numPr>
          <w:ilvl w:val="2"/>
          <w:numId w:val="9"/>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95"/>
    <w:bookmarkEnd w:id="8196"/>
    <w:p w14:paraId="19B44A4F" w14:textId="77777777" w:rsidR="00554399" w:rsidRPr="00575698" w:rsidRDefault="00ED0B8D" w:rsidP="00634ABE">
      <w:pPr>
        <w:pStyle w:val="4"/>
        <w:numPr>
          <w:ilvl w:val="2"/>
          <w:numId w:val="9"/>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233FEB">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233FEB">
        <w:t>6.6.2(36)</w:t>
      </w:r>
      <w:r w:rsidR="00006861" w:rsidRPr="0013308E">
        <w:fldChar w:fldCharType="end"/>
      </w:r>
      <w:r w:rsidR="00D009BD" w:rsidRPr="00575698">
        <w:t xml:space="preserve"> </w:t>
      </w:r>
      <w:r w:rsidR="0067013A" w:rsidRPr="00575698">
        <w:t>Положения</w:t>
      </w:r>
      <w:r w:rsidR="00D346F9" w:rsidRPr="00575698">
        <w:t>.</w:t>
      </w:r>
    </w:p>
    <w:p w14:paraId="349377F1" w14:textId="77777777" w:rsidR="006767B0" w:rsidRPr="00575698" w:rsidRDefault="007C3E9D" w:rsidP="00634ABE">
      <w:pPr>
        <w:pStyle w:val="4"/>
        <w:keepNext/>
        <w:numPr>
          <w:ilvl w:val="2"/>
          <w:numId w:val="9"/>
        </w:numPr>
      </w:pPr>
      <w:r w:rsidRPr="00575698">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186D17B8" w14:textId="77777777" w:rsidR="00225988" w:rsidRPr="00575698" w:rsidRDefault="00B05B12" w:rsidP="00634ABE">
      <w:pPr>
        <w:pStyle w:val="5"/>
        <w:numPr>
          <w:ilvl w:val="3"/>
          <w:numId w:val="9"/>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2C33A60B" w14:textId="77777777" w:rsidR="00D8458A" w:rsidRPr="00575698" w:rsidRDefault="00F410B0" w:rsidP="00634ABE">
      <w:pPr>
        <w:pStyle w:val="5"/>
        <w:numPr>
          <w:ilvl w:val="3"/>
          <w:numId w:val="9"/>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5475B050" w14:textId="77777777" w:rsidR="00D8458A" w:rsidRPr="00575698" w:rsidRDefault="00D8458A" w:rsidP="00634ABE">
      <w:pPr>
        <w:pStyle w:val="5"/>
        <w:numPr>
          <w:ilvl w:val="3"/>
          <w:numId w:val="9"/>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41F9CF5E" w14:textId="77777777" w:rsidR="00225988" w:rsidRPr="00575698" w:rsidRDefault="0094382E" w:rsidP="00634ABE">
      <w:pPr>
        <w:pStyle w:val="5"/>
        <w:numPr>
          <w:ilvl w:val="3"/>
          <w:numId w:val="9"/>
        </w:numPr>
      </w:pPr>
      <w:bookmarkStart w:id="8197" w:name="_Toc283058655"/>
      <w:bookmarkStart w:id="8198"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233FEB">
        <w:t>19.8.7</w:t>
      </w:r>
      <w:r w:rsidR="00006861" w:rsidRPr="0013308E">
        <w:fldChar w:fldCharType="end"/>
      </w:r>
      <w:r w:rsidR="00276C46" w:rsidRPr="00575698">
        <w:t xml:space="preserve"> Положения</w:t>
      </w:r>
      <w:bookmarkEnd w:id="8197"/>
      <w:bookmarkEnd w:id="8198"/>
      <w:r w:rsidR="00EB4AB6" w:rsidRPr="00575698">
        <w:t>.</w:t>
      </w:r>
    </w:p>
    <w:p w14:paraId="27952EFA" w14:textId="77777777" w:rsidR="000A2E5E" w:rsidRPr="00575698" w:rsidRDefault="000A2E5E" w:rsidP="00CD0441">
      <w:pPr>
        <w:pStyle w:val="4"/>
        <w:numPr>
          <w:ilvl w:val="2"/>
          <w:numId w:val="9"/>
        </w:numPr>
      </w:pPr>
      <w:bookmarkStart w:id="8199"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233FEB">
        <w:t>19.8.2(4)</w:t>
      </w:r>
      <w:r w:rsidR="00006861" w:rsidRPr="0013308E">
        <w:fldChar w:fldCharType="end"/>
      </w:r>
      <w:r w:rsidRPr="00575698">
        <w:t xml:space="preserve"> Положения).</w:t>
      </w:r>
      <w:bookmarkEnd w:id="8199"/>
    </w:p>
    <w:p w14:paraId="213800E4" w14:textId="77777777" w:rsidR="00EA284A" w:rsidRPr="00575698" w:rsidRDefault="006C4503" w:rsidP="00634ABE">
      <w:pPr>
        <w:pStyle w:val="3"/>
        <w:numPr>
          <w:ilvl w:val="1"/>
          <w:numId w:val="9"/>
        </w:numPr>
        <w:ind w:left="1134"/>
        <w:rPr>
          <w:lang w:eastAsia="en-US"/>
        </w:rPr>
      </w:pPr>
      <w:bookmarkStart w:id="8200" w:name="_Toc404622966"/>
      <w:bookmarkStart w:id="8201" w:name="_Toc405149769"/>
      <w:bookmarkStart w:id="8202" w:name="_Toc407284798"/>
      <w:bookmarkStart w:id="8203" w:name="_Toc407291526"/>
      <w:bookmarkStart w:id="8204" w:name="_Toc407300326"/>
      <w:bookmarkStart w:id="8205" w:name="_Toc407296876"/>
      <w:bookmarkStart w:id="8206" w:name="_Toc407714655"/>
      <w:bookmarkStart w:id="8207" w:name="_Toc407716820"/>
      <w:bookmarkStart w:id="8208" w:name="_Toc407723072"/>
      <w:bookmarkStart w:id="8209" w:name="_Toc407720502"/>
      <w:bookmarkStart w:id="8210" w:name="_Toc407992731"/>
      <w:bookmarkStart w:id="8211" w:name="_Toc407999159"/>
      <w:bookmarkStart w:id="8212" w:name="_Toc408003399"/>
      <w:bookmarkStart w:id="8213" w:name="_Toc408003642"/>
      <w:bookmarkStart w:id="8214" w:name="_Toc408004398"/>
      <w:bookmarkStart w:id="8215" w:name="_Toc408161639"/>
      <w:bookmarkStart w:id="8216" w:name="_Toc408439876"/>
      <w:bookmarkStart w:id="8217" w:name="_Toc408446978"/>
      <w:bookmarkStart w:id="8218" w:name="_Toc408447242"/>
      <w:bookmarkStart w:id="8219" w:name="_Toc408776067"/>
      <w:bookmarkStart w:id="8220" w:name="_Toc408779262"/>
      <w:bookmarkStart w:id="8221" w:name="_Toc408780859"/>
      <w:bookmarkStart w:id="8222" w:name="_Toc408840922"/>
      <w:bookmarkStart w:id="8223" w:name="_Toc408842347"/>
      <w:bookmarkStart w:id="8224" w:name="_Toc282982342"/>
      <w:bookmarkStart w:id="8225" w:name="_Toc409088779"/>
      <w:bookmarkStart w:id="8226" w:name="_Toc409088973"/>
      <w:bookmarkStart w:id="8227" w:name="_Toc409089666"/>
      <w:bookmarkStart w:id="8228" w:name="_Toc409090098"/>
      <w:bookmarkStart w:id="8229" w:name="_Toc409090553"/>
      <w:bookmarkStart w:id="8230" w:name="_Toc409113346"/>
      <w:bookmarkStart w:id="8231" w:name="_Toc409174127"/>
      <w:bookmarkStart w:id="8232" w:name="_Toc409174821"/>
      <w:bookmarkStart w:id="8233" w:name="_Toc409189223"/>
      <w:bookmarkStart w:id="8234" w:name="_Toc283058656"/>
      <w:bookmarkStart w:id="8235" w:name="_Toc409204446"/>
      <w:bookmarkStart w:id="8236" w:name="_Toc409474842"/>
      <w:bookmarkStart w:id="8237" w:name="_Toc409528551"/>
      <w:bookmarkStart w:id="8238" w:name="_Toc409630255"/>
      <w:bookmarkStart w:id="8239" w:name="_Toc409703700"/>
      <w:bookmarkStart w:id="8240" w:name="_Toc409711864"/>
      <w:bookmarkStart w:id="8241" w:name="_Toc409715607"/>
      <w:bookmarkStart w:id="8242" w:name="_Toc409721600"/>
      <w:bookmarkStart w:id="8243" w:name="_Toc409720755"/>
      <w:bookmarkStart w:id="8244" w:name="_Toc409721842"/>
      <w:bookmarkStart w:id="8245" w:name="_Toc409807567"/>
      <w:bookmarkStart w:id="8246" w:name="_Toc409812256"/>
      <w:bookmarkStart w:id="8247" w:name="_Toc283764483"/>
      <w:bookmarkStart w:id="8248" w:name="_Toc409908849"/>
      <w:bookmarkStart w:id="8249" w:name="_Toc410902989"/>
      <w:bookmarkStart w:id="8250" w:name="_Toc410908009"/>
      <w:bookmarkStart w:id="8251" w:name="_Toc410908236"/>
      <w:bookmarkStart w:id="8252" w:name="_Toc410910991"/>
      <w:bookmarkStart w:id="8253" w:name="_Toc410911264"/>
      <w:bookmarkStart w:id="8254" w:name="_Toc410920354"/>
      <w:bookmarkStart w:id="8255" w:name="_Toc410916893"/>
      <w:bookmarkStart w:id="8256" w:name="_Toc411279994"/>
      <w:bookmarkStart w:id="8257" w:name="_Toc411626721"/>
      <w:bookmarkStart w:id="8258" w:name="_Toc411632263"/>
      <w:bookmarkStart w:id="8259" w:name="_Toc411882173"/>
      <w:bookmarkStart w:id="8260" w:name="_Toc411941182"/>
      <w:bookmarkStart w:id="8261" w:name="_Toc285801630"/>
      <w:bookmarkStart w:id="8262" w:name="_Toc411949657"/>
      <w:bookmarkStart w:id="8263" w:name="_Toc412111297"/>
      <w:bookmarkStart w:id="8264" w:name="_Toc285977901"/>
      <w:bookmarkStart w:id="8265" w:name="_Toc412128064"/>
      <w:bookmarkStart w:id="8266" w:name="_Toc286000029"/>
      <w:bookmarkStart w:id="8267" w:name="_Toc412218512"/>
      <w:bookmarkStart w:id="8268" w:name="_Toc412543799"/>
      <w:bookmarkStart w:id="8269" w:name="_Toc412551544"/>
      <w:bookmarkStart w:id="8270" w:name="_Toc412760414"/>
      <w:bookmarkStart w:id="8271" w:name="_Ref443040329"/>
      <w:bookmarkStart w:id="8272" w:name="_Toc453143345"/>
      <w:bookmarkStart w:id="8273" w:name="_Toc5978462"/>
      <w:bookmarkStart w:id="8274" w:name="_Toc113011848"/>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p>
    <w:p w14:paraId="7C86FD05" w14:textId="77777777" w:rsidR="00073E34" w:rsidRPr="00575698" w:rsidRDefault="00073E34" w:rsidP="00634ABE">
      <w:pPr>
        <w:pStyle w:val="4"/>
        <w:numPr>
          <w:ilvl w:val="2"/>
          <w:numId w:val="9"/>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233FEB">
        <w:t>1.1.6</w:t>
      </w:r>
      <w:r w:rsidR="00006861" w:rsidRPr="0013308E">
        <w:fldChar w:fldCharType="end"/>
      </w:r>
      <w:r w:rsidR="00B43BC4" w:rsidRPr="00575698">
        <w:t xml:space="preserve"> Положения</w:t>
      </w:r>
      <w:r w:rsidRPr="00575698">
        <w:t>.</w:t>
      </w:r>
    </w:p>
    <w:p w14:paraId="61A5B2FC" w14:textId="77777777" w:rsidR="007B44AF" w:rsidRPr="00575698" w:rsidRDefault="007B44AF" w:rsidP="00634ABE">
      <w:pPr>
        <w:pStyle w:val="4"/>
        <w:numPr>
          <w:ilvl w:val="2"/>
          <w:numId w:val="9"/>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2CD0454A" w14:textId="77777777" w:rsidR="005F5737" w:rsidRPr="00575698" w:rsidRDefault="0042157D" w:rsidP="00634ABE">
      <w:pPr>
        <w:pStyle w:val="4"/>
        <w:numPr>
          <w:ilvl w:val="2"/>
          <w:numId w:val="9"/>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4CFEF642" w14:textId="77777777" w:rsidR="00BB4316" w:rsidRPr="00575698" w:rsidRDefault="00BB4316" w:rsidP="00634ABE">
      <w:pPr>
        <w:pStyle w:val="4"/>
        <w:numPr>
          <w:ilvl w:val="2"/>
          <w:numId w:val="9"/>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6C3A1BAA" w14:textId="77777777" w:rsidR="007A311A" w:rsidRPr="00575698" w:rsidRDefault="00E53C33" w:rsidP="00634ABE">
      <w:pPr>
        <w:pStyle w:val="4"/>
        <w:keepNext/>
        <w:numPr>
          <w:ilvl w:val="2"/>
          <w:numId w:val="9"/>
        </w:numPr>
      </w:pPr>
      <w:r w:rsidRPr="00575698">
        <w:t>ИДО осуществляют:</w:t>
      </w:r>
    </w:p>
    <w:p w14:paraId="0C4432DC" w14:textId="77777777" w:rsidR="00E53C33" w:rsidRPr="00575698" w:rsidRDefault="00E53C33" w:rsidP="00634ABE">
      <w:pPr>
        <w:pStyle w:val="5"/>
        <w:numPr>
          <w:ilvl w:val="3"/>
          <w:numId w:val="9"/>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2F5FDD31" w14:textId="77777777" w:rsidR="00E53C33" w:rsidRPr="00575698" w:rsidRDefault="00F01319" w:rsidP="00634ABE">
      <w:pPr>
        <w:pStyle w:val="5"/>
        <w:numPr>
          <w:ilvl w:val="3"/>
          <w:numId w:val="9"/>
        </w:numPr>
      </w:pPr>
      <w:r w:rsidRPr="00575698">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233FEB">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0BB56E48" w14:textId="77777777" w:rsidR="005F5737" w:rsidRPr="00575698" w:rsidRDefault="005F5737" w:rsidP="00634ABE">
      <w:pPr>
        <w:pStyle w:val="4"/>
        <w:numPr>
          <w:ilvl w:val="2"/>
          <w:numId w:val="9"/>
        </w:numPr>
      </w:pPr>
      <w:bookmarkStart w:id="8275"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233FEB">
        <w:t>5.1.3(7)</w:t>
      </w:r>
      <w:r w:rsidR="00006861" w:rsidRPr="0013308E">
        <w:fldChar w:fldCharType="end"/>
      </w:r>
      <w:r w:rsidR="00073E34" w:rsidRPr="00575698">
        <w:t xml:space="preserve"> Положения)</w:t>
      </w:r>
      <w:r w:rsidR="0012258A" w:rsidRPr="00575698">
        <w:t>.</w:t>
      </w:r>
      <w:bookmarkEnd w:id="8275"/>
    </w:p>
    <w:p w14:paraId="4A546C97" w14:textId="77777777" w:rsidR="00E961A5" w:rsidRPr="00575698" w:rsidRDefault="00D02F22" w:rsidP="00634ABE">
      <w:pPr>
        <w:pStyle w:val="4"/>
        <w:numPr>
          <w:ilvl w:val="2"/>
          <w:numId w:val="9"/>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23D6ABAF" w14:textId="558754B5" w:rsidR="0042157D" w:rsidRPr="00575698" w:rsidRDefault="007A4F04" w:rsidP="00634ABE">
      <w:pPr>
        <w:pStyle w:val="4"/>
        <w:numPr>
          <w:ilvl w:val="2"/>
          <w:numId w:val="9"/>
        </w:numPr>
      </w:pPr>
      <w:r w:rsidRPr="00575698">
        <w:t>У</w:t>
      </w:r>
      <w:r w:rsidR="00FF0C28" w:rsidRPr="00575698">
        <w:t>каз</w:t>
      </w:r>
      <w:r w:rsidR="00116179">
        <w:t>ание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233FEB">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233FEB">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7D850F58" w14:textId="77777777" w:rsidR="00EA3D03" w:rsidRPr="00575698" w:rsidRDefault="00447108" w:rsidP="00634ABE">
      <w:pPr>
        <w:pStyle w:val="4"/>
        <w:numPr>
          <w:ilvl w:val="2"/>
          <w:numId w:val="9"/>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4AA9AB4" w14:textId="77777777" w:rsidR="00EA284A" w:rsidRPr="00575698" w:rsidRDefault="002A66BF" w:rsidP="00634ABE">
      <w:pPr>
        <w:pStyle w:val="3"/>
        <w:numPr>
          <w:ilvl w:val="1"/>
          <w:numId w:val="9"/>
        </w:numPr>
        <w:ind w:left="1134"/>
        <w:rPr>
          <w:lang w:eastAsia="en-US"/>
        </w:rPr>
      </w:pPr>
      <w:bookmarkStart w:id="8276" w:name="_Toc409172825"/>
      <w:bookmarkStart w:id="8277" w:name="_Toc409173268"/>
      <w:bookmarkStart w:id="8278" w:name="_Toc409174128"/>
      <w:bookmarkStart w:id="8279" w:name="_Toc409174822"/>
      <w:bookmarkStart w:id="8280" w:name="_Toc409176363"/>
      <w:bookmarkStart w:id="8281" w:name="_Toc409183355"/>
      <w:bookmarkStart w:id="8282" w:name="_Toc409183819"/>
      <w:bookmarkStart w:id="8283" w:name="_Toc409187782"/>
      <w:bookmarkStart w:id="8284" w:name="_Toc409192316"/>
      <w:bookmarkStart w:id="8285" w:name="_Toc409194026"/>
      <w:bookmarkStart w:id="8286" w:name="_Toc409196258"/>
      <w:bookmarkStart w:id="8287" w:name="_Toc409199625"/>
      <w:bookmarkStart w:id="8288" w:name="_Toc409201598"/>
      <w:bookmarkStart w:id="8289" w:name="_Toc409201828"/>
      <w:bookmarkStart w:id="8290" w:name="_Toc409202488"/>
      <w:bookmarkStart w:id="8291" w:name="_Toc409204093"/>
      <w:bookmarkStart w:id="8292" w:name="_Toc409204447"/>
      <w:bookmarkStart w:id="8293" w:name="_Toc409207167"/>
      <w:bookmarkStart w:id="8294" w:name="_Toc404622968"/>
      <w:bookmarkStart w:id="8295" w:name="_Toc405149771"/>
      <w:bookmarkStart w:id="8296" w:name="_Toc407284800"/>
      <w:bookmarkStart w:id="8297" w:name="_Toc407291528"/>
      <w:bookmarkStart w:id="8298" w:name="_Toc407300328"/>
      <w:bookmarkStart w:id="8299" w:name="_Toc407296878"/>
      <w:bookmarkStart w:id="8300" w:name="_Toc407714657"/>
      <w:bookmarkStart w:id="8301" w:name="_Toc407716822"/>
      <w:bookmarkStart w:id="8302" w:name="_Toc407723074"/>
      <w:bookmarkStart w:id="8303" w:name="_Toc407720504"/>
      <w:bookmarkStart w:id="8304" w:name="_Toc407992733"/>
      <w:bookmarkStart w:id="8305" w:name="_Toc407999161"/>
      <w:bookmarkStart w:id="8306" w:name="_Toc408003401"/>
      <w:bookmarkStart w:id="8307" w:name="_Toc408003644"/>
      <w:bookmarkStart w:id="8308" w:name="_Toc408004400"/>
      <w:bookmarkStart w:id="8309" w:name="_Toc408161641"/>
      <w:bookmarkStart w:id="8310" w:name="_Toc408439878"/>
      <w:bookmarkStart w:id="8311" w:name="_Toc408446980"/>
      <w:bookmarkStart w:id="8312" w:name="_Toc408447244"/>
      <w:bookmarkStart w:id="8313" w:name="_Toc408776069"/>
      <w:bookmarkStart w:id="8314" w:name="_Toc408779264"/>
      <w:bookmarkStart w:id="8315" w:name="_Toc408780861"/>
      <w:bookmarkStart w:id="8316" w:name="_Toc408840924"/>
      <w:bookmarkStart w:id="8317" w:name="_Toc408842349"/>
      <w:bookmarkStart w:id="8318" w:name="_Toc282982344"/>
      <w:bookmarkStart w:id="8319" w:name="_Toc409088781"/>
      <w:bookmarkStart w:id="8320" w:name="_Toc409088975"/>
      <w:bookmarkStart w:id="8321" w:name="_Toc409089668"/>
      <w:bookmarkStart w:id="8322" w:name="_Toc409090100"/>
      <w:bookmarkStart w:id="8323" w:name="_Toc409090555"/>
      <w:bookmarkStart w:id="8324" w:name="_Toc409113348"/>
      <w:bookmarkStart w:id="8325" w:name="_Toc409174131"/>
      <w:bookmarkStart w:id="8326" w:name="_Toc409174825"/>
      <w:bookmarkStart w:id="8327" w:name="_Toc409189225"/>
      <w:bookmarkStart w:id="8328" w:name="_Toc283058657"/>
      <w:bookmarkStart w:id="8329" w:name="_Toc409204450"/>
      <w:bookmarkStart w:id="8330" w:name="_Toc409474843"/>
      <w:bookmarkStart w:id="8331" w:name="_Toc409528552"/>
      <w:bookmarkStart w:id="8332" w:name="_Toc409630256"/>
      <w:bookmarkStart w:id="8333" w:name="_Toc409703701"/>
      <w:bookmarkStart w:id="8334" w:name="_Toc409711865"/>
      <w:bookmarkStart w:id="8335" w:name="_Toc409715608"/>
      <w:bookmarkStart w:id="8336" w:name="_Toc409721601"/>
      <w:bookmarkStart w:id="8337" w:name="_Toc409720756"/>
      <w:bookmarkStart w:id="8338" w:name="_Toc409721843"/>
      <w:bookmarkStart w:id="8339" w:name="_Toc409807568"/>
      <w:bookmarkStart w:id="8340" w:name="_Toc409812257"/>
      <w:bookmarkStart w:id="8341" w:name="_Toc283764484"/>
      <w:bookmarkStart w:id="8342" w:name="_Toc409908850"/>
      <w:bookmarkStart w:id="8343" w:name="_Ref410049592"/>
      <w:bookmarkStart w:id="8344" w:name="_Toc410902990"/>
      <w:bookmarkStart w:id="8345" w:name="_Ref410832266"/>
      <w:bookmarkStart w:id="8346" w:name="_Toc410908010"/>
      <w:bookmarkStart w:id="8347" w:name="_Toc410908237"/>
      <w:bookmarkStart w:id="8348" w:name="_Toc410910992"/>
      <w:bookmarkStart w:id="8349" w:name="_Toc410911265"/>
      <w:bookmarkStart w:id="8350" w:name="_Toc410920355"/>
      <w:bookmarkStart w:id="8351" w:name="_Toc410916894"/>
      <w:bookmarkStart w:id="8352" w:name="_Toc411279995"/>
      <w:bookmarkStart w:id="8353" w:name="_Toc411626722"/>
      <w:bookmarkStart w:id="8354" w:name="_Toc411632264"/>
      <w:bookmarkStart w:id="8355" w:name="_Toc411882174"/>
      <w:bookmarkStart w:id="8356" w:name="_Toc411941183"/>
      <w:bookmarkStart w:id="8357" w:name="_Toc285801631"/>
      <w:bookmarkStart w:id="8358" w:name="_Toc411949658"/>
      <w:bookmarkStart w:id="8359" w:name="_Toc412111298"/>
      <w:bookmarkStart w:id="8360" w:name="_Toc285977902"/>
      <w:bookmarkStart w:id="8361" w:name="_Toc412128065"/>
      <w:bookmarkStart w:id="8362" w:name="_Toc286000030"/>
      <w:bookmarkStart w:id="8363" w:name="_Toc412218513"/>
      <w:bookmarkStart w:id="8364" w:name="_Toc412543800"/>
      <w:bookmarkStart w:id="8365" w:name="_Toc412551545"/>
      <w:bookmarkStart w:id="8366" w:name="_Toc412760415"/>
      <w:bookmarkStart w:id="8367" w:name="_Toc453143346"/>
      <w:bookmarkStart w:id="8368" w:name="_Toc5978463"/>
      <w:bookmarkStart w:id="8369" w:name="_Toc113011849"/>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r w:rsidRPr="00575698">
        <w:t>Закупки инновационной и высокотехнологичной продукции</w:t>
      </w:r>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FFDCF6B" w14:textId="77777777" w:rsidR="003B7DE2" w:rsidRPr="00575698" w:rsidRDefault="003B7DE2" w:rsidP="00634ABE">
      <w:pPr>
        <w:pStyle w:val="4"/>
        <w:numPr>
          <w:ilvl w:val="2"/>
          <w:numId w:val="9"/>
        </w:numPr>
      </w:pPr>
      <w:bookmarkStart w:id="8370" w:name="_Ref285075071"/>
      <w:bookmarkStart w:id="8371" w:name="_Toc408161642"/>
      <w:bookmarkStart w:id="8372" w:name="_Toc408439879"/>
      <w:bookmarkStart w:id="8373" w:name="_Toc408446981"/>
      <w:bookmarkStart w:id="8374" w:name="_Toc408447245"/>
      <w:bookmarkStart w:id="8375" w:name="_Toc408776070"/>
      <w:bookmarkStart w:id="8376" w:name="_Toc408779265"/>
      <w:bookmarkStart w:id="8377" w:name="_Toc408780862"/>
      <w:bookmarkStart w:id="8378" w:name="_Toc408840925"/>
      <w:bookmarkStart w:id="8379" w:name="_Toc408842350"/>
      <w:bookmarkStart w:id="8380" w:name="_Toc282982345"/>
      <w:bookmarkStart w:id="8381" w:name="_Toc409088782"/>
      <w:bookmarkStart w:id="8382" w:name="_Toc409088976"/>
      <w:bookmarkStart w:id="8383" w:name="_Toc409089669"/>
      <w:bookmarkStart w:id="8384" w:name="_Toc409090101"/>
      <w:bookmarkStart w:id="8385" w:name="_Toc409090556"/>
      <w:bookmarkStart w:id="8386" w:name="_Toc409113349"/>
      <w:bookmarkStart w:id="8387" w:name="_Toc409174132"/>
      <w:bookmarkStart w:id="8388" w:name="_Toc409174826"/>
      <w:bookmarkStart w:id="8389" w:name="_Toc409189226"/>
      <w:bookmarkStart w:id="8390" w:name="_Toc283058658"/>
      <w:bookmarkStart w:id="8391" w:name="_Toc409204451"/>
      <w:bookmarkStart w:id="8392" w:name="_Ref409207526"/>
      <w:bookmarkStart w:id="8393" w:name="_Ref409362255"/>
      <w:bookmarkStart w:id="8394" w:name="_Toc409474844"/>
      <w:bookmarkStart w:id="8395" w:name="_Toc409528553"/>
      <w:bookmarkStart w:id="8396" w:name="_Toc409630257"/>
      <w:bookmarkStart w:id="8397" w:name="_Toc409703702"/>
      <w:bookmarkStart w:id="8398" w:name="_Toc409711866"/>
      <w:bookmarkStart w:id="8399" w:name="_Toc409715609"/>
      <w:bookmarkStart w:id="8400" w:name="_Toc409721602"/>
      <w:bookmarkStart w:id="8401" w:name="_Toc409720757"/>
      <w:bookmarkStart w:id="8402" w:name="_Toc409721844"/>
      <w:bookmarkStart w:id="8403" w:name="_Toc409807569"/>
      <w:bookmarkStart w:id="8404" w:name="_Toc409812258"/>
      <w:bookmarkStart w:id="8405" w:name="_Toc283764485"/>
      <w:bookmarkStart w:id="8406" w:name="_Toc409908851"/>
      <w:bookmarkStart w:id="8407" w:name="_Ref410827122"/>
      <w:bookmarkStart w:id="8408" w:name="_Toc410902991"/>
      <w:bookmarkStart w:id="8409" w:name="_Toc410908011"/>
      <w:bookmarkStart w:id="8410" w:name="_Toc410908238"/>
      <w:bookmarkStart w:id="8411" w:name="_Toc410910993"/>
      <w:bookmarkStart w:id="8412" w:name="_Toc410911266"/>
      <w:bookmarkStart w:id="8413" w:name="_Toc410920356"/>
      <w:bookmarkStart w:id="8414"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70"/>
    </w:p>
    <w:p w14:paraId="570B2897" w14:textId="77777777" w:rsidR="003B7DE2" w:rsidRPr="00575698" w:rsidRDefault="003B7DE2" w:rsidP="00634ABE">
      <w:pPr>
        <w:pStyle w:val="4"/>
        <w:keepNext/>
        <w:numPr>
          <w:ilvl w:val="2"/>
          <w:numId w:val="9"/>
        </w:numPr>
      </w:pPr>
      <w:bookmarkStart w:id="8415" w:name="_Ref407618033"/>
      <w:bookmarkStart w:id="8416"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415"/>
      <w:bookmarkEnd w:id="8416"/>
    </w:p>
    <w:p w14:paraId="62211832" w14:textId="77777777" w:rsidR="003B7DE2" w:rsidRPr="00575698" w:rsidRDefault="002D45FF" w:rsidP="00634ABE">
      <w:pPr>
        <w:pStyle w:val="5"/>
        <w:numPr>
          <w:ilvl w:val="3"/>
          <w:numId w:val="9"/>
        </w:numPr>
      </w:pPr>
      <w:bookmarkStart w:id="8417"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2AAA3339" w14:textId="77777777" w:rsidR="003B7DE2" w:rsidRPr="00575698" w:rsidRDefault="002D45FF" w:rsidP="00634ABE">
      <w:pPr>
        <w:pStyle w:val="5"/>
        <w:numPr>
          <w:ilvl w:val="3"/>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5E7BCB40" w14:textId="77777777" w:rsidR="003B7DE2" w:rsidRPr="00575698" w:rsidRDefault="003B7DE2" w:rsidP="00634ABE">
      <w:pPr>
        <w:pStyle w:val="5"/>
        <w:numPr>
          <w:ilvl w:val="3"/>
          <w:numId w:val="9"/>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417"/>
      <w:r w:rsidRPr="00575698">
        <w:t>.</w:t>
      </w:r>
    </w:p>
    <w:p w14:paraId="4E314345"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52EE92EB" w14:textId="77777777" w:rsidR="003B7DE2" w:rsidRPr="00575698" w:rsidRDefault="003B7DE2" w:rsidP="00634ABE">
      <w:pPr>
        <w:pStyle w:val="5"/>
        <w:numPr>
          <w:ilvl w:val="3"/>
          <w:numId w:val="9"/>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25872DF2" w14:textId="77777777" w:rsidR="003B7DE2" w:rsidRPr="00575698" w:rsidRDefault="003B7DE2" w:rsidP="00634ABE">
      <w:pPr>
        <w:pStyle w:val="5"/>
        <w:numPr>
          <w:ilvl w:val="3"/>
          <w:numId w:val="9"/>
        </w:numPr>
      </w:pPr>
      <w:r w:rsidRPr="00575698">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4DFA57F5" w14:textId="77777777" w:rsidR="00BA42EF" w:rsidRPr="00575698" w:rsidRDefault="00815375" w:rsidP="00634ABE">
      <w:pPr>
        <w:pStyle w:val="5"/>
        <w:numPr>
          <w:ilvl w:val="3"/>
          <w:numId w:val="9"/>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233FEB">
        <w:t>10.14</w:t>
      </w:r>
      <w:r w:rsidR="00006861" w:rsidRPr="0013308E">
        <w:fldChar w:fldCharType="end"/>
      </w:r>
      <w:r w:rsidRPr="00575698">
        <w:t xml:space="preserve"> Положения)</w:t>
      </w:r>
    </w:p>
    <w:p w14:paraId="180D30F1" w14:textId="77777777" w:rsidR="003B7DE2" w:rsidRPr="00575698" w:rsidRDefault="003B7DE2" w:rsidP="00634ABE">
      <w:pPr>
        <w:pStyle w:val="5"/>
        <w:numPr>
          <w:ilvl w:val="3"/>
          <w:numId w:val="9"/>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4D1B4659"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2A669209" w14:textId="77777777" w:rsidR="003B7DE2" w:rsidRPr="00575698" w:rsidRDefault="00815375" w:rsidP="00634ABE">
      <w:pPr>
        <w:pStyle w:val="5"/>
        <w:numPr>
          <w:ilvl w:val="3"/>
          <w:numId w:val="9"/>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3BFD249C"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79723721" w14:textId="77777777" w:rsidR="00AF2A9C" w:rsidRPr="00575698" w:rsidRDefault="00AF2A9C" w:rsidP="00634ABE">
      <w:pPr>
        <w:pStyle w:val="5"/>
        <w:numPr>
          <w:ilvl w:val="3"/>
          <w:numId w:val="9"/>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2DB9F19D" w14:textId="77777777" w:rsidR="003B7DE2" w:rsidRPr="00575698" w:rsidRDefault="003B7DE2" w:rsidP="00634ABE">
      <w:pPr>
        <w:pStyle w:val="5"/>
        <w:numPr>
          <w:ilvl w:val="3"/>
          <w:numId w:val="9"/>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5176DAFE" w14:textId="77777777" w:rsidR="003B7DE2" w:rsidRPr="00575698" w:rsidRDefault="003E5E21" w:rsidP="00634ABE">
      <w:pPr>
        <w:pStyle w:val="5"/>
        <w:numPr>
          <w:ilvl w:val="3"/>
          <w:numId w:val="9"/>
        </w:numPr>
      </w:pPr>
      <w:bookmarkStart w:id="8418"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57BC1CA3"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66A3754D"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27D7EDE1" w14:textId="77777777" w:rsidR="003B7DE2" w:rsidRPr="00575698" w:rsidRDefault="003B7DE2" w:rsidP="00634ABE">
      <w:pPr>
        <w:pStyle w:val="4"/>
        <w:numPr>
          <w:ilvl w:val="2"/>
          <w:numId w:val="9"/>
        </w:numPr>
      </w:pPr>
      <w:bookmarkStart w:id="8419"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419"/>
    </w:p>
    <w:p w14:paraId="21CDA197" w14:textId="46C2C7B3" w:rsidR="003B7DE2" w:rsidRPr="00575698" w:rsidRDefault="003B7DE2" w:rsidP="00634ABE">
      <w:pPr>
        <w:pStyle w:val="5"/>
        <w:numPr>
          <w:ilvl w:val="3"/>
          <w:numId w:val="9"/>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233FEB">
        <w:t>6.1.1(1)(</w:t>
      </w:r>
      <w:r w:rsidR="00233FEB" w:rsidRPr="005C4C07">
        <w:rPr>
          <w:rFonts w:cs="Calibri"/>
        </w:rPr>
        <w:t>а</w:t>
      </w:r>
      <w:r w:rsidR="00233FEB">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233FEB">
        <w:t>6.1.1(1)(</w:t>
      </w:r>
      <w:r w:rsidR="00233FEB" w:rsidRPr="005C4C07">
        <w:rPr>
          <w:rFonts w:cs="Calibri"/>
        </w:rPr>
        <w:t>в</w:t>
      </w:r>
      <w:r w:rsidR="00233FEB">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233FEB">
        <w:t>6.1.1(1)(</w:t>
      </w:r>
      <w:r w:rsidR="00233FEB" w:rsidRPr="005C4C07">
        <w:rPr>
          <w:rFonts w:cs="Calibri"/>
        </w:rPr>
        <w:t>д</w:t>
      </w:r>
      <w:r w:rsidR="00233FEB">
        <w:t>)</w:t>
      </w:r>
      <w:r w:rsidR="00CD0E42" w:rsidRPr="0013308E">
        <w:fldChar w:fldCharType="end"/>
      </w:r>
      <w:r w:rsidR="00661142" w:rsidRPr="00575698">
        <w:t xml:space="preserve"> Положения</w:t>
      </w:r>
      <w:r w:rsidR="009A0709" w:rsidRPr="00575698">
        <w:t>;</w:t>
      </w:r>
    </w:p>
    <w:p w14:paraId="68BCD0F4" w14:textId="77777777" w:rsidR="003B7DE2" w:rsidRPr="00575698" w:rsidRDefault="003B7DE2" w:rsidP="00634ABE">
      <w:pPr>
        <w:pStyle w:val="5"/>
        <w:numPr>
          <w:ilvl w:val="3"/>
          <w:numId w:val="9"/>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233FEB">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233FEB">
        <w:t>8.4</w:t>
      </w:r>
      <w:r w:rsidR="00006861" w:rsidRPr="0013308E">
        <w:fldChar w:fldCharType="end"/>
      </w:r>
      <w:r w:rsidRPr="00575698">
        <w:t xml:space="preserve"> Положения);</w:t>
      </w:r>
    </w:p>
    <w:p w14:paraId="2EA91C33" w14:textId="77777777" w:rsidR="003B7DE2" w:rsidRPr="00575698" w:rsidRDefault="003B7DE2" w:rsidP="00634ABE">
      <w:pPr>
        <w:pStyle w:val="5"/>
        <w:numPr>
          <w:ilvl w:val="3"/>
          <w:numId w:val="9"/>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28AB9829" w14:textId="77777777" w:rsidR="003B7DE2" w:rsidRPr="00575698" w:rsidRDefault="003B7DE2" w:rsidP="00634ABE">
      <w:pPr>
        <w:pStyle w:val="5"/>
        <w:numPr>
          <w:ilvl w:val="3"/>
          <w:numId w:val="9"/>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59F9293F" w14:textId="77777777" w:rsidR="003B7DE2" w:rsidRPr="00575698" w:rsidRDefault="003B7DE2" w:rsidP="00634ABE">
      <w:pPr>
        <w:pStyle w:val="5"/>
        <w:numPr>
          <w:ilvl w:val="3"/>
          <w:numId w:val="9"/>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46B0333F"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418"/>
      <w:r w:rsidR="004C03EC" w:rsidRPr="00575698">
        <w:rPr>
          <w:rFonts w:eastAsia="Proxima Nova ExCn Rg"/>
        </w:rPr>
        <w:t>.</w:t>
      </w:r>
    </w:p>
    <w:p w14:paraId="70AADE29" w14:textId="77777777" w:rsidR="006377FC" w:rsidRPr="00575698" w:rsidRDefault="003B7DE2" w:rsidP="00634ABE">
      <w:pPr>
        <w:pStyle w:val="4"/>
        <w:numPr>
          <w:ilvl w:val="2"/>
          <w:numId w:val="9"/>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233FEB">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6619C8C6" w14:textId="77777777" w:rsidR="00EA284A" w:rsidRPr="00575698" w:rsidRDefault="003B7DE2" w:rsidP="00634ABE">
      <w:pPr>
        <w:pStyle w:val="5"/>
        <w:numPr>
          <w:ilvl w:val="3"/>
          <w:numId w:val="9"/>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233FEB">
        <w:t>10.6.2(2)</w:t>
      </w:r>
      <w:r w:rsidR="00006861" w:rsidRPr="0013308E">
        <w:fldChar w:fldCharType="end"/>
      </w:r>
      <w:r w:rsidR="00D009BD" w:rsidRPr="00575698">
        <w:t xml:space="preserve"> </w:t>
      </w:r>
      <w:r w:rsidRPr="00575698">
        <w:t>Положения</w:t>
      </w:r>
      <w:r w:rsidR="006377FC" w:rsidRPr="00575698">
        <w:t>;</w:t>
      </w:r>
    </w:p>
    <w:p w14:paraId="063833C4" w14:textId="77777777" w:rsidR="003B7DE2" w:rsidRPr="00575698" w:rsidRDefault="003B7DE2" w:rsidP="00634ABE">
      <w:pPr>
        <w:pStyle w:val="5"/>
        <w:numPr>
          <w:ilvl w:val="3"/>
          <w:numId w:val="9"/>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3526A5E5" w14:textId="77777777" w:rsidR="00CE1C41" w:rsidRPr="00575698" w:rsidRDefault="00CE1C41" w:rsidP="00634ABE">
      <w:pPr>
        <w:pStyle w:val="5"/>
        <w:numPr>
          <w:ilvl w:val="3"/>
          <w:numId w:val="9"/>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26B704CE" w14:textId="77777777" w:rsidR="003B7DE2" w:rsidRPr="00575698" w:rsidRDefault="003B7DE2" w:rsidP="00634ABE">
      <w:pPr>
        <w:pStyle w:val="5"/>
        <w:numPr>
          <w:ilvl w:val="3"/>
          <w:numId w:val="9"/>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564018AB" w14:textId="77777777" w:rsidR="003B7DE2" w:rsidRPr="00575698" w:rsidRDefault="006377FC" w:rsidP="00634ABE">
      <w:pPr>
        <w:pStyle w:val="5"/>
        <w:numPr>
          <w:ilvl w:val="3"/>
          <w:numId w:val="9"/>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73FF3D0C" w14:textId="77777777" w:rsidR="003B7DE2" w:rsidRPr="00575698" w:rsidRDefault="003B7DE2" w:rsidP="00634ABE">
      <w:pPr>
        <w:pStyle w:val="4"/>
        <w:numPr>
          <w:ilvl w:val="2"/>
          <w:numId w:val="9"/>
        </w:numPr>
        <w:rPr>
          <w:rFonts w:eastAsia="Proxima Nova ExCn Rg"/>
        </w:rPr>
      </w:pPr>
      <w:r w:rsidRPr="00575698">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21D5E8E7" w14:textId="77777777" w:rsidR="00496086" w:rsidRPr="00575698" w:rsidRDefault="00496086" w:rsidP="00634ABE">
      <w:pPr>
        <w:pStyle w:val="4"/>
        <w:numPr>
          <w:ilvl w:val="2"/>
          <w:numId w:val="9"/>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26549CFE" w14:textId="77777777" w:rsidR="00EA284A" w:rsidRPr="00575698" w:rsidRDefault="002A66BF" w:rsidP="00634ABE">
      <w:pPr>
        <w:pStyle w:val="3"/>
        <w:numPr>
          <w:ilvl w:val="1"/>
          <w:numId w:val="9"/>
        </w:numPr>
        <w:ind w:left="1134"/>
        <w:rPr>
          <w:lang w:eastAsia="en-US"/>
        </w:rPr>
      </w:pPr>
      <w:bookmarkStart w:id="8420" w:name="_Toc411279996"/>
      <w:bookmarkStart w:id="8421" w:name="_Toc411626723"/>
      <w:bookmarkStart w:id="8422" w:name="_Toc411632265"/>
      <w:bookmarkStart w:id="8423" w:name="_Toc411882175"/>
      <w:bookmarkStart w:id="8424" w:name="_Toc411941184"/>
      <w:bookmarkStart w:id="8425" w:name="_Toc285801632"/>
      <w:bookmarkStart w:id="8426" w:name="_Toc411949659"/>
      <w:bookmarkStart w:id="8427" w:name="_Toc412111299"/>
      <w:bookmarkStart w:id="8428" w:name="_Toc285977903"/>
      <w:bookmarkStart w:id="8429" w:name="_Toc412128066"/>
      <w:bookmarkStart w:id="8430" w:name="_Toc286000031"/>
      <w:bookmarkStart w:id="8431" w:name="_Toc412218514"/>
      <w:bookmarkStart w:id="8432" w:name="_Toc412543801"/>
      <w:bookmarkStart w:id="8433" w:name="_Toc412551546"/>
      <w:bookmarkStart w:id="8434" w:name="_Ref441910753"/>
      <w:bookmarkStart w:id="8435" w:name="_Toc412760416"/>
      <w:bookmarkStart w:id="8436" w:name="_Toc453143347"/>
      <w:bookmarkStart w:id="8437" w:name="_Ref491348951"/>
      <w:bookmarkStart w:id="8438" w:name="_Ref491348957"/>
      <w:bookmarkStart w:id="8439" w:name="_Toc5978464"/>
      <w:bookmarkStart w:id="8440" w:name="_Toc113011850"/>
      <w:r w:rsidRPr="00575698">
        <w:t>Закупки финансовых услуг</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17178329" w14:textId="77777777" w:rsidR="000B0051" w:rsidRPr="00575698" w:rsidRDefault="000B0051" w:rsidP="00634ABE">
      <w:pPr>
        <w:pStyle w:val="4"/>
        <w:keepNext/>
        <w:numPr>
          <w:ilvl w:val="2"/>
          <w:numId w:val="9"/>
        </w:numPr>
      </w:pPr>
      <w:bookmarkStart w:id="8441" w:name="_Ref408162171"/>
      <w:bookmarkStart w:id="8442" w:name="_Ref408219912"/>
      <w:bookmarkEnd w:id="8441"/>
      <w:r w:rsidRPr="00575698">
        <w:t>Предусмотренный настоящим подразделом порядок заключения договора применяется для следующих финансовых услуг:</w:t>
      </w:r>
      <w:bookmarkEnd w:id="8442"/>
    </w:p>
    <w:p w14:paraId="7C0F68EC" w14:textId="77777777" w:rsidR="004B4B55" w:rsidRPr="00575698" w:rsidRDefault="004B4B55" w:rsidP="00634ABE">
      <w:pPr>
        <w:pStyle w:val="5"/>
        <w:numPr>
          <w:ilvl w:val="3"/>
          <w:numId w:val="9"/>
        </w:numPr>
      </w:pPr>
      <w:bookmarkStart w:id="8443" w:name="_Ref435796131"/>
      <w:bookmarkStart w:id="8444" w:name="_Ref341162143"/>
      <w:bookmarkStart w:id="8445" w:name="_Ref341162156"/>
      <w:r w:rsidRPr="00575698">
        <w:t>привлечение кредитных средств;</w:t>
      </w:r>
      <w:bookmarkEnd w:id="8443"/>
    </w:p>
    <w:p w14:paraId="76392C4D" w14:textId="77777777" w:rsidR="002A66BF" w:rsidRPr="00575698" w:rsidRDefault="002A66BF" w:rsidP="00634ABE">
      <w:pPr>
        <w:pStyle w:val="5"/>
        <w:numPr>
          <w:ilvl w:val="3"/>
          <w:numId w:val="9"/>
        </w:numPr>
      </w:pPr>
      <w:bookmarkStart w:id="8446" w:name="_Ref435264078"/>
      <w:bookmarkEnd w:id="8444"/>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445"/>
      <w:r w:rsidR="00107EE1" w:rsidRPr="00575698">
        <w:t>;</w:t>
      </w:r>
      <w:bookmarkEnd w:id="8446"/>
    </w:p>
    <w:p w14:paraId="0A658EDF" w14:textId="77777777" w:rsidR="003F4E72" w:rsidRPr="00575698" w:rsidRDefault="002A66BF" w:rsidP="00634ABE">
      <w:pPr>
        <w:pStyle w:val="5"/>
        <w:numPr>
          <w:ilvl w:val="3"/>
          <w:numId w:val="9"/>
        </w:numPr>
      </w:pPr>
      <w:bookmarkStart w:id="8447" w:name="_Ref341162165"/>
      <w:bookmarkStart w:id="8448" w:name="_Ref341162168"/>
      <w:bookmarkStart w:id="8449" w:name="_Ref25698426"/>
      <w:bookmarkStart w:id="8450" w:name="_Ref435264087"/>
      <w:bookmarkEnd w:id="8447"/>
      <w:r w:rsidRPr="00575698">
        <w:t>аккредитивы</w:t>
      </w:r>
      <w:bookmarkEnd w:id="8448"/>
      <w:r w:rsidR="003F4E72" w:rsidRPr="00575698">
        <w:t>;</w:t>
      </w:r>
      <w:bookmarkEnd w:id="8449"/>
    </w:p>
    <w:p w14:paraId="7526AF17" w14:textId="77777777" w:rsidR="002A66BF" w:rsidRPr="00575698" w:rsidRDefault="003F4E72" w:rsidP="00634ABE">
      <w:pPr>
        <w:pStyle w:val="5"/>
        <w:numPr>
          <w:ilvl w:val="3"/>
          <w:numId w:val="9"/>
        </w:numPr>
      </w:pPr>
      <w:bookmarkStart w:id="8451" w:name="_Ref25692302"/>
      <w:r w:rsidRPr="00575698">
        <w:t>финансирование под уступку денежного требования (факторинг)</w:t>
      </w:r>
      <w:r w:rsidR="0092238E" w:rsidRPr="00575698">
        <w:t>.</w:t>
      </w:r>
      <w:bookmarkEnd w:id="8450"/>
      <w:bookmarkEnd w:id="8451"/>
    </w:p>
    <w:p w14:paraId="6817FA64" w14:textId="77777777" w:rsidR="004B4B55" w:rsidRPr="00575698" w:rsidRDefault="004B4B55" w:rsidP="00634ABE">
      <w:pPr>
        <w:pStyle w:val="4"/>
        <w:numPr>
          <w:ilvl w:val="2"/>
          <w:numId w:val="9"/>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233FEB">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233FEB">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233FEB">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w:t>
      </w:r>
      <w:r w:rsidR="0043230D">
        <w:t>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233FEB">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7AEDC40A" w14:textId="0ECB0188" w:rsidR="004B4B55" w:rsidRPr="00575698" w:rsidRDefault="004B4B55" w:rsidP="00634ABE">
      <w:pPr>
        <w:pStyle w:val="4"/>
        <w:keepNext/>
        <w:numPr>
          <w:ilvl w:val="2"/>
          <w:numId w:val="9"/>
        </w:numPr>
      </w:pPr>
      <w:bookmarkStart w:id="8452"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233FEB">
        <w:t>19.11.1(1)</w:t>
      </w:r>
      <w:r w:rsidR="00A81159" w:rsidRPr="0013308E">
        <w:fldChar w:fldCharType="end"/>
      </w:r>
      <w:r w:rsidR="007F74C3">
        <w:t>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233FEB">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452"/>
    </w:p>
    <w:p w14:paraId="0E869B30" w14:textId="77777777" w:rsidR="00284EA3" w:rsidRPr="00575698" w:rsidRDefault="004B4B55" w:rsidP="00634ABE">
      <w:pPr>
        <w:pStyle w:val="5"/>
        <w:keepNext/>
        <w:numPr>
          <w:ilvl w:val="3"/>
          <w:numId w:val="9"/>
        </w:numPr>
        <w:ind w:left="1985"/>
      </w:pPr>
      <w:bookmarkStart w:id="8453" w:name="_Ref411611133"/>
      <w:bookmarkStart w:id="8454" w:name="_Ref411617980"/>
      <w:r w:rsidRPr="00575698">
        <w:t xml:space="preserve">путем проведения </w:t>
      </w:r>
      <w:bookmarkStart w:id="8455" w:name="_Ref317002764"/>
      <w:bookmarkEnd w:id="8453"/>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FC351C" w14:textId="77777777" w:rsidR="006F35AF" w:rsidRPr="00575698" w:rsidRDefault="009436D1" w:rsidP="00634ABE">
      <w:pPr>
        <w:pStyle w:val="6"/>
        <w:numPr>
          <w:ilvl w:val="4"/>
          <w:numId w:val="9"/>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528E679C" w14:textId="77777777" w:rsidR="00231B01" w:rsidRPr="00575698" w:rsidRDefault="00231B01" w:rsidP="00634ABE">
      <w:pPr>
        <w:pStyle w:val="6"/>
        <w:numPr>
          <w:ilvl w:val="4"/>
          <w:numId w:val="9"/>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3C29AFDA" w14:textId="77777777" w:rsidR="00231B01" w:rsidRPr="00575698" w:rsidRDefault="00231B01" w:rsidP="00634ABE">
      <w:pPr>
        <w:pStyle w:val="6"/>
        <w:numPr>
          <w:ilvl w:val="4"/>
          <w:numId w:val="9"/>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264C126B" w14:textId="3973E582" w:rsidR="00284EA3" w:rsidRPr="00575698" w:rsidRDefault="000A6FB9" w:rsidP="00634ABE">
      <w:pPr>
        <w:pStyle w:val="5"/>
        <w:keepNext/>
        <w:numPr>
          <w:ilvl w:val="3"/>
          <w:numId w:val="9"/>
        </w:numPr>
      </w:pPr>
      <w:bookmarkStart w:id="8456" w:name="_Ref411611689"/>
      <w:bookmarkStart w:id="8457" w:name="_Ref451179924"/>
      <w:bookmarkEnd w:id="8454"/>
      <w:bookmarkEnd w:id="8455"/>
      <w:r w:rsidRPr="00575698">
        <w:t>при</w:t>
      </w:r>
      <w:bookmarkStart w:id="8458"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233FEB" w:rsidRPr="005C4C07">
        <w:rPr>
          <w:rFonts w:cs="Calibri"/>
        </w:rPr>
        <w:t>Приложение </w:t>
      </w:r>
      <w:r w:rsidR="00233FEB" w:rsidRPr="00F20FD0">
        <w:rPr>
          <w:rFonts w:cs="Calibri"/>
        </w:rPr>
        <w:t>11</w:t>
      </w:r>
      <w:r w:rsidR="00006861" w:rsidRPr="0013308E">
        <w:fldChar w:fldCharType="end"/>
      </w:r>
      <w:r w:rsidR="0024245B" w:rsidRPr="00575698">
        <w:t>)</w:t>
      </w:r>
      <w:r w:rsidR="00BD4D38" w:rsidRPr="00575698">
        <w:t>, путем проведения закупки у единственного поставщика</w:t>
      </w:r>
      <w:r w:rsidR="00CD0441">
        <w:t xml:space="preserve"> услуг фина</w:t>
      </w:r>
      <w:r w:rsidR="00862BBB">
        <w:t>н</w:t>
      </w:r>
      <w:r w:rsidR="00CD0441">
        <w:t>сового характера</w:t>
      </w:r>
      <w:r w:rsidR="00AE1B25" w:rsidRPr="00575698">
        <w:t xml:space="preserve"> по основани</w:t>
      </w:r>
      <w:r w:rsidR="00CD0441">
        <w:t>ям</w:t>
      </w:r>
      <w:r w:rsidR="00AE1B25" w:rsidRPr="00575698">
        <w:t>, предусмотренн</w:t>
      </w:r>
      <w:r w:rsidR="00CD0441">
        <w:t>ым</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233FEB">
        <w:t>6.6.2(37)</w:t>
      </w:r>
      <w:r w:rsidR="00006861" w:rsidRPr="0013308E">
        <w:fldChar w:fldCharType="end"/>
      </w:r>
      <w:r w:rsidR="00CD0441">
        <w:t>,</w:t>
      </w:r>
      <w:r w:rsidR="00CD0441" w:rsidRPr="00CD0441">
        <w:t xml:space="preserve"> </w:t>
      </w:r>
      <w:r w:rsidR="00CD0441" w:rsidRPr="0013308E">
        <w:fldChar w:fldCharType="begin"/>
      </w:r>
      <w:r w:rsidR="00CD0441" w:rsidRPr="00575698">
        <w:instrText xml:space="preserve"> REF _Ref23604978 \r \h  \* MERGEFORMAT </w:instrText>
      </w:r>
      <w:r w:rsidR="00CD0441" w:rsidRPr="0013308E">
        <w:fldChar w:fldCharType="separate"/>
      </w:r>
      <w:r w:rsidR="00233FEB">
        <w:t>6.6.2(56)</w:t>
      </w:r>
      <w:r w:rsidR="00CD0441" w:rsidRPr="0013308E">
        <w:fldChar w:fldCharType="end"/>
      </w:r>
      <w:r w:rsidR="00EF20EE" w:rsidRPr="00575698">
        <w:t xml:space="preserve"> Положения</w:t>
      </w:r>
      <w:r w:rsidR="00CB0226" w:rsidRPr="00575698">
        <w:t>.</w:t>
      </w:r>
      <w:bookmarkEnd w:id="8456"/>
      <w:bookmarkEnd w:id="8457"/>
      <w:bookmarkEnd w:id="8458"/>
    </w:p>
    <w:p w14:paraId="4F6B4CA4" w14:textId="77777777" w:rsidR="00A81159" w:rsidRPr="00575698" w:rsidRDefault="00A81159" w:rsidP="00634ABE">
      <w:pPr>
        <w:pStyle w:val="4"/>
        <w:keepNext/>
        <w:numPr>
          <w:ilvl w:val="2"/>
          <w:numId w:val="9"/>
        </w:numPr>
      </w:pPr>
      <w:bookmarkStart w:id="8459" w:name="_Hlt342473926"/>
      <w:bookmarkStart w:id="8460" w:name="_Ref411513122"/>
      <w:bookmarkStart w:id="8461" w:name="_Ref410940945"/>
      <w:bookmarkStart w:id="8462" w:name="_Ref411510473"/>
      <w:bookmarkStart w:id="8463" w:name="_Ref300651070"/>
      <w:bookmarkEnd w:id="8459"/>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233FEB">
        <w:t>19.11.1(4)</w:t>
      </w:r>
      <w:r w:rsidRPr="0013308E">
        <w:fldChar w:fldCharType="end"/>
      </w:r>
      <w:r w:rsidRPr="00575698">
        <w:t xml:space="preserve"> Положения, осуществляется:</w:t>
      </w:r>
    </w:p>
    <w:p w14:paraId="62680B24" w14:textId="77777777" w:rsidR="00A81159" w:rsidRPr="00575698" w:rsidRDefault="00A81159" w:rsidP="00634ABE">
      <w:pPr>
        <w:pStyle w:val="5"/>
        <w:keepNext/>
        <w:numPr>
          <w:ilvl w:val="3"/>
          <w:numId w:val="9"/>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4C803C91" w14:textId="77777777" w:rsidR="00A81159" w:rsidRPr="00575698" w:rsidRDefault="00A81159" w:rsidP="00634ABE">
      <w:pPr>
        <w:pStyle w:val="6"/>
        <w:numPr>
          <w:ilvl w:val="4"/>
          <w:numId w:val="9"/>
        </w:numPr>
      </w:pPr>
      <w:r w:rsidRPr="00575698">
        <w:t>с Казначейством Корпорации – для заказчиков 2-уровня;</w:t>
      </w:r>
    </w:p>
    <w:p w14:paraId="6EA0745E" w14:textId="77777777" w:rsidR="00A81159" w:rsidRPr="00575698" w:rsidRDefault="00A81159" w:rsidP="00634ABE">
      <w:pPr>
        <w:pStyle w:val="6"/>
        <w:numPr>
          <w:ilvl w:val="4"/>
          <w:numId w:val="9"/>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1C9D375B" w14:textId="77777777" w:rsidR="00A81159" w:rsidRPr="00575698" w:rsidRDefault="00A81159" w:rsidP="00634ABE">
      <w:pPr>
        <w:pStyle w:val="6"/>
        <w:numPr>
          <w:ilvl w:val="4"/>
          <w:numId w:val="9"/>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5661659D" w14:textId="7ED1B6A2" w:rsidR="00A81159" w:rsidRPr="00575698" w:rsidRDefault="00A81159" w:rsidP="00634ABE">
      <w:pPr>
        <w:pStyle w:val="5"/>
        <w:keepNext/>
        <w:numPr>
          <w:ilvl w:val="3"/>
          <w:numId w:val="9"/>
        </w:numPr>
      </w:pPr>
      <w:bookmarkStart w:id="8464" w:name="_Ref25699646"/>
      <w:r w:rsidRPr="00575698">
        <w:t>путем проведения закупки у единственного поставщика</w:t>
      </w:r>
      <w:r w:rsidR="00B85F34">
        <w:t xml:space="preserve"> услуг финансового характера</w:t>
      </w:r>
      <w:r w:rsidRPr="00575698">
        <w:t xml:space="preserve"> по </w:t>
      </w:r>
      <w:r w:rsidR="00B85F34" w:rsidRPr="00575698">
        <w:t>основани</w:t>
      </w:r>
      <w:r w:rsidR="00B85F34">
        <w:t>ям</w:t>
      </w:r>
      <w:r w:rsidRPr="00575698">
        <w:t xml:space="preserve">, </w:t>
      </w:r>
      <w:r w:rsidR="00B85F34" w:rsidRPr="00575698">
        <w:t>предусмотренн</w:t>
      </w:r>
      <w:r w:rsidR="00B85F34">
        <w:t>ым</w:t>
      </w:r>
      <w:r w:rsidR="00B85F34" w:rsidRPr="00575698">
        <w:t xml:space="preserve"> </w:t>
      </w:r>
      <w:r w:rsidRPr="00575698">
        <w:t>подп. </w:t>
      </w:r>
      <w:r w:rsidRPr="0013308E">
        <w:fldChar w:fldCharType="begin"/>
      </w:r>
      <w:r w:rsidRPr="00575698">
        <w:instrText xml:space="preserve"> REF _Ref436060851 \r \h  \* MERGEFORMAT </w:instrText>
      </w:r>
      <w:r w:rsidRPr="0013308E">
        <w:fldChar w:fldCharType="separate"/>
      </w:r>
      <w:r w:rsidR="00233FEB">
        <w:t>6.6.2(37)</w:t>
      </w:r>
      <w:r w:rsidRPr="0013308E">
        <w:fldChar w:fldCharType="end"/>
      </w:r>
      <w:r w:rsidR="00B85F34">
        <w:t>,</w:t>
      </w:r>
      <w:r w:rsidRPr="00575698">
        <w:t xml:space="preserve"> </w:t>
      </w:r>
      <w:r w:rsidR="00B85F34" w:rsidRPr="0013308E">
        <w:fldChar w:fldCharType="begin"/>
      </w:r>
      <w:r w:rsidR="00B85F34" w:rsidRPr="00575698">
        <w:instrText xml:space="preserve"> REF _Ref23604978 \r \h  \* MERGEFORMAT </w:instrText>
      </w:r>
      <w:r w:rsidR="00B85F34" w:rsidRPr="0013308E">
        <w:fldChar w:fldCharType="separate"/>
      </w:r>
      <w:r w:rsidR="00233FEB">
        <w:t>6.6.2(56)</w:t>
      </w:r>
      <w:r w:rsidR="00B85F34" w:rsidRPr="0013308E">
        <w:fldChar w:fldCharType="end"/>
      </w:r>
      <w:r w:rsidR="00B85F34">
        <w:t xml:space="preserve"> </w:t>
      </w:r>
      <w:r w:rsidRPr="00575698">
        <w:t>Положения.</w:t>
      </w:r>
      <w:bookmarkEnd w:id="8464"/>
    </w:p>
    <w:p w14:paraId="718423C8" w14:textId="77777777" w:rsidR="002A12FC" w:rsidRPr="00575698" w:rsidRDefault="001B3902" w:rsidP="00634ABE">
      <w:pPr>
        <w:pStyle w:val="4"/>
        <w:numPr>
          <w:ilvl w:val="2"/>
          <w:numId w:val="9"/>
        </w:numPr>
      </w:pPr>
      <w:r w:rsidRPr="00575698">
        <w:t>Закупка финансовых услуг у единственного поставщика</w:t>
      </w:r>
      <w:r w:rsidR="00B85F34">
        <w:t xml:space="preserve"> услуг финансового характера</w:t>
      </w:r>
      <w:r w:rsidRPr="00575698">
        <w:t xml:space="preserve">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233FEB">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233FEB">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233FEB">
        <w:t>19.11.9</w:t>
      </w:r>
      <w:r w:rsidR="00A81159" w:rsidRPr="0013308E">
        <w:fldChar w:fldCharType="end"/>
      </w:r>
      <w:bookmarkEnd w:id="8460"/>
      <w:r w:rsidR="004B4B55" w:rsidRPr="00575698">
        <w:t xml:space="preserve"> Положения.</w:t>
      </w:r>
    </w:p>
    <w:p w14:paraId="755D9123" w14:textId="2E389102" w:rsidR="00AD2D95" w:rsidRPr="00575698" w:rsidRDefault="00AD2D95" w:rsidP="00634ABE">
      <w:pPr>
        <w:pStyle w:val="4"/>
        <w:numPr>
          <w:ilvl w:val="2"/>
          <w:numId w:val="9"/>
        </w:numPr>
      </w:pPr>
      <w:bookmarkStart w:id="8465" w:name="_Ref25698894"/>
      <w:bookmarkStart w:id="8466"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233FEB" w:rsidRPr="005C4C07">
        <w:rPr>
          <w:rFonts w:cs="Calibri"/>
        </w:rPr>
        <w:t>Приложение </w:t>
      </w:r>
      <w:r w:rsidR="00233FEB" w:rsidRPr="00F20FD0">
        <w:rPr>
          <w:rFonts w:cs="Calibri"/>
        </w:rPr>
        <w:t>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При заключении договора на оказание фина</w:t>
      </w:r>
      <w:r w:rsidR="00B85F34">
        <w:t>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233FEB">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465"/>
    </w:p>
    <w:bookmarkEnd w:id="8461"/>
    <w:bookmarkEnd w:id="8462"/>
    <w:bookmarkEnd w:id="8466"/>
    <w:p w14:paraId="2195D1B2" w14:textId="77777777" w:rsidR="008B7845" w:rsidRPr="00575698" w:rsidRDefault="001B3902" w:rsidP="00634ABE">
      <w:pPr>
        <w:pStyle w:val="4"/>
        <w:keepNext/>
        <w:numPr>
          <w:ilvl w:val="2"/>
          <w:numId w:val="9"/>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0B9A5563" w14:textId="77777777" w:rsidR="008B7845" w:rsidRPr="00575698" w:rsidRDefault="008B7845" w:rsidP="00634ABE">
      <w:pPr>
        <w:pStyle w:val="5"/>
        <w:numPr>
          <w:ilvl w:val="3"/>
          <w:numId w:val="9"/>
        </w:numPr>
      </w:pPr>
      <w:r w:rsidRPr="00575698">
        <w:t>наименование и адрес заказчика, контактную информацию;</w:t>
      </w:r>
    </w:p>
    <w:p w14:paraId="3ACA6186" w14:textId="77777777" w:rsidR="008B7845" w:rsidRPr="00575698" w:rsidRDefault="002A66BF" w:rsidP="00634ABE">
      <w:pPr>
        <w:pStyle w:val="5"/>
        <w:numPr>
          <w:ilvl w:val="3"/>
          <w:numId w:val="9"/>
        </w:numPr>
      </w:pPr>
      <w:r w:rsidRPr="00575698">
        <w:t>наименование и объем требуемых финансовых услуг</w:t>
      </w:r>
      <w:r w:rsidR="008B7845" w:rsidRPr="00575698">
        <w:t>;</w:t>
      </w:r>
    </w:p>
    <w:p w14:paraId="010C321E" w14:textId="77777777" w:rsidR="008B7845" w:rsidRPr="00575698" w:rsidRDefault="002A66BF" w:rsidP="00634ABE">
      <w:pPr>
        <w:pStyle w:val="5"/>
        <w:numPr>
          <w:ilvl w:val="3"/>
          <w:numId w:val="9"/>
        </w:numPr>
      </w:pPr>
      <w:r w:rsidRPr="00575698">
        <w:t>сроки оказания услуг</w:t>
      </w:r>
      <w:r w:rsidR="008B7845" w:rsidRPr="00575698">
        <w:t>;</w:t>
      </w:r>
    </w:p>
    <w:p w14:paraId="4BEB539B" w14:textId="77777777" w:rsidR="00AD2D95" w:rsidRPr="00575698" w:rsidRDefault="00AD2D95" w:rsidP="00634ABE">
      <w:pPr>
        <w:pStyle w:val="5"/>
        <w:numPr>
          <w:ilvl w:val="3"/>
          <w:numId w:val="9"/>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1DF34FAE" w14:textId="77777777" w:rsidR="009A7D83" w:rsidRPr="00575698" w:rsidRDefault="008B7845" w:rsidP="00634ABE">
      <w:pPr>
        <w:pStyle w:val="5"/>
        <w:numPr>
          <w:ilvl w:val="3"/>
          <w:numId w:val="9"/>
        </w:numPr>
      </w:pPr>
      <w:r w:rsidRPr="00575698">
        <w:t>форму ответа с предложением условий и</w:t>
      </w:r>
      <w:r w:rsidR="002A66BF" w:rsidRPr="00575698">
        <w:t xml:space="preserve"> стоимости </w:t>
      </w:r>
      <w:bookmarkEnd w:id="8463"/>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1A449A82" w14:textId="77777777" w:rsidR="002A66BF" w:rsidRPr="00575698" w:rsidRDefault="009A7D83" w:rsidP="00634ABE">
      <w:pPr>
        <w:pStyle w:val="5"/>
        <w:numPr>
          <w:ilvl w:val="3"/>
          <w:numId w:val="9"/>
        </w:numPr>
      </w:pPr>
      <w:r w:rsidRPr="00575698">
        <w:t>срок предоставления ответа на запрос</w:t>
      </w:r>
      <w:r w:rsidR="002A66BF" w:rsidRPr="00575698">
        <w:t>.</w:t>
      </w:r>
    </w:p>
    <w:p w14:paraId="54E82DF7" w14:textId="77777777" w:rsidR="004B4B55" w:rsidRPr="00575698" w:rsidRDefault="004B4B55" w:rsidP="00634ABE">
      <w:pPr>
        <w:pStyle w:val="4"/>
        <w:numPr>
          <w:ilvl w:val="2"/>
          <w:numId w:val="9"/>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6A38342B" w14:textId="77777777" w:rsidR="004B4B55" w:rsidRPr="00575698" w:rsidRDefault="004B4B55" w:rsidP="00634ABE">
      <w:pPr>
        <w:pStyle w:val="4"/>
        <w:numPr>
          <w:ilvl w:val="2"/>
          <w:numId w:val="9"/>
        </w:numPr>
      </w:pPr>
      <w:bookmarkStart w:id="8467" w:name="_Ref411594407"/>
      <w:bookmarkStart w:id="8468"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467"/>
      <w:r w:rsidR="009A7D83" w:rsidRPr="00575698">
        <w:t xml:space="preserve"> Конкурентный лист прикладывается к пояснительной записке и хранится вместе с договором.</w:t>
      </w:r>
      <w:bookmarkEnd w:id="8468"/>
    </w:p>
    <w:p w14:paraId="093654DA" w14:textId="77777777" w:rsidR="008D1AD9" w:rsidRPr="00575698" w:rsidRDefault="008D1AD9" w:rsidP="00634ABE">
      <w:pPr>
        <w:pStyle w:val="4"/>
        <w:numPr>
          <w:ilvl w:val="2"/>
          <w:numId w:val="9"/>
        </w:numPr>
      </w:pPr>
      <w:bookmarkStart w:id="8469"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469"/>
    </w:p>
    <w:p w14:paraId="0461F302" w14:textId="77777777" w:rsidR="00EA284A" w:rsidRPr="00575698" w:rsidRDefault="008E09C3" w:rsidP="00634ABE">
      <w:pPr>
        <w:pStyle w:val="3"/>
        <w:numPr>
          <w:ilvl w:val="1"/>
          <w:numId w:val="9"/>
        </w:numPr>
        <w:ind w:left="1134"/>
        <w:rPr>
          <w:lang w:eastAsia="en-US"/>
        </w:rPr>
      </w:pPr>
      <w:bookmarkStart w:id="8470" w:name="_Toc407284802"/>
      <w:bookmarkStart w:id="8471" w:name="_Toc407291530"/>
      <w:bookmarkStart w:id="8472" w:name="_Toc407300330"/>
      <w:bookmarkStart w:id="8473" w:name="_Toc407296880"/>
      <w:bookmarkStart w:id="8474" w:name="_Toc407714659"/>
      <w:bookmarkStart w:id="8475" w:name="_Toc407716824"/>
      <w:bookmarkStart w:id="8476" w:name="_Toc407723076"/>
      <w:bookmarkStart w:id="8477" w:name="_Toc407720506"/>
      <w:bookmarkStart w:id="8478" w:name="_Toc407992735"/>
      <w:bookmarkStart w:id="8479" w:name="_Toc407999163"/>
      <w:bookmarkStart w:id="8480" w:name="_Toc408003403"/>
      <w:bookmarkStart w:id="8481" w:name="_Toc408003646"/>
      <w:bookmarkStart w:id="8482" w:name="_Toc408004402"/>
      <w:bookmarkStart w:id="8483" w:name="_Ref408161391"/>
      <w:bookmarkStart w:id="8484" w:name="_Toc408161644"/>
      <w:bookmarkStart w:id="8485" w:name="_Toc408439880"/>
      <w:bookmarkStart w:id="8486" w:name="_Toc408446982"/>
      <w:bookmarkStart w:id="8487" w:name="_Toc408447246"/>
      <w:bookmarkStart w:id="8488" w:name="_Toc408776071"/>
      <w:bookmarkStart w:id="8489" w:name="_Toc408779266"/>
      <w:bookmarkStart w:id="8490" w:name="_Toc408780863"/>
      <w:bookmarkStart w:id="8491" w:name="_Toc408840926"/>
      <w:bookmarkStart w:id="8492" w:name="_Toc408842351"/>
      <w:bookmarkStart w:id="8493" w:name="_Toc282982346"/>
      <w:bookmarkStart w:id="8494" w:name="_Toc409088783"/>
      <w:bookmarkStart w:id="8495" w:name="_Toc409088977"/>
      <w:bookmarkStart w:id="8496" w:name="_Toc409089670"/>
      <w:bookmarkStart w:id="8497" w:name="_Toc409090102"/>
      <w:bookmarkStart w:id="8498" w:name="_Toc409090557"/>
      <w:bookmarkStart w:id="8499" w:name="_Toc409113350"/>
      <w:bookmarkStart w:id="8500" w:name="_Toc409174133"/>
      <w:bookmarkStart w:id="8501" w:name="_Toc409174827"/>
      <w:bookmarkStart w:id="8502" w:name="_Toc409189227"/>
      <w:bookmarkStart w:id="8503" w:name="_Toc283058659"/>
      <w:bookmarkStart w:id="8504" w:name="_Toc409204452"/>
      <w:bookmarkStart w:id="8505" w:name="_Ref409207557"/>
      <w:bookmarkStart w:id="8506" w:name="_Toc409474845"/>
      <w:bookmarkStart w:id="8507" w:name="_Toc409528554"/>
      <w:bookmarkStart w:id="8508" w:name="_Toc409630258"/>
      <w:bookmarkStart w:id="8509" w:name="_Toc409703703"/>
      <w:bookmarkStart w:id="8510" w:name="_Toc409711867"/>
      <w:bookmarkStart w:id="8511" w:name="_Toc409715610"/>
      <w:bookmarkStart w:id="8512" w:name="_Toc409721603"/>
      <w:bookmarkStart w:id="8513" w:name="_Toc409720758"/>
      <w:bookmarkStart w:id="8514" w:name="_Toc409721845"/>
      <w:bookmarkStart w:id="8515" w:name="_Toc409807570"/>
      <w:bookmarkStart w:id="8516" w:name="_Toc409812259"/>
      <w:bookmarkStart w:id="8517" w:name="_Toc283764486"/>
      <w:bookmarkStart w:id="8518" w:name="_Toc409908852"/>
      <w:bookmarkStart w:id="8519" w:name="_Toc410902992"/>
      <w:bookmarkStart w:id="8520" w:name="_Toc410908012"/>
      <w:bookmarkStart w:id="8521" w:name="_Toc410908239"/>
      <w:bookmarkStart w:id="8522" w:name="_Toc410910994"/>
      <w:bookmarkStart w:id="8523" w:name="_Toc410911267"/>
      <w:bookmarkStart w:id="8524" w:name="_Toc411279997"/>
      <w:bookmarkStart w:id="8525" w:name="_Toc411626724"/>
      <w:bookmarkStart w:id="8526" w:name="_Toc411632266"/>
      <w:bookmarkStart w:id="8527" w:name="_Toc411882176"/>
      <w:bookmarkStart w:id="8528" w:name="_Toc411941185"/>
      <w:bookmarkStart w:id="8529" w:name="_Toc285801633"/>
      <w:bookmarkStart w:id="8530" w:name="_Toc411949660"/>
      <w:bookmarkStart w:id="8531" w:name="_Toc412111300"/>
      <w:bookmarkStart w:id="8532" w:name="_Toc285977904"/>
      <w:bookmarkStart w:id="8533" w:name="_Toc412128067"/>
      <w:bookmarkStart w:id="8534" w:name="_Toc286000032"/>
      <w:bookmarkStart w:id="8535" w:name="_Toc412218515"/>
      <w:bookmarkStart w:id="8536" w:name="_Toc412543802"/>
      <w:bookmarkStart w:id="8537" w:name="_Toc412551547"/>
      <w:bookmarkStart w:id="8538" w:name="_Ref442771603"/>
      <w:bookmarkStart w:id="8539" w:name="_Toc412760417"/>
      <w:bookmarkStart w:id="8540" w:name="_Toc453143348"/>
      <w:bookmarkStart w:id="8541" w:name="_Toc5978465"/>
      <w:bookmarkStart w:id="8542" w:name="_Toc113011851"/>
      <w:bookmarkStart w:id="8543" w:name="_Toc410920357"/>
      <w:bookmarkStart w:id="8544" w:name="_Toc410916896"/>
      <w:bookmarkEnd w:id="8182"/>
      <w:bookmarkEnd w:id="8183"/>
      <w:bookmarkEnd w:id="8184"/>
      <w:bookmarkEnd w:id="8185"/>
      <w:bookmarkEnd w:id="8186"/>
      <w:r w:rsidRPr="00575698">
        <w:t>Закупки страховых услуг</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p w14:paraId="3CB455F7" w14:textId="77777777" w:rsidR="008D1AD9" w:rsidRPr="00575698" w:rsidRDefault="008E09C3" w:rsidP="00634ABE">
      <w:pPr>
        <w:pStyle w:val="4"/>
        <w:numPr>
          <w:ilvl w:val="2"/>
          <w:numId w:val="9"/>
        </w:numPr>
      </w:pPr>
      <w:bookmarkStart w:id="8545" w:name="_Hlt310543397"/>
      <w:bookmarkStart w:id="8546" w:name="_Ref300649911"/>
      <w:bookmarkEnd w:id="8543"/>
      <w:bookmarkEnd w:id="8544"/>
      <w:bookmarkEnd w:id="8545"/>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6D52AE15" w14:textId="77777777" w:rsidR="00906CEB" w:rsidRPr="00575698" w:rsidRDefault="005E1566" w:rsidP="00634ABE">
      <w:pPr>
        <w:pStyle w:val="4"/>
        <w:numPr>
          <w:ilvl w:val="2"/>
          <w:numId w:val="9"/>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17ED552A" w14:textId="4E5850F9" w:rsidR="00B3504B" w:rsidRPr="00575698" w:rsidRDefault="0043230D" w:rsidP="00FD0EE4">
      <w:pPr>
        <w:pStyle w:val="4"/>
        <w:numPr>
          <w:ilvl w:val="2"/>
          <w:numId w:val="9"/>
        </w:numPr>
      </w:pPr>
      <w:r>
        <w:t>Срок действия договора страхования определяется заказчиком, исходя из существу</w:t>
      </w:r>
      <w:r w:rsidR="004E6849">
        <w:t>ю</w:t>
      </w:r>
      <w:r>
        <w:t xml:space="preserve">щей потребности и требований законодательства либо договора с третьим лицом; при этом стороны вправе заключить долгосрочный договор. </w:t>
      </w:r>
    </w:p>
    <w:p w14:paraId="2122607F" w14:textId="77777777" w:rsidR="00FF44C5" w:rsidRPr="00575698" w:rsidRDefault="00EA7A23" w:rsidP="0043230D">
      <w:pPr>
        <w:pStyle w:val="5"/>
        <w:keepNext/>
        <w:numPr>
          <w:ilvl w:val="2"/>
          <w:numId w:val="9"/>
        </w:numPr>
      </w:pPr>
      <w:bookmarkStart w:id="8547"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w:t>
      </w:r>
      <w:r w:rsidR="00B85F34">
        <w:t xml:space="preserve">трахования при его заключении, </w:t>
      </w:r>
      <w:r w:rsidRPr="00717355">
        <w:t>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547"/>
    </w:p>
    <w:p w14:paraId="3EDCBB28" w14:textId="77777777" w:rsidR="00251B7F" w:rsidRDefault="00251B7F" w:rsidP="00634ABE">
      <w:pPr>
        <w:pStyle w:val="4"/>
        <w:numPr>
          <w:ilvl w:val="2"/>
          <w:numId w:val="9"/>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3504D143" w14:textId="77777777" w:rsidR="0043230D" w:rsidRPr="00575698" w:rsidRDefault="0043230D" w:rsidP="0043230D">
      <w:pPr>
        <w:pStyle w:val="5"/>
        <w:keepNext/>
        <w:numPr>
          <w:ilvl w:val="2"/>
          <w:numId w:val="9"/>
        </w:numPr>
      </w:pPr>
      <w:bookmarkStart w:id="8548" w:name="_Ref88139376"/>
      <w:r w:rsidRPr="0043230D">
        <w:t>В случае, если в течение срока действия договора обязательного страхования, заключенного на срок не менее года, произошло изменение регулируемых в соответствии с законодательством предельных размеров базовых ставок страховых тарифов (их минимальных и/или максимальных значений), по соглашению сторон допускается внесение изменений в договор страхования при условии, что в результате такого изменения тарифы (единичные расценки) по договору не превысят нормативно установленных минимальных значений предельных размеров базовых ставок страховых тарифов, действующих на дату заключения такого дополнительного соглашения.</w:t>
      </w:r>
      <w:bookmarkEnd w:id="8548"/>
    </w:p>
    <w:p w14:paraId="14DCC81E" w14:textId="77777777" w:rsidR="00EA284A" w:rsidRPr="00575698" w:rsidRDefault="000B555D" w:rsidP="00634ABE">
      <w:pPr>
        <w:pStyle w:val="3"/>
        <w:numPr>
          <w:ilvl w:val="1"/>
          <w:numId w:val="9"/>
        </w:numPr>
        <w:ind w:left="1134"/>
        <w:rPr>
          <w:lang w:eastAsia="en-US"/>
        </w:rPr>
      </w:pPr>
      <w:bookmarkStart w:id="8549" w:name="_Toc410952063"/>
      <w:bookmarkStart w:id="8550" w:name="_Toc410952395"/>
      <w:bookmarkStart w:id="8551" w:name="_Toc410952725"/>
      <w:bookmarkStart w:id="8552" w:name="_Toc411252835"/>
      <w:bookmarkStart w:id="8553" w:name="_Toc410952064"/>
      <w:bookmarkStart w:id="8554" w:name="_Toc410952396"/>
      <w:bookmarkStart w:id="8555" w:name="_Toc410952726"/>
      <w:bookmarkStart w:id="8556" w:name="_Toc411252836"/>
      <w:bookmarkStart w:id="8557" w:name="_Toc410952065"/>
      <w:bookmarkStart w:id="8558" w:name="_Toc410952397"/>
      <w:bookmarkStart w:id="8559" w:name="_Toc410952727"/>
      <w:bookmarkStart w:id="8560" w:name="_Toc411252837"/>
      <w:bookmarkStart w:id="8561" w:name="_Toc410952066"/>
      <w:bookmarkStart w:id="8562" w:name="_Toc410952398"/>
      <w:bookmarkStart w:id="8563" w:name="_Toc410952728"/>
      <w:bookmarkStart w:id="8564" w:name="_Toc411252838"/>
      <w:bookmarkStart w:id="8565" w:name="_Hlt268609220"/>
      <w:bookmarkStart w:id="8566" w:name="_Toc410952067"/>
      <w:bookmarkStart w:id="8567" w:name="_Toc410952399"/>
      <w:bookmarkStart w:id="8568" w:name="_Toc410952729"/>
      <w:bookmarkStart w:id="8569" w:name="_Toc411252839"/>
      <w:bookmarkStart w:id="8570" w:name="_Toc410952068"/>
      <w:bookmarkStart w:id="8571" w:name="_Toc410952400"/>
      <w:bookmarkStart w:id="8572" w:name="_Toc410952730"/>
      <w:bookmarkStart w:id="8573" w:name="_Toc411252840"/>
      <w:bookmarkStart w:id="8574" w:name="_Toc410952069"/>
      <w:bookmarkStart w:id="8575" w:name="_Toc410952401"/>
      <w:bookmarkStart w:id="8576" w:name="_Toc410952731"/>
      <w:bookmarkStart w:id="8577" w:name="_Toc411252841"/>
      <w:bookmarkStart w:id="8578" w:name="_Toc410952070"/>
      <w:bookmarkStart w:id="8579" w:name="_Toc410952402"/>
      <w:bookmarkStart w:id="8580" w:name="_Toc410952732"/>
      <w:bookmarkStart w:id="8581" w:name="_Toc411252842"/>
      <w:bookmarkStart w:id="8582" w:name="_Toc410952071"/>
      <w:bookmarkStart w:id="8583" w:name="_Toc410952403"/>
      <w:bookmarkStart w:id="8584" w:name="_Toc410952733"/>
      <w:bookmarkStart w:id="8585" w:name="_Toc411252843"/>
      <w:bookmarkStart w:id="8586" w:name="_Toc410952072"/>
      <w:bookmarkStart w:id="8587" w:name="_Toc410952404"/>
      <w:bookmarkStart w:id="8588" w:name="_Toc410952734"/>
      <w:bookmarkStart w:id="8589" w:name="_Toc411252844"/>
      <w:bookmarkStart w:id="8590" w:name="_Toc410952073"/>
      <w:bookmarkStart w:id="8591" w:name="_Toc410952405"/>
      <w:bookmarkStart w:id="8592" w:name="_Toc410952735"/>
      <w:bookmarkStart w:id="8593" w:name="_Toc411252845"/>
      <w:bookmarkStart w:id="8594" w:name="_Toc410952074"/>
      <w:bookmarkStart w:id="8595" w:name="_Toc410952406"/>
      <w:bookmarkStart w:id="8596" w:name="_Toc410952736"/>
      <w:bookmarkStart w:id="8597" w:name="_Toc411252846"/>
      <w:bookmarkStart w:id="8598" w:name="_Toc410952075"/>
      <w:bookmarkStart w:id="8599" w:name="_Toc410952407"/>
      <w:bookmarkStart w:id="8600" w:name="_Toc410952737"/>
      <w:bookmarkStart w:id="8601" w:name="_Toc411252847"/>
      <w:bookmarkStart w:id="8602" w:name="_Toc410952076"/>
      <w:bookmarkStart w:id="8603" w:name="_Toc410952408"/>
      <w:bookmarkStart w:id="8604" w:name="_Toc410952738"/>
      <w:bookmarkStart w:id="8605" w:name="_Toc411252848"/>
      <w:bookmarkStart w:id="8606" w:name="_Toc410952077"/>
      <w:bookmarkStart w:id="8607" w:name="_Toc410952409"/>
      <w:bookmarkStart w:id="8608" w:name="_Toc410952739"/>
      <w:bookmarkStart w:id="8609" w:name="_Toc411252849"/>
      <w:bookmarkStart w:id="8610" w:name="_Toc410952078"/>
      <w:bookmarkStart w:id="8611" w:name="_Toc410952410"/>
      <w:bookmarkStart w:id="8612" w:name="_Toc410952740"/>
      <w:bookmarkStart w:id="8613" w:name="_Toc411252850"/>
      <w:bookmarkStart w:id="8614" w:name="_Toc410952079"/>
      <w:bookmarkStart w:id="8615" w:name="_Toc410952411"/>
      <w:bookmarkStart w:id="8616" w:name="_Toc410952741"/>
      <w:bookmarkStart w:id="8617" w:name="_Toc411252851"/>
      <w:bookmarkStart w:id="8618" w:name="_Toc410952080"/>
      <w:bookmarkStart w:id="8619" w:name="_Toc410952412"/>
      <w:bookmarkStart w:id="8620" w:name="_Toc410952742"/>
      <w:bookmarkStart w:id="8621" w:name="_Toc411252852"/>
      <w:bookmarkStart w:id="8622" w:name="_Toc410952081"/>
      <w:bookmarkStart w:id="8623" w:name="_Toc410952413"/>
      <w:bookmarkStart w:id="8624" w:name="_Toc410952743"/>
      <w:bookmarkStart w:id="8625" w:name="_Toc411252853"/>
      <w:bookmarkStart w:id="8626" w:name="_Toc410952082"/>
      <w:bookmarkStart w:id="8627" w:name="_Toc410952414"/>
      <w:bookmarkStart w:id="8628" w:name="_Toc410952744"/>
      <w:bookmarkStart w:id="8629" w:name="_Toc411252854"/>
      <w:bookmarkStart w:id="8630" w:name="_Toc410952083"/>
      <w:bookmarkStart w:id="8631" w:name="_Toc410952415"/>
      <w:bookmarkStart w:id="8632" w:name="_Toc410952745"/>
      <w:bookmarkStart w:id="8633" w:name="_Toc411252855"/>
      <w:bookmarkStart w:id="8634" w:name="_Toc410952084"/>
      <w:bookmarkStart w:id="8635" w:name="_Toc410952416"/>
      <w:bookmarkStart w:id="8636" w:name="_Toc410952746"/>
      <w:bookmarkStart w:id="8637" w:name="_Toc411252856"/>
      <w:bookmarkStart w:id="8638" w:name="_Toc410952085"/>
      <w:bookmarkStart w:id="8639" w:name="_Toc410952417"/>
      <w:bookmarkStart w:id="8640" w:name="_Toc410952747"/>
      <w:bookmarkStart w:id="8641" w:name="_Toc411252857"/>
      <w:bookmarkStart w:id="8642" w:name="_Toc410952086"/>
      <w:bookmarkStart w:id="8643" w:name="_Toc410952418"/>
      <w:bookmarkStart w:id="8644" w:name="_Toc410952748"/>
      <w:bookmarkStart w:id="8645" w:name="_Toc411252858"/>
      <w:bookmarkStart w:id="8646" w:name="_Toc410952087"/>
      <w:bookmarkStart w:id="8647" w:name="_Toc410952419"/>
      <w:bookmarkStart w:id="8648" w:name="_Toc410952749"/>
      <w:bookmarkStart w:id="8649" w:name="_Toc411252859"/>
      <w:bookmarkStart w:id="8650" w:name="_Toc410952088"/>
      <w:bookmarkStart w:id="8651" w:name="_Toc410952420"/>
      <w:bookmarkStart w:id="8652" w:name="_Toc410952750"/>
      <w:bookmarkStart w:id="8653" w:name="_Toc411252860"/>
      <w:bookmarkStart w:id="8654" w:name="_Toc410952089"/>
      <w:bookmarkStart w:id="8655" w:name="_Toc410952421"/>
      <w:bookmarkStart w:id="8656" w:name="_Toc410952751"/>
      <w:bookmarkStart w:id="8657" w:name="_Toc411252861"/>
      <w:bookmarkStart w:id="8658" w:name="_Toc410952090"/>
      <w:bookmarkStart w:id="8659" w:name="_Toc410952422"/>
      <w:bookmarkStart w:id="8660" w:name="_Toc410952752"/>
      <w:bookmarkStart w:id="8661" w:name="_Toc411252862"/>
      <w:bookmarkStart w:id="8662" w:name="_Toc410952091"/>
      <w:bookmarkStart w:id="8663" w:name="_Toc410952423"/>
      <w:bookmarkStart w:id="8664" w:name="_Toc410952753"/>
      <w:bookmarkStart w:id="8665" w:name="_Toc411252863"/>
      <w:bookmarkStart w:id="8666" w:name="_Toc410952092"/>
      <w:bookmarkStart w:id="8667" w:name="_Toc410952424"/>
      <w:bookmarkStart w:id="8668" w:name="_Toc410952754"/>
      <w:bookmarkStart w:id="8669" w:name="_Toc411252864"/>
      <w:bookmarkStart w:id="8670" w:name="_Toc410952093"/>
      <w:bookmarkStart w:id="8671" w:name="_Toc410952425"/>
      <w:bookmarkStart w:id="8672" w:name="_Toc410952755"/>
      <w:bookmarkStart w:id="8673" w:name="_Toc411252865"/>
      <w:bookmarkStart w:id="8674" w:name="_Hlt341095626"/>
      <w:bookmarkStart w:id="8675" w:name="_Hlt309073149"/>
      <w:bookmarkStart w:id="8676" w:name="_Toc310355832"/>
      <w:bookmarkStart w:id="8677" w:name="_Toc411279998"/>
      <w:bookmarkStart w:id="8678" w:name="_Toc411625474"/>
      <w:bookmarkStart w:id="8679" w:name="_Toc411625680"/>
      <w:bookmarkStart w:id="8680" w:name="_Toc411626311"/>
      <w:bookmarkStart w:id="8681" w:name="_Toc411632267"/>
      <w:bookmarkStart w:id="8682" w:name="_Toc411882177"/>
      <w:bookmarkStart w:id="8683" w:name="_Toc411941186"/>
      <w:bookmarkStart w:id="8684" w:name="_Toc285801634"/>
      <w:bookmarkStart w:id="8685" w:name="_Toc411949661"/>
      <w:bookmarkStart w:id="8686" w:name="_Toc412111301"/>
      <w:bookmarkStart w:id="8687" w:name="_Toc285977905"/>
      <w:bookmarkStart w:id="8688" w:name="_Toc412128068"/>
      <w:bookmarkStart w:id="8689" w:name="_Toc286000033"/>
      <w:bookmarkStart w:id="8690" w:name="_Toc412218516"/>
      <w:bookmarkStart w:id="8691" w:name="_Toc412543803"/>
      <w:bookmarkStart w:id="8692" w:name="_Toc412551548"/>
      <w:bookmarkStart w:id="8693" w:name="_Toc412760418"/>
      <w:bookmarkStart w:id="8694" w:name="_Toc453143349"/>
      <w:bookmarkStart w:id="8695" w:name="_Toc5978466"/>
      <w:bookmarkStart w:id="8696" w:name="_Toc113011852"/>
      <w:bookmarkStart w:id="8697" w:name="_Toc404622970"/>
      <w:bookmarkStart w:id="8698" w:name="_Toc405149773"/>
      <w:bookmarkStart w:id="8699" w:name="_Toc407284804"/>
      <w:bookmarkStart w:id="8700" w:name="_Toc407291532"/>
      <w:bookmarkStart w:id="8701" w:name="_Toc407300332"/>
      <w:bookmarkStart w:id="8702" w:name="_Toc407296882"/>
      <w:bookmarkStart w:id="8703" w:name="_Toc407714661"/>
      <w:bookmarkStart w:id="8704" w:name="_Toc407716826"/>
      <w:bookmarkStart w:id="8705" w:name="_Toc407723078"/>
      <w:bookmarkStart w:id="8706" w:name="_Toc407720508"/>
      <w:bookmarkStart w:id="8707" w:name="_Toc407992737"/>
      <w:bookmarkStart w:id="8708" w:name="_Toc407999165"/>
      <w:bookmarkStart w:id="8709" w:name="_Toc408003405"/>
      <w:bookmarkStart w:id="8710" w:name="_Toc408003648"/>
      <w:bookmarkStart w:id="8711" w:name="_Toc408004404"/>
      <w:bookmarkStart w:id="8712" w:name="_Toc408161646"/>
      <w:bookmarkStart w:id="8713" w:name="_Toc408439882"/>
      <w:bookmarkStart w:id="8714" w:name="_Toc408446984"/>
      <w:bookmarkStart w:id="8715" w:name="_Toc408447248"/>
      <w:bookmarkStart w:id="8716" w:name="_Toc408776073"/>
      <w:bookmarkStart w:id="8717" w:name="_Toc408779268"/>
      <w:bookmarkStart w:id="8718" w:name="_Toc408780865"/>
      <w:bookmarkStart w:id="8719" w:name="_Toc408840928"/>
      <w:bookmarkStart w:id="8720" w:name="_Toc408842353"/>
      <w:bookmarkStart w:id="8721" w:name="_Toc282982348"/>
      <w:bookmarkStart w:id="8722" w:name="_Toc409088785"/>
      <w:bookmarkStart w:id="8723" w:name="_Toc409088979"/>
      <w:bookmarkStart w:id="8724" w:name="_Toc409089672"/>
      <w:bookmarkStart w:id="8725" w:name="_Toc409090104"/>
      <w:bookmarkStart w:id="8726" w:name="_Toc409090559"/>
      <w:bookmarkStart w:id="8727" w:name="_Toc409113352"/>
      <w:bookmarkStart w:id="8728" w:name="_Toc409174135"/>
      <w:bookmarkStart w:id="8729" w:name="_Toc409174829"/>
      <w:bookmarkStart w:id="8730" w:name="_Toc409189229"/>
      <w:bookmarkStart w:id="8731" w:name="_Toc283058661"/>
      <w:bookmarkStart w:id="8732" w:name="_Toc409204454"/>
      <w:bookmarkStart w:id="8733" w:name="_Ref409210754"/>
      <w:bookmarkStart w:id="8734" w:name="_Toc409474847"/>
      <w:bookmarkStart w:id="8735" w:name="_Toc409528556"/>
      <w:bookmarkStart w:id="8736" w:name="_Toc409630260"/>
      <w:bookmarkStart w:id="8737" w:name="_Toc409703705"/>
      <w:bookmarkStart w:id="8738" w:name="_Toc409711869"/>
      <w:bookmarkStart w:id="8739" w:name="_Toc409715612"/>
      <w:bookmarkStart w:id="8740" w:name="_Toc409721605"/>
      <w:bookmarkStart w:id="8741" w:name="_Toc409720760"/>
      <w:bookmarkStart w:id="8742" w:name="_Toc409721847"/>
      <w:bookmarkStart w:id="8743" w:name="_Toc409807572"/>
      <w:bookmarkStart w:id="8744" w:name="_Toc409812261"/>
      <w:bookmarkStart w:id="8745" w:name="_Toc283764488"/>
      <w:bookmarkStart w:id="8746" w:name="_Toc409908854"/>
      <w:bookmarkStart w:id="8747" w:name="_Toc410902994"/>
      <w:bookmarkStart w:id="8748" w:name="_Toc410908014"/>
      <w:bookmarkStart w:id="8749" w:name="_Toc410908241"/>
      <w:bookmarkStart w:id="8750" w:name="_Toc410910996"/>
      <w:bookmarkStart w:id="8751" w:name="_Toc410911269"/>
      <w:bookmarkStart w:id="8752" w:name="_Toc410920359"/>
      <w:bookmarkStart w:id="8753" w:name="_Toc410916898"/>
      <w:bookmarkStart w:id="8754" w:name="_Ref308805926"/>
      <w:bookmarkStart w:id="8755" w:name="_Toc368984297"/>
      <w:bookmarkEnd w:id="8546"/>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r w:rsidRPr="00575698">
        <w:t>Закупки аудиторских услуг</w:t>
      </w:r>
      <w:bookmarkStart w:id="8756" w:name="_Toc411562591"/>
      <w:bookmarkStart w:id="8757" w:name="_Toc411586756"/>
      <w:bookmarkStart w:id="8758" w:name="_Toc411586964"/>
      <w:bookmarkStart w:id="8759" w:name="_Toc411625874"/>
      <w:bookmarkStart w:id="8760" w:name="_Toc411626518"/>
      <w:bookmarkStart w:id="8761" w:name="_Toc411626725"/>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756"/>
      <w:bookmarkEnd w:id="8757"/>
      <w:bookmarkEnd w:id="8758"/>
      <w:bookmarkEnd w:id="8759"/>
      <w:bookmarkEnd w:id="8760"/>
      <w:bookmarkEnd w:id="8761"/>
      <w:bookmarkEnd w:id="8696"/>
    </w:p>
    <w:p w14:paraId="74F5D307" w14:textId="77777777" w:rsidR="000B555D" w:rsidRPr="00575698" w:rsidRDefault="00AD1F6F" w:rsidP="00634ABE">
      <w:pPr>
        <w:pStyle w:val="4"/>
        <w:numPr>
          <w:ilvl w:val="2"/>
          <w:numId w:val="9"/>
        </w:numPr>
      </w:pPr>
      <w:bookmarkStart w:id="8762" w:name="_Toc411626726"/>
      <w:bookmarkStart w:id="8763" w:name="_Ref410946584"/>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r w:rsidRPr="00575698">
        <w:t>З</w:t>
      </w:r>
      <w:bookmarkEnd w:id="8762"/>
      <w:r w:rsidRPr="00575698">
        <w:t xml:space="preserve">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w:t>
      </w:r>
      <w:r w:rsidR="0061051E">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887316">
        <w:t xml:space="preserve">(консолидированной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763"/>
    </w:p>
    <w:p w14:paraId="15ADB339" w14:textId="77777777" w:rsidR="002150B0" w:rsidRPr="00575698" w:rsidRDefault="00AD1F6F" w:rsidP="00634ABE">
      <w:pPr>
        <w:pStyle w:val="4"/>
        <w:numPr>
          <w:ilvl w:val="2"/>
          <w:numId w:val="9"/>
        </w:numPr>
      </w:pPr>
      <w:bookmarkStart w:id="8764" w:name="_Ref410943915"/>
      <w:r w:rsidRPr="00575698">
        <w:t xml:space="preserve">Договор на проведение обязательного аудита бухгалтерской (финансовой) отчетности </w:t>
      </w:r>
      <w:r w:rsidR="00887316">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w:t>
      </w:r>
      <w:r w:rsidR="00887316">
        <w:t xml:space="preserve">(консолидированной финансовой отчетности) </w:t>
      </w:r>
      <w:r w:rsidRPr="00575698">
        <w:t xml:space="preserve">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764"/>
    </w:p>
    <w:p w14:paraId="43C158F7" w14:textId="77777777" w:rsidR="002150B0" w:rsidRPr="00575698" w:rsidRDefault="002150B0" w:rsidP="00634ABE">
      <w:pPr>
        <w:pStyle w:val="4"/>
        <w:keepNext/>
        <w:numPr>
          <w:ilvl w:val="2"/>
          <w:numId w:val="9"/>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233FEB">
        <w:t>19.13.2</w:t>
      </w:r>
      <w:r w:rsidR="00006861" w:rsidRPr="0013308E">
        <w:fldChar w:fldCharType="end"/>
      </w:r>
      <w:r w:rsidRPr="00575698">
        <w:t xml:space="preserve"> Положения, осуществляется:</w:t>
      </w:r>
    </w:p>
    <w:p w14:paraId="6B7ECB9A" w14:textId="77777777" w:rsidR="002150B0" w:rsidRPr="00575698" w:rsidRDefault="002150B0" w:rsidP="00634ABE">
      <w:pPr>
        <w:pStyle w:val="5"/>
        <w:numPr>
          <w:ilvl w:val="3"/>
          <w:numId w:val="9"/>
        </w:numPr>
      </w:pPr>
      <w:bookmarkStart w:id="8765" w:name="_Ref411562878"/>
      <w:bookmarkStart w:id="8766"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765"/>
      <w:bookmarkEnd w:id="8766"/>
    </w:p>
    <w:p w14:paraId="7A55C4E8" w14:textId="77777777" w:rsidR="002150B0" w:rsidRPr="00575698" w:rsidRDefault="002150B0" w:rsidP="00634ABE">
      <w:pPr>
        <w:pStyle w:val="5"/>
        <w:numPr>
          <w:ilvl w:val="3"/>
          <w:numId w:val="9"/>
        </w:numPr>
      </w:pPr>
      <w:bookmarkStart w:id="8767"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767"/>
    </w:p>
    <w:p w14:paraId="47700320" w14:textId="77777777" w:rsidR="00191975" w:rsidRPr="00575698" w:rsidRDefault="007B0F14" w:rsidP="00634ABE">
      <w:pPr>
        <w:pStyle w:val="4"/>
        <w:keepNext/>
        <w:numPr>
          <w:ilvl w:val="2"/>
          <w:numId w:val="9"/>
        </w:numPr>
      </w:pPr>
      <w:bookmarkStart w:id="8768"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233FEB">
        <w:t>19.13.2</w:t>
      </w:r>
      <w:r w:rsidR="00006861" w:rsidRPr="0013308E">
        <w:fldChar w:fldCharType="end"/>
      </w:r>
      <w:r w:rsidR="00191975" w:rsidRPr="00575698">
        <w:t xml:space="preserve"> Положения):</w:t>
      </w:r>
      <w:bookmarkEnd w:id="8768"/>
    </w:p>
    <w:p w14:paraId="2F34AC6E" w14:textId="4B1FB8F7" w:rsidR="00191975" w:rsidRPr="00575698" w:rsidRDefault="007B0F14" w:rsidP="00634ABE">
      <w:pPr>
        <w:pStyle w:val="5"/>
        <w:numPr>
          <w:ilvl w:val="3"/>
          <w:numId w:val="9"/>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233FEB" w:rsidRPr="005C4C07">
        <w:rPr>
          <w:rFonts w:cs="Calibri"/>
        </w:rPr>
        <w:t>Приложение </w:t>
      </w:r>
      <w:r w:rsidR="00233FEB" w:rsidRPr="00F20FD0">
        <w:rPr>
          <w:rFonts w:cs="Calibri"/>
        </w:rPr>
        <w:t>5</w:t>
      </w:r>
      <w:r w:rsidR="00006861" w:rsidRPr="0013308E">
        <w:fldChar w:fldCharType="end"/>
      </w:r>
      <w:r w:rsidR="005170F2" w:rsidRPr="00575698">
        <w:t>)</w:t>
      </w:r>
      <w:r w:rsidR="00191975" w:rsidRPr="00575698">
        <w:t>;</w:t>
      </w:r>
    </w:p>
    <w:p w14:paraId="12C7CE95" w14:textId="77777777" w:rsidR="005267A7" w:rsidRPr="00575698" w:rsidRDefault="00191975" w:rsidP="00634ABE">
      <w:pPr>
        <w:pStyle w:val="5"/>
        <w:numPr>
          <w:ilvl w:val="3"/>
          <w:numId w:val="9"/>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164CDCB5" w14:textId="77777777" w:rsidR="006E4DE6" w:rsidRPr="00575698" w:rsidRDefault="006E4DE6" w:rsidP="00634ABE">
      <w:pPr>
        <w:pStyle w:val="6"/>
        <w:numPr>
          <w:ilvl w:val="4"/>
          <w:numId w:val="9"/>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1DBBD689" w14:textId="77777777" w:rsidR="006E4DE6" w:rsidRPr="00575698" w:rsidRDefault="006E4DE6" w:rsidP="00634ABE">
      <w:pPr>
        <w:pStyle w:val="6"/>
        <w:numPr>
          <w:ilvl w:val="4"/>
          <w:numId w:val="9"/>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4A2203E3" w14:textId="77777777" w:rsidR="005267A7" w:rsidRPr="00575698" w:rsidRDefault="006E4DE6" w:rsidP="00634ABE">
      <w:pPr>
        <w:pStyle w:val="6"/>
        <w:numPr>
          <w:ilvl w:val="4"/>
          <w:numId w:val="9"/>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15FBE532" w14:textId="1B07C143" w:rsidR="00AC0377" w:rsidRPr="00575698" w:rsidRDefault="00301CA8" w:rsidP="00634ABE">
      <w:pPr>
        <w:pStyle w:val="4"/>
        <w:numPr>
          <w:ilvl w:val="2"/>
          <w:numId w:val="9"/>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233FEB" w:rsidRPr="005C4C07">
        <w:rPr>
          <w:rFonts w:cs="Calibri"/>
        </w:rPr>
        <w:t>Приложение </w:t>
      </w:r>
      <w:r w:rsidR="00233FEB" w:rsidRPr="00F20FD0">
        <w:rPr>
          <w:rFonts w:cs="Calibri"/>
        </w:rPr>
        <w:t>1</w:t>
      </w:r>
      <w:r w:rsidR="00006861" w:rsidRPr="0013308E">
        <w:fldChar w:fldCharType="end"/>
      </w:r>
      <w:r w:rsidR="005170F2" w:rsidRPr="00575698">
        <w:t>)</w:t>
      </w:r>
      <w:r w:rsidR="00274ECC" w:rsidRPr="00575698">
        <w:t>.</w:t>
      </w:r>
    </w:p>
    <w:p w14:paraId="7B947ECF" w14:textId="77777777" w:rsidR="00A05544" w:rsidRPr="00575698" w:rsidRDefault="00682100" w:rsidP="00634ABE">
      <w:pPr>
        <w:pStyle w:val="4"/>
        <w:keepNext/>
        <w:numPr>
          <w:ilvl w:val="2"/>
          <w:numId w:val="9"/>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0AD1CEA1" w14:textId="77777777" w:rsidR="001111F2" w:rsidRPr="00575698" w:rsidRDefault="001111F2"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233FEB">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2DF09AAE" w14:textId="77777777" w:rsidR="003A69F3" w:rsidRPr="00575698" w:rsidRDefault="00682100"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233FEB">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026AD4CA" w14:textId="138DDF8A" w:rsidR="007833C3" w:rsidRPr="00575698" w:rsidRDefault="001B6E36" w:rsidP="00634ABE">
      <w:pPr>
        <w:pStyle w:val="4"/>
        <w:numPr>
          <w:ilvl w:val="2"/>
          <w:numId w:val="9"/>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233FEB" w:rsidRPr="005C4C07">
        <w:rPr>
          <w:rFonts w:cs="Calibri"/>
        </w:rPr>
        <w:t>Приложение </w:t>
      </w:r>
      <w:r w:rsidR="00233FEB" w:rsidRPr="00F20FD0">
        <w:rPr>
          <w:rFonts w:cs="Calibri"/>
        </w:rPr>
        <w:t>6</w:t>
      </w:r>
      <w:r w:rsidR="00006861" w:rsidRPr="0013308E">
        <w:fldChar w:fldCharType="end"/>
      </w:r>
      <w:r w:rsidR="00936721" w:rsidRPr="00575698">
        <w:t>)</w:t>
      </w:r>
      <w:r w:rsidRPr="00575698">
        <w:t>.</w:t>
      </w:r>
    </w:p>
    <w:p w14:paraId="5771F91C" w14:textId="77777777" w:rsidR="002637A4" w:rsidRDefault="002637A4" w:rsidP="00634ABE">
      <w:pPr>
        <w:pStyle w:val="4"/>
        <w:numPr>
          <w:ilvl w:val="2"/>
          <w:numId w:val="9"/>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A6E9C10" w14:textId="77777777" w:rsidR="00EA284A" w:rsidRPr="00575698" w:rsidRDefault="00F4156C" w:rsidP="00634ABE">
      <w:pPr>
        <w:pStyle w:val="3"/>
        <w:numPr>
          <w:ilvl w:val="1"/>
          <w:numId w:val="9"/>
        </w:numPr>
        <w:ind w:left="1134"/>
        <w:rPr>
          <w:lang w:eastAsia="en-US"/>
        </w:rPr>
      </w:pPr>
      <w:bookmarkStart w:id="8769" w:name="_Toc410952095"/>
      <w:bookmarkStart w:id="8770" w:name="_Toc410952427"/>
      <w:bookmarkStart w:id="8771" w:name="_Toc410952757"/>
      <w:bookmarkStart w:id="8772" w:name="_Toc411252867"/>
      <w:bookmarkStart w:id="8773" w:name="_Toc411323570"/>
      <w:bookmarkStart w:id="8774" w:name="_Toc113011853"/>
      <w:bookmarkEnd w:id="8769"/>
      <w:bookmarkEnd w:id="8770"/>
      <w:bookmarkEnd w:id="8771"/>
      <w:bookmarkEnd w:id="8772"/>
      <w:bookmarkEnd w:id="8773"/>
      <w:r w:rsidRPr="00575698">
        <w:t>Утратил силу</w:t>
      </w:r>
      <w:bookmarkEnd w:id="8774"/>
    </w:p>
    <w:p w14:paraId="1065EA15" w14:textId="77777777" w:rsidR="00EA284A" w:rsidRPr="00575698" w:rsidRDefault="00904953" w:rsidP="00634ABE">
      <w:pPr>
        <w:pStyle w:val="3"/>
        <w:numPr>
          <w:ilvl w:val="1"/>
          <w:numId w:val="9"/>
        </w:numPr>
        <w:ind w:left="1134"/>
      </w:pPr>
      <w:bookmarkStart w:id="8775" w:name="_Toc23696089"/>
      <w:bookmarkStart w:id="8776" w:name="_Toc25341949"/>
      <w:bookmarkStart w:id="8777" w:name="_Toc25343710"/>
      <w:bookmarkStart w:id="8778" w:name="_Toc410952097"/>
      <w:bookmarkStart w:id="8779" w:name="_Toc410952429"/>
      <w:bookmarkStart w:id="8780" w:name="_Toc410952759"/>
      <w:bookmarkStart w:id="8781" w:name="_Toc411252869"/>
      <w:bookmarkStart w:id="8782" w:name="_Toc411323572"/>
      <w:bookmarkStart w:id="8783" w:name="_Toc410952098"/>
      <w:bookmarkStart w:id="8784" w:name="_Toc410952430"/>
      <w:bookmarkStart w:id="8785" w:name="_Toc410952760"/>
      <w:bookmarkStart w:id="8786" w:name="_Toc411252870"/>
      <w:bookmarkStart w:id="8787" w:name="_Toc411323573"/>
      <w:bookmarkStart w:id="8788" w:name="_Toc410952099"/>
      <w:bookmarkStart w:id="8789" w:name="_Toc410952431"/>
      <w:bookmarkStart w:id="8790" w:name="_Toc410952761"/>
      <w:bookmarkStart w:id="8791" w:name="_Toc411252871"/>
      <w:bookmarkStart w:id="8792" w:name="_Toc411323574"/>
      <w:bookmarkStart w:id="8793" w:name="_Toc410952100"/>
      <w:bookmarkStart w:id="8794" w:name="_Toc410952432"/>
      <w:bookmarkStart w:id="8795" w:name="_Toc410952762"/>
      <w:bookmarkStart w:id="8796" w:name="_Toc411252872"/>
      <w:bookmarkStart w:id="8797" w:name="_Toc411323575"/>
      <w:bookmarkStart w:id="8798" w:name="_Toc410952101"/>
      <w:bookmarkStart w:id="8799" w:name="_Toc410952433"/>
      <w:bookmarkStart w:id="8800" w:name="_Toc410952763"/>
      <w:bookmarkStart w:id="8801" w:name="_Toc411252873"/>
      <w:bookmarkStart w:id="8802" w:name="_Toc411323576"/>
      <w:bookmarkStart w:id="8803" w:name="_Toc410952102"/>
      <w:bookmarkStart w:id="8804" w:name="_Toc410952434"/>
      <w:bookmarkStart w:id="8805" w:name="_Toc410952764"/>
      <w:bookmarkStart w:id="8806" w:name="_Toc411252874"/>
      <w:bookmarkStart w:id="8807" w:name="_Toc411323577"/>
      <w:bookmarkStart w:id="8808" w:name="_Toc410952103"/>
      <w:bookmarkStart w:id="8809" w:name="_Toc410952435"/>
      <w:bookmarkStart w:id="8810" w:name="_Toc410952765"/>
      <w:bookmarkStart w:id="8811" w:name="_Toc411252875"/>
      <w:bookmarkStart w:id="8812" w:name="_Toc411323578"/>
      <w:bookmarkStart w:id="8813" w:name="_Toc410952104"/>
      <w:bookmarkStart w:id="8814" w:name="_Toc410952436"/>
      <w:bookmarkStart w:id="8815" w:name="_Toc410952766"/>
      <w:bookmarkStart w:id="8816" w:name="_Toc411252876"/>
      <w:bookmarkStart w:id="8817" w:name="_Toc411323579"/>
      <w:bookmarkStart w:id="8818" w:name="_Toc410952105"/>
      <w:bookmarkStart w:id="8819" w:name="_Toc410952437"/>
      <w:bookmarkStart w:id="8820" w:name="_Toc410952767"/>
      <w:bookmarkStart w:id="8821" w:name="_Toc411252877"/>
      <w:bookmarkStart w:id="8822" w:name="_Toc411323580"/>
      <w:bookmarkStart w:id="8823" w:name="_Toc410952106"/>
      <w:bookmarkStart w:id="8824" w:name="_Toc410952438"/>
      <w:bookmarkStart w:id="8825" w:name="_Toc410952768"/>
      <w:bookmarkStart w:id="8826" w:name="_Toc411252878"/>
      <w:bookmarkStart w:id="8827" w:name="_Toc411323581"/>
      <w:bookmarkStart w:id="8828" w:name="_Toc410952107"/>
      <w:bookmarkStart w:id="8829" w:name="_Toc410952439"/>
      <w:bookmarkStart w:id="8830" w:name="_Toc410952769"/>
      <w:bookmarkStart w:id="8831" w:name="_Toc411252879"/>
      <w:bookmarkStart w:id="8832" w:name="_Toc411323582"/>
      <w:bookmarkStart w:id="8833" w:name="_Toc410952108"/>
      <w:bookmarkStart w:id="8834" w:name="_Toc410952440"/>
      <w:bookmarkStart w:id="8835" w:name="_Toc410952770"/>
      <w:bookmarkStart w:id="8836" w:name="_Toc411252880"/>
      <w:bookmarkStart w:id="8837" w:name="_Toc411323583"/>
      <w:bookmarkStart w:id="8838" w:name="_Toc404622973"/>
      <w:bookmarkStart w:id="8839" w:name="_Toc405149776"/>
      <w:bookmarkStart w:id="8840" w:name="_Toc407284807"/>
      <w:bookmarkStart w:id="8841" w:name="_Toc407291535"/>
      <w:bookmarkStart w:id="8842" w:name="_Toc407300335"/>
      <w:bookmarkStart w:id="8843" w:name="_Toc407296885"/>
      <w:bookmarkStart w:id="8844" w:name="_Toc407714664"/>
      <w:bookmarkStart w:id="8845" w:name="_Toc407716829"/>
      <w:bookmarkStart w:id="8846" w:name="_Toc407723081"/>
      <w:bookmarkStart w:id="8847" w:name="_Toc407720511"/>
      <w:bookmarkStart w:id="8848" w:name="_Ref407739208"/>
      <w:bookmarkStart w:id="8849" w:name="_Toc407992740"/>
      <w:bookmarkStart w:id="8850" w:name="_Toc407999168"/>
      <w:bookmarkStart w:id="8851" w:name="_Toc408003408"/>
      <w:bookmarkStart w:id="8852" w:name="_Toc408003651"/>
      <w:bookmarkStart w:id="8853" w:name="_Toc408004407"/>
      <w:bookmarkStart w:id="8854" w:name="_Toc408161649"/>
      <w:bookmarkStart w:id="8855" w:name="_Toc408439885"/>
      <w:bookmarkStart w:id="8856" w:name="_Toc408446987"/>
      <w:bookmarkStart w:id="8857" w:name="_Toc408447251"/>
      <w:bookmarkStart w:id="8858" w:name="_Toc408776076"/>
      <w:bookmarkStart w:id="8859" w:name="_Toc408779271"/>
      <w:bookmarkStart w:id="8860" w:name="_Toc408780868"/>
      <w:bookmarkStart w:id="8861" w:name="_Toc408840931"/>
      <w:bookmarkStart w:id="8862" w:name="_Toc408842356"/>
      <w:bookmarkStart w:id="8863" w:name="_Toc282982351"/>
      <w:bookmarkStart w:id="8864" w:name="_Toc409088788"/>
      <w:bookmarkStart w:id="8865" w:name="_Toc409088982"/>
      <w:bookmarkStart w:id="8866" w:name="_Toc409089675"/>
      <w:bookmarkStart w:id="8867" w:name="_Toc409090107"/>
      <w:bookmarkStart w:id="8868" w:name="_Toc409090562"/>
      <w:bookmarkStart w:id="8869" w:name="_Toc409113355"/>
      <w:bookmarkStart w:id="8870" w:name="_Toc409174138"/>
      <w:bookmarkStart w:id="8871" w:name="_Toc409174832"/>
      <w:bookmarkStart w:id="8872" w:name="_Toc409189232"/>
      <w:bookmarkStart w:id="8873" w:name="_Toc283058664"/>
      <w:bookmarkStart w:id="8874" w:name="_Toc409204457"/>
      <w:bookmarkStart w:id="8875" w:name="_Toc409474850"/>
      <w:bookmarkStart w:id="8876" w:name="_Toc409528559"/>
      <w:bookmarkStart w:id="8877" w:name="_Toc409630263"/>
      <w:bookmarkStart w:id="8878" w:name="_Toc409703708"/>
      <w:bookmarkStart w:id="8879" w:name="_Toc409711872"/>
      <w:bookmarkStart w:id="8880" w:name="_Toc409715615"/>
      <w:bookmarkStart w:id="8881" w:name="_Toc409721608"/>
      <w:bookmarkStart w:id="8882" w:name="_Toc409720763"/>
      <w:bookmarkStart w:id="8883" w:name="_Toc409721850"/>
      <w:bookmarkStart w:id="8884" w:name="_Toc409807575"/>
      <w:bookmarkStart w:id="8885" w:name="_Toc409812264"/>
      <w:bookmarkStart w:id="8886" w:name="_Ref409907307"/>
      <w:bookmarkStart w:id="8887" w:name="_Toc283764491"/>
      <w:bookmarkStart w:id="8888" w:name="_Toc409908857"/>
      <w:bookmarkStart w:id="8889" w:name="_Ref410061282"/>
      <w:bookmarkStart w:id="8890" w:name="_Ref410833792"/>
      <w:bookmarkStart w:id="8891" w:name="_Toc410902997"/>
      <w:bookmarkStart w:id="8892" w:name="_Toc410908017"/>
      <w:bookmarkStart w:id="8893" w:name="_Toc410908244"/>
      <w:bookmarkStart w:id="8894" w:name="_Toc410910999"/>
      <w:bookmarkStart w:id="8895" w:name="_Toc410911272"/>
      <w:bookmarkStart w:id="8896" w:name="_Toc410920362"/>
      <w:bookmarkStart w:id="8897" w:name="_Toc410916901"/>
      <w:bookmarkStart w:id="8898" w:name="_Toc411280000"/>
      <w:bookmarkStart w:id="8899" w:name="_Toc411626728"/>
      <w:bookmarkStart w:id="8900" w:name="_Toc411632269"/>
      <w:bookmarkStart w:id="8901" w:name="_Toc411882179"/>
      <w:bookmarkStart w:id="8902" w:name="_Toc411941188"/>
      <w:bookmarkStart w:id="8903" w:name="_Toc285801636"/>
      <w:bookmarkStart w:id="8904" w:name="_Toc411949663"/>
      <w:bookmarkStart w:id="8905" w:name="_Toc412111303"/>
      <w:bookmarkStart w:id="8906" w:name="_Toc285977907"/>
      <w:bookmarkStart w:id="8907" w:name="_Toc412128070"/>
      <w:bookmarkStart w:id="8908" w:name="_Toc286000035"/>
      <w:bookmarkStart w:id="8909" w:name="_Toc412218518"/>
      <w:bookmarkStart w:id="8910" w:name="_Toc412543805"/>
      <w:bookmarkStart w:id="8911" w:name="_Toc412551550"/>
      <w:bookmarkStart w:id="8912" w:name="_Toc412760420"/>
      <w:bookmarkStart w:id="8913" w:name="_Ref443307109"/>
      <w:bookmarkStart w:id="8914" w:name="_Toc453143351"/>
      <w:bookmarkStart w:id="8915" w:name="_Ref468133184"/>
      <w:bookmarkStart w:id="8916" w:name="_Toc5978468"/>
      <w:bookmarkStart w:id="8917" w:name="_Toc113011854"/>
      <w:bookmarkEnd w:id="8754"/>
      <w:bookmarkEnd w:id="8755"/>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r w:rsidR="00A2203B" w:rsidRPr="00575698">
        <w:t xml:space="preserve"> продукции</w:t>
      </w:r>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p>
    <w:p w14:paraId="30D1DA0F" w14:textId="77777777" w:rsidR="00A47CFD" w:rsidRPr="00575698" w:rsidRDefault="00A47CFD" w:rsidP="00634ABE">
      <w:pPr>
        <w:pStyle w:val="4"/>
        <w:numPr>
          <w:ilvl w:val="2"/>
          <w:numId w:val="9"/>
        </w:numPr>
      </w:pPr>
      <w:bookmarkStart w:id="8918"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DA72E4A" w14:textId="77777777" w:rsidR="00A05544" w:rsidRPr="00575698" w:rsidRDefault="00E032E2" w:rsidP="00634ABE">
      <w:pPr>
        <w:pStyle w:val="4"/>
        <w:numPr>
          <w:ilvl w:val="2"/>
          <w:numId w:val="9"/>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1A7B99B" w14:textId="77777777" w:rsidR="00A47CFD" w:rsidRPr="00575698" w:rsidRDefault="00A47CFD" w:rsidP="00634ABE">
      <w:pPr>
        <w:pStyle w:val="4"/>
        <w:keepNext/>
        <w:numPr>
          <w:ilvl w:val="2"/>
          <w:numId w:val="9"/>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6A88385D" w14:textId="77777777" w:rsidR="00A47CFD" w:rsidRPr="00575698" w:rsidRDefault="00A135E0" w:rsidP="00634ABE">
      <w:pPr>
        <w:pStyle w:val="5"/>
        <w:numPr>
          <w:ilvl w:val="3"/>
          <w:numId w:val="9"/>
        </w:numPr>
      </w:pPr>
      <w:r>
        <w:t>м</w:t>
      </w:r>
      <w:r w:rsidR="006F5D1F" w:rsidRPr="00575698">
        <w:t>аксимальн</w:t>
      </w:r>
      <w:r>
        <w:t>ое значение цены</w:t>
      </w:r>
      <w:r w:rsidR="006F5D1F" w:rsidRPr="00575698">
        <w:t xml:space="preserve"> договора</w:t>
      </w:r>
      <w:r w:rsidR="00A47CFD" w:rsidRPr="00575698">
        <w:t>;</w:t>
      </w:r>
    </w:p>
    <w:p w14:paraId="06E72573" w14:textId="77777777" w:rsidR="00A47CFD" w:rsidRPr="00575698" w:rsidRDefault="00A47CFD" w:rsidP="00634ABE">
      <w:pPr>
        <w:pStyle w:val="5"/>
        <w:numPr>
          <w:ilvl w:val="3"/>
          <w:numId w:val="9"/>
        </w:numPr>
      </w:pPr>
      <w:r w:rsidRPr="00575698">
        <w:t>перечень продукции, которая может быть поставлена по договору;</w:t>
      </w:r>
    </w:p>
    <w:p w14:paraId="6C946233" w14:textId="77777777" w:rsidR="00A47CFD" w:rsidRPr="00575698" w:rsidRDefault="00A135E0" w:rsidP="00634ABE">
      <w:pPr>
        <w:pStyle w:val="5"/>
        <w:numPr>
          <w:ilvl w:val="3"/>
          <w:numId w:val="9"/>
        </w:numPr>
      </w:pPr>
      <w:r>
        <w:t>цена за каждую единицу продукции</w:t>
      </w:r>
      <w:r w:rsidR="00A47CFD" w:rsidRPr="00575698">
        <w:t>;</w:t>
      </w:r>
    </w:p>
    <w:p w14:paraId="13882BED" w14:textId="77777777" w:rsidR="00A47CFD" w:rsidRPr="00575698" w:rsidRDefault="00A47CFD" w:rsidP="00634ABE">
      <w:pPr>
        <w:pStyle w:val="5"/>
        <w:numPr>
          <w:ilvl w:val="3"/>
          <w:numId w:val="9"/>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6A09DE10" w14:textId="77777777" w:rsidR="00A47CFD" w:rsidRPr="00575698" w:rsidRDefault="00A47CFD" w:rsidP="00634ABE">
      <w:pPr>
        <w:pStyle w:val="5"/>
        <w:numPr>
          <w:ilvl w:val="3"/>
          <w:numId w:val="9"/>
        </w:numPr>
      </w:pPr>
      <w:r w:rsidRPr="00575698">
        <w:t>запрет на частичное предложение продукции.</w:t>
      </w:r>
    </w:p>
    <w:p w14:paraId="17990A25" w14:textId="77777777" w:rsidR="00A47CFD" w:rsidRPr="00575698" w:rsidRDefault="00A47CFD" w:rsidP="00634ABE">
      <w:pPr>
        <w:pStyle w:val="4"/>
        <w:keepNext/>
        <w:numPr>
          <w:ilvl w:val="2"/>
          <w:numId w:val="9"/>
        </w:numPr>
      </w:pPr>
      <w:r w:rsidRPr="00575698">
        <w:t>Проект договора должен</w:t>
      </w:r>
      <w:r w:rsidR="00E965E0" w:rsidRPr="00575698">
        <w:t xml:space="preserve"> содержать</w:t>
      </w:r>
      <w:r w:rsidRPr="00575698">
        <w:t>, в том числе следующее:</w:t>
      </w:r>
    </w:p>
    <w:p w14:paraId="6526EA5B" w14:textId="77777777" w:rsidR="00A47CFD" w:rsidRPr="00575698" w:rsidRDefault="00A47CFD" w:rsidP="00634ABE">
      <w:pPr>
        <w:pStyle w:val="5"/>
        <w:numPr>
          <w:ilvl w:val="3"/>
          <w:numId w:val="9"/>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20F998C0" w14:textId="77777777" w:rsidR="00A47CFD" w:rsidRPr="00575698" w:rsidRDefault="00A47CFD" w:rsidP="00634ABE">
      <w:pPr>
        <w:pStyle w:val="5"/>
        <w:numPr>
          <w:ilvl w:val="3"/>
          <w:numId w:val="9"/>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265C29C" w14:textId="77777777" w:rsidR="00A47CFD" w:rsidRPr="00575698" w:rsidRDefault="00A47CFD" w:rsidP="00634ABE">
      <w:pPr>
        <w:pStyle w:val="5"/>
        <w:numPr>
          <w:ilvl w:val="3"/>
          <w:numId w:val="9"/>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4E7B1BD" w14:textId="77777777" w:rsidR="00A05544" w:rsidRPr="00575698" w:rsidRDefault="00A47CFD" w:rsidP="00634ABE">
      <w:pPr>
        <w:pStyle w:val="5"/>
        <w:numPr>
          <w:ilvl w:val="3"/>
          <w:numId w:val="9"/>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379A7C0C" w14:textId="77777777" w:rsidR="00A47CFD" w:rsidRPr="00575698" w:rsidRDefault="00E965E0" w:rsidP="00634ABE">
      <w:pPr>
        <w:pStyle w:val="5"/>
        <w:numPr>
          <w:ilvl w:val="3"/>
          <w:numId w:val="9"/>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3C95B0C6" w14:textId="77777777" w:rsidR="00E965E0" w:rsidRPr="00575698" w:rsidRDefault="00E965E0" w:rsidP="00634ABE">
      <w:pPr>
        <w:pStyle w:val="4"/>
        <w:numPr>
          <w:ilvl w:val="2"/>
          <w:numId w:val="9"/>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55AB82A8" w14:textId="77777777" w:rsidR="00A47CFD" w:rsidRPr="00575698" w:rsidRDefault="00A47CFD" w:rsidP="00634ABE">
      <w:pPr>
        <w:pStyle w:val="4"/>
        <w:numPr>
          <w:ilvl w:val="2"/>
          <w:numId w:val="9"/>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2FC041FF" w14:textId="77777777" w:rsidR="00E965E0" w:rsidRPr="00575698" w:rsidRDefault="00A47CFD" w:rsidP="00634ABE">
      <w:pPr>
        <w:pStyle w:val="4"/>
        <w:numPr>
          <w:ilvl w:val="2"/>
          <w:numId w:val="9"/>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233FEB">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7DB09ABD" w14:textId="77777777" w:rsidR="00EA284A" w:rsidRPr="00575698" w:rsidRDefault="006857C1" w:rsidP="00634ABE">
      <w:pPr>
        <w:pStyle w:val="3"/>
        <w:numPr>
          <w:ilvl w:val="1"/>
          <w:numId w:val="9"/>
        </w:numPr>
        <w:ind w:left="1134"/>
      </w:pPr>
      <w:bookmarkStart w:id="8919" w:name="_Toc410952110"/>
      <w:bookmarkStart w:id="8920" w:name="_Toc410952442"/>
      <w:bookmarkStart w:id="8921" w:name="_Toc410952772"/>
      <w:bookmarkStart w:id="8922" w:name="_Toc411252882"/>
      <w:bookmarkStart w:id="8923" w:name="_Toc411323585"/>
      <w:bookmarkStart w:id="8924" w:name="_Toc270006866"/>
      <w:bookmarkStart w:id="8925" w:name="_Toc270011074"/>
      <w:bookmarkStart w:id="8926" w:name="_Toc270089338"/>
      <w:bookmarkStart w:id="8927" w:name="_Toc270104503"/>
      <w:bookmarkStart w:id="8928" w:name="_Toc270338094"/>
      <w:bookmarkStart w:id="8929" w:name="_Toc270006867"/>
      <w:bookmarkStart w:id="8930" w:name="_Toc270011075"/>
      <w:bookmarkStart w:id="8931" w:name="_Toc270089339"/>
      <w:bookmarkStart w:id="8932" w:name="_Toc270104504"/>
      <w:bookmarkStart w:id="8933" w:name="_Toc270338095"/>
      <w:bookmarkStart w:id="8934" w:name="_Toc270006868"/>
      <w:bookmarkStart w:id="8935" w:name="_Toc270011076"/>
      <w:bookmarkStart w:id="8936" w:name="_Toc270089340"/>
      <w:bookmarkStart w:id="8937" w:name="_Toc270104505"/>
      <w:bookmarkStart w:id="8938" w:name="_Toc270338096"/>
      <w:bookmarkStart w:id="8939" w:name="_Toc270006869"/>
      <w:bookmarkStart w:id="8940" w:name="_Toc270011077"/>
      <w:bookmarkStart w:id="8941" w:name="_Toc270089341"/>
      <w:bookmarkStart w:id="8942" w:name="_Toc270104506"/>
      <w:bookmarkStart w:id="8943" w:name="_Toc270338097"/>
      <w:bookmarkStart w:id="8944" w:name="_Toc270006871"/>
      <w:bookmarkStart w:id="8945" w:name="_Toc270011079"/>
      <w:bookmarkStart w:id="8946" w:name="_Toc270089343"/>
      <w:bookmarkStart w:id="8947" w:name="_Toc270104508"/>
      <w:bookmarkStart w:id="8948" w:name="_Toc270338099"/>
      <w:bookmarkStart w:id="8949" w:name="_Toc270006872"/>
      <w:bookmarkStart w:id="8950" w:name="_Toc270011080"/>
      <w:bookmarkStart w:id="8951" w:name="_Toc270089344"/>
      <w:bookmarkStart w:id="8952" w:name="_Toc270104509"/>
      <w:bookmarkStart w:id="8953" w:name="_Toc270338100"/>
      <w:bookmarkStart w:id="8954" w:name="_Toc271021340"/>
      <w:bookmarkStart w:id="8955" w:name="_Toc271021347"/>
      <w:bookmarkStart w:id="8956" w:name="_Toc271021348"/>
      <w:bookmarkStart w:id="8957" w:name="_Toc298491954"/>
      <w:bookmarkStart w:id="8958" w:name="_Toc299526711"/>
      <w:bookmarkStart w:id="8959" w:name="_Toc299526931"/>
      <w:bookmarkStart w:id="8960" w:name="_Toc299527149"/>
      <w:bookmarkStart w:id="8961" w:name="_Toc299555839"/>
      <w:bookmarkStart w:id="8962" w:name="_Toc299563519"/>
      <w:bookmarkStart w:id="8963" w:name="_Toc299563855"/>
      <w:bookmarkStart w:id="8964" w:name="_Toc298491956"/>
      <w:bookmarkStart w:id="8965" w:name="_Toc299526713"/>
      <w:bookmarkStart w:id="8966" w:name="_Toc299526933"/>
      <w:bookmarkStart w:id="8967" w:name="_Toc299527151"/>
      <w:bookmarkStart w:id="8968" w:name="_Toc299555841"/>
      <w:bookmarkStart w:id="8969" w:name="_Toc299563521"/>
      <w:bookmarkStart w:id="8970" w:name="_Toc299563857"/>
      <w:bookmarkStart w:id="8971" w:name="_Toc268075635"/>
      <w:bookmarkStart w:id="8972" w:name="_Toc268245293"/>
      <w:bookmarkStart w:id="8973" w:name="_Toc268245630"/>
      <w:bookmarkStart w:id="8974" w:name="_Toc268075637"/>
      <w:bookmarkStart w:id="8975" w:name="_Toc268245295"/>
      <w:bookmarkStart w:id="8976" w:name="_Toc268245632"/>
      <w:bookmarkStart w:id="8977" w:name="_Toc268075638"/>
      <w:bookmarkStart w:id="8978" w:name="_Toc268245296"/>
      <w:bookmarkStart w:id="8979" w:name="_Toc268245633"/>
      <w:bookmarkStart w:id="8980" w:name="_Toc268075639"/>
      <w:bookmarkStart w:id="8981" w:name="_Toc268245297"/>
      <w:bookmarkStart w:id="8982" w:name="_Toc268245634"/>
      <w:bookmarkStart w:id="8983" w:name="_Toc268075640"/>
      <w:bookmarkStart w:id="8984" w:name="_Toc268245298"/>
      <w:bookmarkStart w:id="8985" w:name="_Toc268245635"/>
      <w:bookmarkStart w:id="8986" w:name="_Toc268075641"/>
      <w:bookmarkStart w:id="8987" w:name="_Toc268245299"/>
      <w:bookmarkStart w:id="8988" w:name="_Toc268245636"/>
      <w:bookmarkStart w:id="8989" w:name="_Toc290585967"/>
      <w:bookmarkStart w:id="8990" w:name="_Toc290589814"/>
      <w:bookmarkStart w:id="8991" w:name="_Toc290591672"/>
      <w:bookmarkStart w:id="8992" w:name="_Toc298491961"/>
      <w:bookmarkStart w:id="8993" w:name="_Hlt270091238"/>
      <w:bookmarkStart w:id="8994" w:name="_Hlt270696185"/>
      <w:bookmarkStart w:id="8995" w:name="_Toc410952111"/>
      <w:bookmarkStart w:id="8996" w:name="_Toc410952443"/>
      <w:bookmarkStart w:id="8997" w:name="_Toc410952773"/>
      <w:bookmarkStart w:id="8998" w:name="_Toc411252883"/>
      <w:bookmarkStart w:id="8999" w:name="_Toc411323586"/>
      <w:bookmarkStart w:id="9000" w:name="_Toc410952112"/>
      <w:bookmarkStart w:id="9001" w:name="_Toc410952444"/>
      <w:bookmarkStart w:id="9002" w:name="_Toc410952774"/>
      <w:bookmarkStart w:id="9003" w:name="_Toc411252884"/>
      <w:bookmarkStart w:id="9004" w:name="_Toc411323587"/>
      <w:bookmarkStart w:id="9005" w:name="_Toc410952113"/>
      <w:bookmarkStart w:id="9006" w:name="_Toc410952445"/>
      <w:bookmarkStart w:id="9007" w:name="_Toc410952775"/>
      <w:bookmarkStart w:id="9008" w:name="_Toc411252885"/>
      <w:bookmarkStart w:id="9009" w:name="_Toc411323588"/>
      <w:bookmarkStart w:id="9010" w:name="_Toc410952114"/>
      <w:bookmarkStart w:id="9011" w:name="_Toc410952446"/>
      <w:bookmarkStart w:id="9012" w:name="_Toc410952776"/>
      <w:bookmarkStart w:id="9013" w:name="_Toc411252886"/>
      <w:bookmarkStart w:id="9014" w:name="_Toc411323589"/>
      <w:bookmarkStart w:id="9015" w:name="_Toc410952115"/>
      <w:bookmarkStart w:id="9016" w:name="_Toc410952447"/>
      <w:bookmarkStart w:id="9017" w:name="_Toc410952777"/>
      <w:bookmarkStart w:id="9018" w:name="_Toc411252887"/>
      <w:bookmarkStart w:id="9019" w:name="_Toc411323590"/>
      <w:bookmarkStart w:id="9020" w:name="_Toc410952116"/>
      <w:bookmarkStart w:id="9021" w:name="_Toc410952448"/>
      <w:bookmarkStart w:id="9022" w:name="_Toc410952778"/>
      <w:bookmarkStart w:id="9023" w:name="_Toc411252888"/>
      <w:bookmarkStart w:id="9024" w:name="_Toc411323591"/>
      <w:bookmarkStart w:id="9025" w:name="_Toc410952117"/>
      <w:bookmarkStart w:id="9026" w:name="_Toc410952449"/>
      <w:bookmarkStart w:id="9027" w:name="_Toc410952779"/>
      <w:bookmarkStart w:id="9028" w:name="_Toc411252889"/>
      <w:bookmarkStart w:id="9029" w:name="_Toc411323592"/>
      <w:bookmarkStart w:id="9030" w:name="_Toc410952118"/>
      <w:bookmarkStart w:id="9031" w:name="_Toc410952450"/>
      <w:bookmarkStart w:id="9032" w:name="_Toc410952780"/>
      <w:bookmarkStart w:id="9033" w:name="_Toc411252890"/>
      <w:bookmarkStart w:id="9034" w:name="_Toc411323593"/>
      <w:bookmarkStart w:id="9035" w:name="_Toc410952119"/>
      <w:bookmarkStart w:id="9036" w:name="_Toc410952451"/>
      <w:bookmarkStart w:id="9037" w:name="_Toc410952781"/>
      <w:bookmarkStart w:id="9038" w:name="_Toc411252891"/>
      <w:bookmarkStart w:id="9039" w:name="_Toc411323594"/>
      <w:bookmarkStart w:id="9040" w:name="_Toc410952120"/>
      <w:bookmarkStart w:id="9041" w:name="_Toc410952452"/>
      <w:bookmarkStart w:id="9042" w:name="_Toc410952782"/>
      <w:bookmarkStart w:id="9043" w:name="_Toc411252892"/>
      <w:bookmarkStart w:id="9044" w:name="_Toc411323595"/>
      <w:bookmarkStart w:id="9045" w:name="_Toc410952121"/>
      <w:bookmarkStart w:id="9046" w:name="_Toc410952453"/>
      <w:bookmarkStart w:id="9047" w:name="_Toc410952783"/>
      <w:bookmarkStart w:id="9048" w:name="_Toc411252893"/>
      <w:bookmarkStart w:id="9049" w:name="_Toc411323596"/>
      <w:bookmarkStart w:id="9050" w:name="_Toc410952122"/>
      <w:bookmarkStart w:id="9051" w:name="_Toc410952454"/>
      <w:bookmarkStart w:id="9052" w:name="_Toc410952784"/>
      <w:bookmarkStart w:id="9053" w:name="_Toc411252894"/>
      <w:bookmarkStart w:id="9054" w:name="_Toc411323597"/>
      <w:bookmarkStart w:id="9055" w:name="_Toc410952123"/>
      <w:bookmarkStart w:id="9056" w:name="_Toc410952455"/>
      <w:bookmarkStart w:id="9057" w:name="_Toc410952785"/>
      <w:bookmarkStart w:id="9058" w:name="_Toc411252895"/>
      <w:bookmarkStart w:id="9059" w:name="_Toc411323598"/>
      <w:bookmarkStart w:id="9060" w:name="_Toc410952124"/>
      <w:bookmarkStart w:id="9061" w:name="_Toc410952456"/>
      <w:bookmarkStart w:id="9062" w:name="_Toc410952786"/>
      <w:bookmarkStart w:id="9063" w:name="_Toc411252896"/>
      <w:bookmarkStart w:id="9064" w:name="_Toc411323599"/>
      <w:bookmarkStart w:id="9065" w:name="_Toc410952125"/>
      <w:bookmarkStart w:id="9066" w:name="_Toc410952457"/>
      <w:bookmarkStart w:id="9067" w:name="_Toc410952787"/>
      <w:bookmarkStart w:id="9068" w:name="_Toc411252897"/>
      <w:bookmarkStart w:id="9069" w:name="_Toc411323600"/>
      <w:bookmarkStart w:id="9070" w:name="_Toc410952126"/>
      <w:bookmarkStart w:id="9071" w:name="_Toc410952458"/>
      <w:bookmarkStart w:id="9072" w:name="_Toc410952788"/>
      <w:bookmarkStart w:id="9073" w:name="_Toc411252898"/>
      <w:bookmarkStart w:id="9074" w:name="_Toc411323601"/>
      <w:bookmarkStart w:id="9075" w:name="_Toc410952127"/>
      <w:bookmarkStart w:id="9076" w:name="_Toc410952459"/>
      <w:bookmarkStart w:id="9077" w:name="_Toc410952789"/>
      <w:bookmarkStart w:id="9078" w:name="_Toc411252899"/>
      <w:bookmarkStart w:id="9079" w:name="_Toc411323602"/>
      <w:bookmarkStart w:id="9080" w:name="_Toc410952128"/>
      <w:bookmarkStart w:id="9081" w:name="_Toc410952460"/>
      <w:bookmarkStart w:id="9082" w:name="_Toc410952790"/>
      <w:bookmarkStart w:id="9083" w:name="_Toc411252900"/>
      <w:bookmarkStart w:id="9084" w:name="_Toc411323603"/>
      <w:bookmarkStart w:id="9085" w:name="_Toc410952129"/>
      <w:bookmarkStart w:id="9086" w:name="_Toc410952461"/>
      <w:bookmarkStart w:id="9087" w:name="_Toc410952791"/>
      <w:bookmarkStart w:id="9088" w:name="_Toc411252901"/>
      <w:bookmarkStart w:id="9089" w:name="_Toc411323604"/>
      <w:bookmarkStart w:id="9090" w:name="_Toc410952130"/>
      <w:bookmarkStart w:id="9091" w:name="_Toc410952462"/>
      <w:bookmarkStart w:id="9092" w:name="_Toc410952792"/>
      <w:bookmarkStart w:id="9093" w:name="_Toc411252902"/>
      <w:bookmarkStart w:id="9094" w:name="_Toc411323605"/>
      <w:bookmarkStart w:id="9095" w:name="_Toc410952131"/>
      <w:bookmarkStart w:id="9096" w:name="_Toc410952463"/>
      <w:bookmarkStart w:id="9097" w:name="_Toc410952793"/>
      <w:bookmarkStart w:id="9098" w:name="_Toc411252903"/>
      <w:bookmarkStart w:id="9099" w:name="_Toc411323606"/>
      <w:bookmarkStart w:id="9100" w:name="_Toc410952132"/>
      <w:bookmarkStart w:id="9101" w:name="_Toc410952464"/>
      <w:bookmarkStart w:id="9102" w:name="_Toc410952794"/>
      <w:bookmarkStart w:id="9103" w:name="_Toc411252904"/>
      <w:bookmarkStart w:id="9104" w:name="_Toc411323607"/>
      <w:bookmarkStart w:id="9105" w:name="_Toc410952133"/>
      <w:bookmarkStart w:id="9106" w:name="_Toc410952465"/>
      <w:bookmarkStart w:id="9107" w:name="_Toc410952795"/>
      <w:bookmarkStart w:id="9108" w:name="_Toc411252905"/>
      <w:bookmarkStart w:id="9109" w:name="_Toc411323608"/>
      <w:bookmarkStart w:id="9110" w:name="_Toc410952134"/>
      <w:bookmarkStart w:id="9111" w:name="_Toc410952466"/>
      <w:bookmarkStart w:id="9112" w:name="_Toc410952796"/>
      <w:bookmarkStart w:id="9113" w:name="_Toc411252906"/>
      <w:bookmarkStart w:id="9114" w:name="_Toc411323609"/>
      <w:bookmarkStart w:id="9115" w:name="_Toc410952135"/>
      <w:bookmarkStart w:id="9116" w:name="_Toc410952467"/>
      <w:bookmarkStart w:id="9117" w:name="_Toc410952797"/>
      <w:bookmarkStart w:id="9118" w:name="_Toc411252907"/>
      <w:bookmarkStart w:id="9119" w:name="_Toc411323610"/>
      <w:bookmarkStart w:id="9120" w:name="_Toc410952136"/>
      <w:bookmarkStart w:id="9121" w:name="_Toc410952468"/>
      <w:bookmarkStart w:id="9122" w:name="_Toc410952798"/>
      <w:bookmarkStart w:id="9123" w:name="_Toc411252908"/>
      <w:bookmarkStart w:id="9124" w:name="_Toc411323611"/>
      <w:bookmarkStart w:id="9125" w:name="_Toc410952137"/>
      <w:bookmarkStart w:id="9126" w:name="_Toc410952469"/>
      <w:bookmarkStart w:id="9127" w:name="_Toc410952799"/>
      <w:bookmarkStart w:id="9128" w:name="_Toc411252909"/>
      <w:bookmarkStart w:id="9129" w:name="_Toc411323612"/>
      <w:bookmarkStart w:id="9130" w:name="_Toc410952138"/>
      <w:bookmarkStart w:id="9131" w:name="_Toc410952470"/>
      <w:bookmarkStart w:id="9132" w:name="_Toc410952800"/>
      <w:bookmarkStart w:id="9133" w:name="_Toc411252910"/>
      <w:bookmarkStart w:id="9134" w:name="_Toc411323613"/>
      <w:bookmarkStart w:id="9135" w:name="_Toc410952139"/>
      <w:bookmarkStart w:id="9136" w:name="_Toc410952471"/>
      <w:bookmarkStart w:id="9137" w:name="_Toc410952801"/>
      <w:bookmarkStart w:id="9138" w:name="_Toc411252911"/>
      <w:bookmarkStart w:id="9139" w:name="_Toc411323614"/>
      <w:bookmarkStart w:id="9140" w:name="_Toc410952140"/>
      <w:bookmarkStart w:id="9141" w:name="_Toc410952472"/>
      <w:bookmarkStart w:id="9142" w:name="_Toc410952802"/>
      <w:bookmarkStart w:id="9143" w:name="_Toc411252912"/>
      <w:bookmarkStart w:id="9144" w:name="_Toc411323615"/>
      <w:bookmarkStart w:id="9145" w:name="_Toc410952141"/>
      <w:bookmarkStart w:id="9146" w:name="_Toc410952473"/>
      <w:bookmarkStart w:id="9147" w:name="_Toc410952803"/>
      <w:bookmarkStart w:id="9148" w:name="_Toc411252913"/>
      <w:bookmarkStart w:id="9149" w:name="_Toc411323616"/>
      <w:bookmarkStart w:id="9150" w:name="_Toc410952142"/>
      <w:bookmarkStart w:id="9151" w:name="_Toc410952474"/>
      <w:bookmarkStart w:id="9152" w:name="_Toc410952804"/>
      <w:bookmarkStart w:id="9153" w:name="_Toc411252914"/>
      <w:bookmarkStart w:id="9154" w:name="_Toc411323617"/>
      <w:bookmarkStart w:id="9155" w:name="_Toc410952143"/>
      <w:bookmarkStart w:id="9156" w:name="_Toc410952475"/>
      <w:bookmarkStart w:id="9157" w:name="_Toc410952805"/>
      <w:bookmarkStart w:id="9158" w:name="_Toc411252915"/>
      <w:bookmarkStart w:id="9159" w:name="_Toc411323618"/>
      <w:bookmarkStart w:id="9160" w:name="_Toc410952144"/>
      <w:bookmarkStart w:id="9161" w:name="_Toc410952476"/>
      <w:bookmarkStart w:id="9162" w:name="_Toc410952806"/>
      <w:bookmarkStart w:id="9163" w:name="_Toc411252916"/>
      <w:bookmarkStart w:id="9164" w:name="_Toc411323619"/>
      <w:bookmarkStart w:id="9165" w:name="_Toc410952145"/>
      <w:bookmarkStart w:id="9166" w:name="_Toc410952477"/>
      <w:bookmarkStart w:id="9167" w:name="_Toc410952807"/>
      <w:bookmarkStart w:id="9168" w:name="_Toc411252917"/>
      <w:bookmarkStart w:id="9169" w:name="_Toc411323620"/>
      <w:bookmarkStart w:id="9170" w:name="_Toc410952146"/>
      <w:bookmarkStart w:id="9171" w:name="_Toc410952478"/>
      <w:bookmarkStart w:id="9172" w:name="_Toc410952808"/>
      <w:bookmarkStart w:id="9173" w:name="_Toc411252918"/>
      <w:bookmarkStart w:id="9174" w:name="_Toc411323621"/>
      <w:bookmarkStart w:id="9175" w:name="_Toc410952147"/>
      <w:bookmarkStart w:id="9176" w:name="_Toc410952479"/>
      <w:bookmarkStart w:id="9177" w:name="_Toc410952809"/>
      <w:bookmarkStart w:id="9178" w:name="_Toc411252919"/>
      <w:bookmarkStart w:id="9179" w:name="_Toc411323622"/>
      <w:bookmarkStart w:id="9180" w:name="_Toc410952148"/>
      <w:bookmarkStart w:id="9181" w:name="_Toc410952480"/>
      <w:bookmarkStart w:id="9182" w:name="_Toc410952810"/>
      <w:bookmarkStart w:id="9183" w:name="_Toc411252920"/>
      <w:bookmarkStart w:id="9184" w:name="_Toc411323623"/>
      <w:bookmarkStart w:id="9185" w:name="_Toc410952149"/>
      <w:bookmarkStart w:id="9186" w:name="_Toc410952481"/>
      <w:bookmarkStart w:id="9187" w:name="_Toc410952811"/>
      <w:bookmarkStart w:id="9188" w:name="_Toc411252921"/>
      <w:bookmarkStart w:id="9189" w:name="_Toc411323624"/>
      <w:bookmarkStart w:id="9190" w:name="_Toc410952150"/>
      <w:bookmarkStart w:id="9191" w:name="_Toc410952482"/>
      <w:bookmarkStart w:id="9192" w:name="_Toc410952812"/>
      <w:bookmarkStart w:id="9193" w:name="_Toc411252922"/>
      <w:bookmarkStart w:id="9194" w:name="_Toc411323625"/>
      <w:bookmarkStart w:id="9195" w:name="_Toc410952151"/>
      <w:bookmarkStart w:id="9196" w:name="_Toc410952483"/>
      <w:bookmarkStart w:id="9197" w:name="_Toc410952813"/>
      <w:bookmarkStart w:id="9198" w:name="_Toc411252923"/>
      <w:bookmarkStart w:id="9199" w:name="_Toc411323626"/>
      <w:bookmarkStart w:id="9200" w:name="_Toc410952152"/>
      <w:bookmarkStart w:id="9201" w:name="_Toc410952484"/>
      <w:bookmarkStart w:id="9202" w:name="_Toc410952814"/>
      <w:bookmarkStart w:id="9203" w:name="_Toc411252924"/>
      <w:bookmarkStart w:id="9204" w:name="_Toc411323627"/>
      <w:bookmarkStart w:id="9205" w:name="_Toc410952153"/>
      <w:bookmarkStart w:id="9206" w:name="_Toc410952485"/>
      <w:bookmarkStart w:id="9207" w:name="_Toc410952815"/>
      <w:bookmarkStart w:id="9208" w:name="_Toc411252925"/>
      <w:bookmarkStart w:id="9209" w:name="_Toc411323628"/>
      <w:bookmarkStart w:id="9210" w:name="_Toc410952154"/>
      <w:bookmarkStart w:id="9211" w:name="_Toc410952486"/>
      <w:bookmarkStart w:id="9212" w:name="_Toc410952816"/>
      <w:bookmarkStart w:id="9213" w:name="_Toc411252926"/>
      <w:bookmarkStart w:id="9214" w:name="_Toc411323629"/>
      <w:bookmarkStart w:id="9215" w:name="_Toc410952155"/>
      <w:bookmarkStart w:id="9216" w:name="_Toc410952487"/>
      <w:bookmarkStart w:id="9217" w:name="_Toc410952817"/>
      <w:bookmarkStart w:id="9218" w:name="_Toc411252927"/>
      <w:bookmarkStart w:id="9219" w:name="_Toc411323630"/>
      <w:bookmarkStart w:id="9220" w:name="_Toc410952156"/>
      <w:bookmarkStart w:id="9221" w:name="_Toc410952488"/>
      <w:bookmarkStart w:id="9222" w:name="_Toc410952818"/>
      <w:bookmarkStart w:id="9223" w:name="_Toc411252928"/>
      <w:bookmarkStart w:id="9224" w:name="_Toc411323631"/>
      <w:bookmarkStart w:id="9225" w:name="_Toc410952157"/>
      <w:bookmarkStart w:id="9226" w:name="_Toc410952489"/>
      <w:bookmarkStart w:id="9227" w:name="_Toc410952819"/>
      <w:bookmarkStart w:id="9228" w:name="_Toc411252929"/>
      <w:bookmarkStart w:id="9229" w:name="_Toc411323632"/>
      <w:bookmarkStart w:id="9230" w:name="_Toc410952158"/>
      <w:bookmarkStart w:id="9231" w:name="_Toc410952490"/>
      <w:bookmarkStart w:id="9232" w:name="_Toc410952820"/>
      <w:bookmarkStart w:id="9233" w:name="_Toc411252930"/>
      <w:bookmarkStart w:id="9234" w:name="_Toc411323633"/>
      <w:bookmarkStart w:id="9235" w:name="_Toc410952159"/>
      <w:bookmarkStart w:id="9236" w:name="_Toc410952491"/>
      <w:bookmarkStart w:id="9237" w:name="_Toc410952821"/>
      <w:bookmarkStart w:id="9238" w:name="_Toc411252931"/>
      <w:bookmarkStart w:id="9239" w:name="_Toc411323634"/>
      <w:bookmarkStart w:id="9240" w:name="_Toc408775644"/>
      <w:bookmarkStart w:id="9241" w:name="_Toc408823163"/>
      <w:bookmarkStart w:id="9242" w:name="_Toc407284814"/>
      <w:bookmarkStart w:id="9243" w:name="_Toc407291542"/>
      <w:bookmarkStart w:id="9244" w:name="_Toc407300342"/>
      <w:bookmarkStart w:id="9245" w:name="_Toc407296892"/>
      <w:bookmarkStart w:id="9246" w:name="_Toc407714671"/>
      <w:bookmarkStart w:id="9247" w:name="_Toc407716836"/>
      <w:bookmarkStart w:id="9248" w:name="_Toc407723088"/>
      <w:bookmarkStart w:id="9249" w:name="_Toc407720518"/>
      <w:bookmarkStart w:id="9250" w:name="_Toc407992747"/>
      <w:bookmarkStart w:id="9251" w:name="_Toc407999178"/>
      <w:bookmarkStart w:id="9252" w:name="_Toc408003418"/>
      <w:bookmarkStart w:id="9253" w:name="_Toc408003661"/>
      <w:bookmarkStart w:id="9254" w:name="_Toc408004417"/>
      <w:bookmarkStart w:id="9255" w:name="_Toc408161659"/>
      <w:bookmarkStart w:id="9256" w:name="_Toc408439893"/>
      <w:bookmarkStart w:id="9257" w:name="_Toc408446994"/>
      <w:bookmarkStart w:id="9258" w:name="_Toc408447258"/>
      <w:bookmarkStart w:id="9259" w:name="_Toc408776084"/>
      <w:bookmarkStart w:id="9260" w:name="_Toc408779279"/>
      <w:bookmarkStart w:id="9261" w:name="_Toc408780875"/>
      <w:bookmarkStart w:id="9262" w:name="_Toc408840938"/>
      <w:bookmarkStart w:id="9263" w:name="_Toc408842363"/>
      <w:bookmarkStart w:id="9264" w:name="_Toc282982356"/>
      <w:bookmarkStart w:id="9265" w:name="_Toc409088795"/>
      <w:bookmarkStart w:id="9266" w:name="_Toc409088989"/>
      <w:bookmarkStart w:id="9267" w:name="_Toc409089682"/>
      <w:bookmarkStart w:id="9268" w:name="_Toc409090114"/>
      <w:bookmarkStart w:id="9269" w:name="_Toc409090569"/>
      <w:bookmarkStart w:id="9270" w:name="_Toc409113362"/>
      <w:bookmarkStart w:id="9271" w:name="_Toc409174145"/>
      <w:bookmarkStart w:id="9272" w:name="_Toc409174839"/>
      <w:bookmarkStart w:id="9273" w:name="_Toc409189239"/>
      <w:bookmarkStart w:id="9274" w:name="_Toc283058671"/>
      <w:bookmarkStart w:id="9275" w:name="_Toc409204464"/>
      <w:bookmarkStart w:id="9276" w:name="_Toc409474855"/>
      <w:bookmarkStart w:id="9277" w:name="_Toc409528564"/>
      <w:bookmarkStart w:id="9278" w:name="_Toc409630268"/>
      <w:bookmarkStart w:id="9279" w:name="_Toc409703713"/>
      <w:bookmarkStart w:id="9280" w:name="_Toc409711877"/>
      <w:bookmarkStart w:id="9281" w:name="_Toc409715620"/>
      <w:bookmarkStart w:id="9282" w:name="_Toc409721613"/>
      <w:bookmarkStart w:id="9283" w:name="_Toc409720768"/>
      <w:bookmarkStart w:id="9284" w:name="_Toc409721855"/>
      <w:bookmarkStart w:id="9285" w:name="_Toc409807580"/>
      <w:bookmarkStart w:id="9286" w:name="_Toc409812269"/>
      <w:bookmarkStart w:id="9287" w:name="_Toc283764496"/>
      <w:bookmarkStart w:id="9288" w:name="_Toc409908862"/>
      <w:bookmarkStart w:id="9289" w:name="_Toc410903002"/>
      <w:bookmarkStart w:id="9290" w:name="_Toc410908260"/>
      <w:bookmarkStart w:id="9291" w:name="_Toc410911004"/>
      <w:bookmarkStart w:id="9292" w:name="_Toc410911277"/>
      <w:bookmarkStart w:id="9293" w:name="_Toc410920367"/>
      <w:bookmarkStart w:id="9294" w:name="_Toc410916906"/>
      <w:bookmarkStart w:id="9295" w:name="_Toc411280001"/>
      <w:bookmarkStart w:id="9296" w:name="_Toc411626729"/>
      <w:bookmarkStart w:id="9297" w:name="_Toc411632270"/>
      <w:bookmarkStart w:id="9298" w:name="_Toc411882180"/>
      <w:bookmarkStart w:id="9299" w:name="_Toc411941189"/>
      <w:bookmarkStart w:id="9300" w:name="_Toc285801637"/>
      <w:bookmarkStart w:id="9301" w:name="_Toc411949664"/>
      <w:bookmarkStart w:id="9302" w:name="_Toc412111304"/>
      <w:bookmarkStart w:id="9303" w:name="_Toc285977908"/>
      <w:bookmarkStart w:id="9304" w:name="_Toc412128071"/>
      <w:bookmarkStart w:id="9305" w:name="_Toc286000036"/>
      <w:bookmarkStart w:id="9306" w:name="_Toc412218519"/>
      <w:bookmarkStart w:id="9307" w:name="_Toc412543806"/>
      <w:bookmarkStart w:id="9308" w:name="_Toc412551551"/>
      <w:bookmarkStart w:id="9309" w:name="_Ref430014540"/>
      <w:bookmarkStart w:id="9310" w:name="_Toc412760421"/>
      <w:bookmarkStart w:id="9311" w:name="_Toc453143352"/>
      <w:bookmarkStart w:id="9312" w:name="_Ref475469334"/>
      <w:bookmarkStart w:id="9313" w:name="_Ref516214850"/>
      <w:bookmarkStart w:id="9314" w:name="_Ref529376880"/>
      <w:bookmarkStart w:id="9315" w:name="_Toc113011855"/>
      <w:bookmarkStart w:id="9316" w:name="_Ref299272090"/>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p>
    <w:p w14:paraId="7B2D5352" w14:textId="77777777" w:rsidR="002012F9" w:rsidRPr="00575698" w:rsidRDefault="005306EA" w:rsidP="00634ABE">
      <w:pPr>
        <w:pStyle w:val="4"/>
        <w:numPr>
          <w:ilvl w:val="2"/>
          <w:numId w:val="9"/>
        </w:numPr>
      </w:pPr>
      <w:bookmarkStart w:id="9317"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14E26B00" w14:textId="77777777" w:rsidR="002012F9" w:rsidRPr="00575698" w:rsidRDefault="002012F9" w:rsidP="00634ABE">
      <w:pPr>
        <w:pStyle w:val="4"/>
        <w:numPr>
          <w:ilvl w:val="2"/>
          <w:numId w:val="9"/>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4D2F9C5E" w14:textId="77777777" w:rsidR="004A1B11" w:rsidRPr="00575698" w:rsidRDefault="004A1B11" w:rsidP="00634ABE">
      <w:pPr>
        <w:pStyle w:val="4"/>
        <w:keepNext/>
        <w:numPr>
          <w:ilvl w:val="2"/>
          <w:numId w:val="9"/>
        </w:numPr>
      </w:pPr>
      <w:bookmarkStart w:id="9318" w:name="_Ref412481261"/>
      <w:bookmarkStart w:id="9319" w:name="_Ref408825917"/>
      <w:r w:rsidRPr="00575698">
        <w:t>Закупки у субъектов МСП осуществляются путем проведения предусмотренных Положением способов закупки:</w:t>
      </w:r>
      <w:bookmarkEnd w:id="9318"/>
    </w:p>
    <w:p w14:paraId="368E92EC" w14:textId="77777777" w:rsidR="004A1B11" w:rsidRPr="00575698" w:rsidRDefault="004A1B11" w:rsidP="00634ABE">
      <w:pPr>
        <w:pStyle w:val="5"/>
        <w:numPr>
          <w:ilvl w:val="3"/>
          <w:numId w:val="9"/>
        </w:numPr>
      </w:pPr>
      <w:bookmarkStart w:id="9320" w:name="_Ref412484953"/>
      <w:r w:rsidRPr="00575698">
        <w:t>участниками которых являются любые участники процедуры закупки, в том числе субъекты МСП;</w:t>
      </w:r>
      <w:bookmarkEnd w:id="9320"/>
    </w:p>
    <w:p w14:paraId="16A73A3C" w14:textId="77777777" w:rsidR="004A1B11" w:rsidRPr="00575698" w:rsidRDefault="004A1B11" w:rsidP="00634ABE">
      <w:pPr>
        <w:pStyle w:val="5"/>
        <w:numPr>
          <w:ilvl w:val="3"/>
          <w:numId w:val="9"/>
        </w:numPr>
      </w:pPr>
      <w:bookmarkStart w:id="9321" w:name="_Ref412483441"/>
      <w:r w:rsidRPr="00575698">
        <w:t>участниками которых являются только субъекты МСП;</w:t>
      </w:r>
      <w:bookmarkEnd w:id="9321"/>
    </w:p>
    <w:p w14:paraId="2871C2C0" w14:textId="77777777" w:rsidR="004A1B11" w:rsidRPr="00575698" w:rsidRDefault="004A1B11" w:rsidP="00634ABE">
      <w:pPr>
        <w:pStyle w:val="5"/>
        <w:numPr>
          <w:ilvl w:val="3"/>
          <w:numId w:val="9"/>
        </w:numPr>
      </w:pPr>
      <w:bookmarkStart w:id="9322"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322"/>
    </w:p>
    <w:p w14:paraId="2F490702" w14:textId="77777777" w:rsidR="004A3888" w:rsidRPr="00CD496C" w:rsidRDefault="004A3888" w:rsidP="00634ABE">
      <w:pPr>
        <w:pStyle w:val="4"/>
        <w:keepNext/>
        <w:numPr>
          <w:ilvl w:val="2"/>
          <w:numId w:val="9"/>
        </w:numPr>
      </w:pPr>
      <w:bookmarkStart w:id="9323"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1F9EA79A" w14:textId="77777777" w:rsidR="002012F9" w:rsidRPr="00575698" w:rsidRDefault="00A35025" w:rsidP="00634ABE">
      <w:pPr>
        <w:pStyle w:val="4"/>
        <w:numPr>
          <w:ilvl w:val="2"/>
          <w:numId w:val="9"/>
        </w:numPr>
      </w:pPr>
      <w:bookmarkStart w:id="9324" w:name="_Ref412482536"/>
      <w:bookmarkEnd w:id="9323"/>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233FEB">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317"/>
      <w:bookmarkEnd w:id="9319"/>
      <w:r w:rsidR="002012F9" w:rsidRPr="00575698">
        <w:t>.</w:t>
      </w:r>
      <w:bookmarkEnd w:id="9324"/>
    </w:p>
    <w:p w14:paraId="24908A8D" w14:textId="77777777" w:rsidR="002012F9" w:rsidRPr="00575698" w:rsidRDefault="002012F9" w:rsidP="00634ABE">
      <w:pPr>
        <w:pStyle w:val="4"/>
        <w:numPr>
          <w:ilvl w:val="2"/>
          <w:numId w:val="9"/>
        </w:numPr>
      </w:pPr>
      <w:bookmarkStart w:id="9325"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325"/>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233FEB">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233FEB">
        <w:t>19.16.5</w:t>
      </w:r>
      <w:r w:rsidR="00006861" w:rsidRPr="0013308E">
        <w:fldChar w:fldCharType="end"/>
      </w:r>
      <w:r w:rsidR="009B41B0" w:rsidRPr="00575698">
        <w:t xml:space="preserve"> Положения</w:t>
      </w:r>
      <w:r w:rsidR="00EB3591" w:rsidRPr="00575698">
        <w:t>.</w:t>
      </w:r>
    </w:p>
    <w:p w14:paraId="58200143" w14:textId="77777777" w:rsidR="002012F9" w:rsidRPr="00575698" w:rsidRDefault="002012F9" w:rsidP="00634ABE">
      <w:pPr>
        <w:pStyle w:val="4"/>
        <w:numPr>
          <w:ilvl w:val="2"/>
          <w:numId w:val="9"/>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233FEB">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233FEB">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5EDD5076" w14:textId="77777777" w:rsidR="00253188" w:rsidRPr="00575698" w:rsidRDefault="000745F2" w:rsidP="00634ABE">
      <w:pPr>
        <w:pStyle w:val="4"/>
        <w:numPr>
          <w:ilvl w:val="2"/>
          <w:numId w:val="9"/>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6B64B8FF" w14:textId="77777777" w:rsidR="003757C7" w:rsidRPr="00575698" w:rsidRDefault="003757C7" w:rsidP="00634ABE">
      <w:pPr>
        <w:pStyle w:val="4"/>
        <w:numPr>
          <w:ilvl w:val="2"/>
          <w:numId w:val="9"/>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121A11B0" w14:textId="77777777" w:rsidR="00EA284A" w:rsidRPr="00575698" w:rsidRDefault="003A36AB" w:rsidP="00634ABE">
      <w:pPr>
        <w:pStyle w:val="3"/>
        <w:numPr>
          <w:ilvl w:val="1"/>
          <w:numId w:val="9"/>
        </w:numPr>
        <w:ind w:left="1134"/>
        <w:jc w:val="both"/>
      </w:pPr>
      <w:bookmarkStart w:id="9326" w:name="_Toc410952161"/>
      <w:bookmarkStart w:id="9327" w:name="_Toc410952493"/>
      <w:bookmarkStart w:id="9328" w:name="_Toc410952823"/>
      <w:bookmarkStart w:id="9329" w:name="_Toc411252933"/>
      <w:bookmarkStart w:id="9330" w:name="_Toc411323636"/>
      <w:bookmarkStart w:id="9331" w:name="_Toc410952162"/>
      <w:bookmarkStart w:id="9332" w:name="_Toc410952494"/>
      <w:bookmarkStart w:id="9333" w:name="_Toc410952824"/>
      <w:bookmarkStart w:id="9334" w:name="_Toc411252934"/>
      <w:bookmarkStart w:id="9335" w:name="_Toc411323637"/>
      <w:bookmarkStart w:id="9336" w:name="_Toc410952163"/>
      <w:bookmarkStart w:id="9337" w:name="_Toc410952495"/>
      <w:bookmarkStart w:id="9338" w:name="_Toc410952825"/>
      <w:bookmarkStart w:id="9339" w:name="_Toc411252935"/>
      <w:bookmarkStart w:id="9340" w:name="_Toc411323638"/>
      <w:bookmarkStart w:id="9341" w:name="_Toc410952164"/>
      <w:bookmarkStart w:id="9342" w:name="_Toc410952496"/>
      <w:bookmarkStart w:id="9343" w:name="_Toc410952826"/>
      <w:bookmarkStart w:id="9344" w:name="_Toc411252936"/>
      <w:bookmarkStart w:id="9345" w:name="_Toc411323639"/>
      <w:bookmarkStart w:id="9346" w:name="_Toc410952165"/>
      <w:bookmarkStart w:id="9347" w:name="_Toc410952497"/>
      <w:bookmarkStart w:id="9348" w:name="_Toc410952827"/>
      <w:bookmarkStart w:id="9349" w:name="_Toc411252937"/>
      <w:bookmarkStart w:id="9350" w:name="_Toc411323640"/>
      <w:bookmarkStart w:id="9351" w:name="_Toc410952166"/>
      <w:bookmarkStart w:id="9352" w:name="_Toc410952498"/>
      <w:bookmarkStart w:id="9353" w:name="_Toc410952828"/>
      <w:bookmarkStart w:id="9354" w:name="_Toc411252938"/>
      <w:bookmarkStart w:id="9355" w:name="_Toc411323641"/>
      <w:bookmarkStart w:id="9356" w:name="_Toc410952167"/>
      <w:bookmarkStart w:id="9357" w:name="_Toc410952499"/>
      <w:bookmarkStart w:id="9358" w:name="_Toc410952829"/>
      <w:bookmarkStart w:id="9359" w:name="_Toc411252939"/>
      <w:bookmarkStart w:id="9360" w:name="_Toc411323642"/>
      <w:bookmarkStart w:id="9361" w:name="_Toc410952168"/>
      <w:bookmarkStart w:id="9362" w:name="_Toc410952500"/>
      <w:bookmarkStart w:id="9363" w:name="_Toc410952830"/>
      <w:bookmarkStart w:id="9364" w:name="_Toc411252940"/>
      <w:bookmarkStart w:id="9365" w:name="_Toc411323643"/>
      <w:bookmarkStart w:id="9366" w:name="_Toc410952169"/>
      <w:bookmarkStart w:id="9367" w:name="_Toc410952501"/>
      <w:bookmarkStart w:id="9368" w:name="_Toc410952831"/>
      <w:bookmarkStart w:id="9369" w:name="_Toc411252941"/>
      <w:bookmarkStart w:id="9370" w:name="_Toc411323644"/>
      <w:bookmarkStart w:id="9371" w:name="_Toc410952170"/>
      <w:bookmarkStart w:id="9372" w:name="_Toc410952502"/>
      <w:bookmarkStart w:id="9373" w:name="_Toc410952832"/>
      <w:bookmarkStart w:id="9374" w:name="_Toc411252942"/>
      <w:bookmarkStart w:id="9375" w:name="_Toc411323645"/>
      <w:bookmarkStart w:id="9376" w:name="_Toc410952171"/>
      <w:bookmarkStart w:id="9377" w:name="_Toc410952503"/>
      <w:bookmarkStart w:id="9378" w:name="_Toc410952833"/>
      <w:bookmarkStart w:id="9379" w:name="_Toc411252943"/>
      <w:bookmarkStart w:id="9380" w:name="_Toc411323646"/>
      <w:bookmarkStart w:id="9381" w:name="_Toc410952172"/>
      <w:bookmarkStart w:id="9382" w:name="_Toc410952504"/>
      <w:bookmarkStart w:id="9383" w:name="_Toc410952834"/>
      <w:bookmarkStart w:id="9384" w:name="_Toc411252944"/>
      <w:bookmarkStart w:id="9385" w:name="_Toc411323647"/>
      <w:bookmarkStart w:id="9386" w:name="_Toc410952173"/>
      <w:bookmarkStart w:id="9387" w:name="_Toc410952505"/>
      <w:bookmarkStart w:id="9388" w:name="_Toc410952835"/>
      <w:bookmarkStart w:id="9389" w:name="_Toc411252945"/>
      <w:bookmarkStart w:id="9390" w:name="_Toc411323648"/>
      <w:bookmarkStart w:id="9391" w:name="_Toc442773463"/>
      <w:bookmarkStart w:id="9392" w:name="_Toc442773719"/>
      <w:bookmarkStart w:id="9393" w:name="_Toc442773974"/>
      <w:bookmarkStart w:id="9394" w:name="_Toc442782229"/>
      <w:bookmarkStart w:id="9395" w:name="_Toc442782495"/>
      <w:bookmarkStart w:id="9396" w:name="_Toc442782751"/>
      <w:bookmarkStart w:id="9397" w:name="_Toc442773464"/>
      <w:bookmarkStart w:id="9398" w:name="_Toc442773720"/>
      <w:bookmarkStart w:id="9399" w:name="_Toc442773975"/>
      <w:bookmarkStart w:id="9400" w:name="_Toc442782230"/>
      <w:bookmarkStart w:id="9401" w:name="_Toc442782496"/>
      <w:bookmarkStart w:id="9402" w:name="_Toc442782752"/>
      <w:bookmarkStart w:id="9403" w:name="_Toc442773465"/>
      <w:bookmarkStart w:id="9404" w:name="_Toc442773721"/>
      <w:bookmarkStart w:id="9405" w:name="_Toc442773976"/>
      <w:bookmarkStart w:id="9406" w:name="_Toc442782231"/>
      <w:bookmarkStart w:id="9407" w:name="_Toc442782497"/>
      <w:bookmarkStart w:id="9408" w:name="_Toc442782753"/>
      <w:bookmarkStart w:id="9409" w:name="_Toc442773466"/>
      <w:bookmarkStart w:id="9410" w:name="_Toc442773722"/>
      <w:bookmarkStart w:id="9411" w:name="_Toc442773977"/>
      <w:bookmarkStart w:id="9412" w:name="_Toc442782232"/>
      <w:bookmarkStart w:id="9413" w:name="_Toc442782498"/>
      <w:bookmarkStart w:id="9414" w:name="_Toc442782754"/>
      <w:bookmarkStart w:id="9415" w:name="_Toc410952175"/>
      <w:bookmarkStart w:id="9416" w:name="_Toc410952507"/>
      <w:bookmarkStart w:id="9417" w:name="_Toc410952837"/>
      <w:bookmarkStart w:id="9418" w:name="_Toc411252947"/>
      <w:bookmarkStart w:id="9419" w:name="_Toc411323650"/>
      <w:bookmarkStart w:id="9420" w:name="_Toc410952176"/>
      <w:bookmarkStart w:id="9421" w:name="_Toc410952508"/>
      <w:bookmarkStart w:id="9422" w:name="_Toc410952838"/>
      <w:bookmarkStart w:id="9423" w:name="_Toc411252948"/>
      <w:bookmarkStart w:id="9424" w:name="_Toc411323651"/>
      <w:bookmarkStart w:id="9425" w:name="_Toc410952177"/>
      <w:bookmarkStart w:id="9426" w:name="_Toc410952509"/>
      <w:bookmarkStart w:id="9427" w:name="_Toc410952839"/>
      <w:bookmarkStart w:id="9428" w:name="_Toc411252949"/>
      <w:bookmarkStart w:id="9429" w:name="_Toc411323652"/>
      <w:bookmarkStart w:id="9430" w:name="_Toc410952178"/>
      <w:bookmarkStart w:id="9431" w:name="_Toc410952510"/>
      <w:bookmarkStart w:id="9432" w:name="_Toc410952840"/>
      <w:bookmarkStart w:id="9433" w:name="_Toc411252950"/>
      <w:bookmarkStart w:id="9434" w:name="_Toc411323653"/>
      <w:bookmarkStart w:id="9435" w:name="_Toc410952179"/>
      <w:bookmarkStart w:id="9436" w:name="_Toc410952511"/>
      <w:bookmarkStart w:id="9437" w:name="_Toc410952841"/>
      <w:bookmarkStart w:id="9438" w:name="_Toc411252951"/>
      <w:bookmarkStart w:id="9439" w:name="_Toc411323654"/>
      <w:bookmarkStart w:id="9440" w:name="_Hlt309069953"/>
      <w:bookmarkStart w:id="9441" w:name="_Hlt311065049"/>
      <w:bookmarkStart w:id="9442" w:name="_Toc410952180"/>
      <w:bookmarkStart w:id="9443" w:name="_Toc410952512"/>
      <w:bookmarkStart w:id="9444" w:name="_Toc410952842"/>
      <w:bookmarkStart w:id="9445" w:name="_Toc411252952"/>
      <w:bookmarkStart w:id="9446" w:name="_Toc411323655"/>
      <w:bookmarkStart w:id="9447" w:name="_Toc410952181"/>
      <w:bookmarkStart w:id="9448" w:name="_Toc410952513"/>
      <w:bookmarkStart w:id="9449" w:name="_Toc410952843"/>
      <w:bookmarkStart w:id="9450" w:name="_Toc411252953"/>
      <w:bookmarkStart w:id="9451" w:name="_Toc411323656"/>
      <w:bookmarkStart w:id="9452" w:name="_Hlt311065157"/>
      <w:bookmarkStart w:id="9453" w:name="_Hlt342293144"/>
      <w:bookmarkStart w:id="9454" w:name="_Hlt342473936"/>
      <w:bookmarkStart w:id="9455" w:name="_Toc410952182"/>
      <w:bookmarkStart w:id="9456" w:name="_Toc410952514"/>
      <w:bookmarkStart w:id="9457" w:name="_Toc410952844"/>
      <w:bookmarkStart w:id="9458" w:name="_Toc411252954"/>
      <w:bookmarkStart w:id="9459" w:name="_Toc411323657"/>
      <w:bookmarkStart w:id="9460" w:name="_Toc410952183"/>
      <w:bookmarkStart w:id="9461" w:name="_Toc410952515"/>
      <w:bookmarkStart w:id="9462" w:name="_Toc410952845"/>
      <w:bookmarkStart w:id="9463" w:name="_Toc411252955"/>
      <w:bookmarkStart w:id="9464" w:name="_Toc411323658"/>
      <w:bookmarkStart w:id="9465" w:name="_Toc410952184"/>
      <w:bookmarkStart w:id="9466" w:name="_Toc410952516"/>
      <w:bookmarkStart w:id="9467" w:name="_Toc410952846"/>
      <w:bookmarkStart w:id="9468" w:name="_Toc411252956"/>
      <w:bookmarkStart w:id="9469" w:name="_Toc411323659"/>
      <w:bookmarkStart w:id="9470" w:name="_Toc410952185"/>
      <w:bookmarkStart w:id="9471" w:name="_Toc410952517"/>
      <w:bookmarkStart w:id="9472" w:name="_Toc410952847"/>
      <w:bookmarkStart w:id="9473" w:name="_Toc411252957"/>
      <w:bookmarkStart w:id="9474" w:name="_Toc411323660"/>
      <w:bookmarkStart w:id="9475" w:name="_Toc410952186"/>
      <w:bookmarkStart w:id="9476" w:name="_Toc410952518"/>
      <w:bookmarkStart w:id="9477" w:name="_Toc410952848"/>
      <w:bookmarkStart w:id="9478" w:name="_Toc411252958"/>
      <w:bookmarkStart w:id="9479" w:name="_Toc411323661"/>
      <w:bookmarkStart w:id="9480" w:name="_Toc442866945"/>
      <w:bookmarkStart w:id="9481" w:name="_Toc442873439"/>
      <w:bookmarkStart w:id="9482" w:name="_Toc442866946"/>
      <w:bookmarkStart w:id="9483" w:name="_Toc442873440"/>
      <w:bookmarkStart w:id="9484" w:name="_Toc442866947"/>
      <w:bookmarkStart w:id="9485" w:name="_Toc442873441"/>
      <w:bookmarkStart w:id="9486" w:name="_Toc409088804"/>
      <w:bookmarkStart w:id="9487" w:name="_Toc409088998"/>
      <w:bookmarkStart w:id="9488" w:name="_Toc409089691"/>
      <w:bookmarkStart w:id="9489" w:name="_Toc409090123"/>
      <w:bookmarkStart w:id="9490" w:name="_Toc409090578"/>
      <w:bookmarkStart w:id="9491" w:name="_Toc409113371"/>
      <w:bookmarkStart w:id="9492" w:name="_Toc409174154"/>
      <w:bookmarkStart w:id="9493" w:name="_Toc409174848"/>
      <w:bookmarkStart w:id="9494" w:name="_Toc409189248"/>
      <w:bookmarkStart w:id="9495" w:name="_Toc283058680"/>
      <w:bookmarkStart w:id="9496" w:name="_Toc409204473"/>
      <w:bookmarkStart w:id="9497" w:name="_Toc409474864"/>
      <w:bookmarkStart w:id="9498" w:name="_Toc409528573"/>
      <w:bookmarkStart w:id="9499" w:name="_Toc409630277"/>
      <w:bookmarkStart w:id="9500" w:name="_Toc409703722"/>
      <w:bookmarkStart w:id="9501" w:name="_Toc409711886"/>
      <w:bookmarkStart w:id="9502" w:name="_Toc409715629"/>
      <w:bookmarkStart w:id="9503" w:name="_Toc409721622"/>
      <w:bookmarkStart w:id="9504" w:name="_Toc409720777"/>
      <w:bookmarkStart w:id="9505" w:name="_Toc409721864"/>
      <w:bookmarkStart w:id="9506" w:name="_Toc409807589"/>
      <w:bookmarkStart w:id="9507" w:name="_Toc409812278"/>
      <w:bookmarkStart w:id="9508" w:name="_Toc283764505"/>
      <w:bookmarkStart w:id="9509" w:name="_Toc409908871"/>
      <w:bookmarkStart w:id="9510" w:name="_Toc410903011"/>
      <w:bookmarkStart w:id="9511" w:name="_Toc410908270"/>
      <w:bookmarkStart w:id="9512" w:name="_Toc410911013"/>
      <w:bookmarkStart w:id="9513" w:name="_Toc410911286"/>
      <w:bookmarkStart w:id="9514" w:name="_Toc410920376"/>
      <w:bookmarkStart w:id="9515" w:name="_Toc410916915"/>
      <w:bookmarkStart w:id="9516" w:name="_Toc411280003"/>
      <w:bookmarkStart w:id="9517" w:name="_Toc411626731"/>
      <w:bookmarkStart w:id="9518" w:name="_Toc411632272"/>
      <w:bookmarkStart w:id="9519" w:name="_Toc411882182"/>
      <w:bookmarkStart w:id="9520" w:name="_Toc411941191"/>
      <w:bookmarkStart w:id="9521" w:name="_Toc285801639"/>
      <w:bookmarkStart w:id="9522" w:name="_Toc411949666"/>
      <w:bookmarkStart w:id="9523" w:name="_Toc412111306"/>
      <w:bookmarkStart w:id="9524" w:name="_Toc285977910"/>
      <w:bookmarkStart w:id="9525" w:name="_Toc412128073"/>
      <w:bookmarkStart w:id="9526" w:name="_Toc286000038"/>
      <w:bookmarkStart w:id="9527" w:name="_Toc412218521"/>
      <w:bookmarkStart w:id="9528" w:name="_Toc412543808"/>
      <w:bookmarkStart w:id="9529" w:name="_Toc412551553"/>
      <w:bookmarkStart w:id="9530" w:name="_Toc412760423"/>
      <w:bookmarkStart w:id="9531" w:name="_Toc453143353"/>
      <w:bookmarkStart w:id="9532" w:name="_Toc5978470"/>
      <w:bookmarkStart w:id="9533" w:name="_Ref56608467"/>
      <w:bookmarkStart w:id="9534" w:name="_Toc113011856"/>
      <w:bookmarkStart w:id="9535" w:name="_Toc282982367"/>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r w:rsidRPr="00575698">
        <w:t>Особенности</w:t>
      </w:r>
      <w:r w:rsidR="00827E89" w:rsidRPr="00575698">
        <w:t xml:space="preserve"> организации и проведения централизованных (консолидированных) закупок</w:t>
      </w:r>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p>
    <w:bookmarkEnd w:id="9535"/>
    <w:p w14:paraId="0D255AF1" w14:textId="77777777" w:rsidR="00F13331" w:rsidRPr="00575698" w:rsidRDefault="00354063" w:rsidP="00634ABE">
      <w:pPr>
        <w:pStyle w:val="4"/>
        <w:numPr>
          <w:ilvl w:val="2"/>
          <w:numId w:val="9"/>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6D1E8665" w14:textId="77777777" w:rsidR="00574A09" w:rsidRPr="00575698" w:rsidRDefault="00574A09" w:rsidP="00634ABE">
      <w:pPr>
        <w:pStyle w:val="4"/>
        <w:keepNext/>
        <w:numPr>
          <w:ilvl w:val="2"/>
          <w:numId w:val="9"/>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233FEB">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4716CF65" w14:textId="77777777" w:rsidR="000530B6" w:rsidRPr="00575698" w:rsidRDefault="00DD76D6" w:rsidP="00634ABE">
      <w:pPr>
        <w:pStyle w:val="5"/>
        <w:numPr>
          <w:ilvl w:val="3"/>
          <w:numId w:val="9"/>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511F3586" w14:textId="77777777" w:rsidR="00574A09" w:rsidRPr="00575698" w:rsidRDefault="00DD76D6" w:rsidP="00634ABE">
      <w:pPr>
        <w:pStyle w:val="5"/>
        <w:numPr>
          <w:ilvl w:val="3"/>
          <w:numId w:val="9"/>
        </w:numPr>
      </w:pPr>
      <w:bookmarkStart w:id="9536"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536"/>
    </w:p>
    <w:p w14:paraId="35553BBC" w14:textId="77777777" w:rsidR="00574A09" w:rsidRPr="00575698" w:rsidRDefault="000518BC" w:rsidP="00634ABE">
      <w:pPr>
        <w:pStyle w:val="5"/>
        <w:numPr>
          <w:ilvl w:val="3"/>
          <w:numId w:val="9"/>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233FEB">
        <w:t>1.1.6</w:t>
      </w:r>
      <w:r w:rsidR="00006861" w:rsidRPr="0013308E">
        <w:fldChar w:fldCharType="end"/>
      </w:r>
      <w:r w:rsidR="00D009BD" w:rsidRPr="00575698">
        <w:t xml:space="preserve"> </w:t>
      </w:r>
      <w:r w:rsidRPr="00575698">
        <w:t>Положения</w:t>
      </w:r>
      <w:r w:rsidR="00DD76D6" w:rsidRPr="00575698">
        <w:t>.</w:t>
      </w:r>
    </w:p>
    <w:p w14:paraId="21E15DE9" w14:textId="77777777" w:rsidR="00A67FC5" w:rsidRPr="00575698" w:rsidRDefault="00A67FC5" w:rsidP="00634ABE">
      <w:pPr>
        <w:pStyle w:val="4"/>
        <w:numPr>
          <w:ilvl w:val="2"/>
          <w:numId w:val="9"/>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DDC797A" w14:textId="2DB97F2B" w:rsidR="00F13331" w:rsidRPr="00575698" w:rsidRDefault="00DD76D6" w:rsidP="00634ABE">
      <w:pPr>
        <w:pStyle w:val="4"/>
        <w:numPr>
          <w:ilvl w:val="2"/>
          <w:numId w:val="9"/>
        </w:numPr>
      </w:pPr>
      <w:r w:rsidRPr="00575698">
        <w:t xml:space="preserve">Централизованные (консолидированные) закупки </w:t>
      </w:r>
      <w:r w:rsidR="00F13331" w:rsidRPr="00575698">
        <w:t xml:space="preserve">проводятся 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6E2D223F" w14:textId="77777777" w:rsidR="00446601" w:rsidRPr="00575698" w:rsidRDefault="00446601" w:rsidP="00634ABE">
      <w:pPr>
        <w:pStyle w:val="4"/>
        <w:numPr>
          <w:ilvl w:val="2"/>
          <w:numId w:val="9"/>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5487BE6D" w14:textId="77777777" w:rsidR="00F13331" w:rsidRPr="00575698" w:rsidRDefault="00F13331" w:rsidP="00634ABE">
      <w:pPr>
        <w:pStyle w:val="4"/>
        <w:numPr>
          <w:ilvl w:val="2"/>
          <w:numId w:val="9"/>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76A13908" w14:textId="77777777" w:rsidR="00CE68B7" w:rsidRDefault="00284EFA" w:rsidP="00634ABE">
      <w:pPr>
        <w:pStyle w:val="4"/>
        <w:numPr>
          <w:ilvl w:val="2"/>
          <w:numId w:val="9"/>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2215D527" w14:textId="77777777" w:rsidR="00253038" w:rsidRPr="00575698" w:rsidRDefault="00253038" w:rsidP="00634ABE">
      <w:pPr>
        <w:pStyle w:val="4"/>
        <w:numPr>
          <w:ilvl w:val="2"/>
          <w:numId w:val="9"/>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233FEB">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A9F0CB7" w14:textId="77777777" w:rsidR="000A35A4" w:rsidRPr="00575698" w:rsidRDefault="00827F6D" w:rsidP="00634ABE">
      <w:pPr>
        <w:pStyle w:val="3"/>
        <w:numPr>
          <w:ilvl w:val="1"/>
          <w:numId w:val="9"/>
        </w:numPr>
        <w:ind w:left="1134"/>
      </w:pPr>
      <w:bookmarkStart w:id="9537" w:name="_Toc5978471"/>
      <w:bookmarkStart w:id="9538" w:name="_Toc113011857"/>
      <w:r w:rsidRPr="00575698">
        <w:t>Закупки услуг лизинга</w:t>
      </w:r>
      <w:bookmarkEnd w:id="9537"/>
      <w:bookmarkEnd w:id="9538"/>
    </w:p>
    <w:p w14:paraId="02B79044" w14:textId="77777777" w:rsidR="00827F6D" w:rsidRPr="00575698" w:rsidRDefault="00827F6D" w:rsidP="00634ABE">
      <w:pPr>
        <w:pStyle w:val="4"/>
        <w:numPr>
          <w:ilvl w:val="2"/>
          <w:numId w:val="9"/>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572634A1" w14:textId="77777777" w:rsidR="00827F6D" w:rsidRPr="00575698" w:rsidRDefault="00A917C7" w:rsidP="00634ABE">
      <w:pPr>
        <w:pStyle w:val="4"/>
        <w:numPr>
          <w:ilvl w:val="2"/>
          <w:numId w:val="9"/>
        </w:numPr>
      </w:pPr>
      <w:r w:rsidRPr="00575698">
        <w:t>Вы</w:t>
      </w:r>
      <w:r w:rsidR="00827F6D" w:rsidRPr="00575698">
        <w:t>бор поставщика предмета лизинга может осуществляться лизингополучателем или лизингодателем.</w:t>
      </w:r>
    </w:p>
    <w:p w14:paraId="6FBDD99B" w14:textId="77777777" w:rsidR="00827F6D" w:rsidRPr="00575698" w:rsidRDefault="00827F6D" w:rsidP="00634ABE">
      <w:pPr>
        <w:pStyle w:val="4"/>
        <w:numPr>
          <w:ilvl w:val="2"/>
          <w:numId w:val="9"/>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61520D56" w14:textId="77777777" w:rsidR="00827F6D" w:rsidRPr="00575698" w:rsidRDefault="00827F6D" w:rsidP="00634ABE">
      <w:pPr>
        <w:pStyle w:val="4"/>
        <w:numPr>
          <w:ilvl w:val="2"/>
          <w:numId w:val="9"/>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3D68A2A" w14:textId="77777777" w:rsidR="00827F6D" w:rsidRPr="00575698" w:rsidRDefault="00827F6D" w:rsidP="00634ABE">
      <w:pPr>
        <w:pStyle w:val="4"/>
        <w:numPr>
          <w:ilvl w:val="2"/>
          <w:numId w:val="9"/>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787F32A3" w14:textId="77777777" w:rsidR="00827F6D" w:rsidRPr="00575698" w:rsidRDefault="00827F6D" w:rsidP="00634ABE">
      <w:pPr>
        <w:pStyle w:val="5"/>
        <w:numPr>
          <w:ilvl w:val="3"/>
          <w:numId w:val="9"/>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2C69F0F" w14:textId="77777777" w:rsidR="00827F6D" w:rsidRPr="00575698" w:rsidRDefault="00827F6D" w:rsidP="00634ABE">
      <w:pPr>
        <w:pStyle w:val="5"/>
        <w:numPr>
          <w:ilvl w:val="3"/>
          <w:numId w:val="9"/>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233FEB">
        <w:t>10.3</w:t>
      </w:r>
      <w:r w:rsidR="00006861" w:rsidRPr="0013308E">
        <w:fldChar w:fldCharType="end"/>
      </w:r>
      <w:r w:rsidRPr="00575698">
        <w:t xml:space="preserve"> Положения;</w:t>
      </w:r>
    </w:p>
    <w:p w14:paraId="58D0E86D" w14:textId="77777777" w:rsidR="00827F6D" w:rsidRPr="00575698" w:rsidRDefault="00827F6D" w:rsidP="00634ABE">
      <w:pPr>
        <w:pStyle w:val="5"/>
        <w:numPr>
          <w:ilvl w:val="3"/>
          <w:numId w:val="9"/>
        </w:numPr>
      </w:pPr>
      <w:r w:rsidRPr="00575698">
        <w:t>сроки и порядок оплаты предмета лизинга лизингодателем.</w:t>
      </w:r>
    </w:p>
    <w:p w14:paraId="61717F9A" w14:textId="77777777" w:rsidR="00827F6D" w:rsidRPr="00575698" w:rsidRDefault="000308A2" w:rsidP="00634ABE">
      <w:pPr>
        <w:pStyle w:val="4"/>
        <w:numPr>
          <w:ilvl w:val="2"/>
          <w:numId w:val="9"/>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5A392743" w14:textId="77777777" w:rsidR="00827F6D" w:rsidRPr="00575698" w:rsidRDefault="00776366" w:rsidP="00634ABE">
      <w:pPr>
        <w:pStyle w:val="5"/>
        <w:numPr>
          <w:ilvl w:val="3"/>
          <w:numId w:val="9"/>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5DA419E4" w14:textId="77777777" w:rsidR="00827F6D" w:rsidRPr="00575698" w:rsidRDefault="00827F6D" w:rsidP="00634ABE">
      <w:pPr>
        <w:pStyle w:val="5"/>
        <w:numPr>
          <w:ilvl w:val="3"/>
          <w:numId w:val="9"/>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7B8236E3"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233FEB">
        <w:t>12</w:t>
      </w:r>
      <w:r w:rsidR="00006861" w:rsidRPr="0013308E">
        <w:fldChar w:fldCharType="end"/>
      </w:r>
      <w:r w:rsidRPr="00575698">
        <w:t xml:space="preserve"> Положения, дополнительно указываются следующие сведения:</w:t>
      </w:r>
    </w:p>
    <w:p w14:paraId="4D80945B" w14:textId="77777777" w:rsidR="00827F6D" w:rsidRPr="00575698" w:rsidRDefault="00827F6D" w:rsidP="00634ABE">
      <w:pPr>
        <w:pStyle w:val="5"/>
        <w:numPr>
          <w:ilvl w:val="3"/>
          <w:numId w:val="9"/>
        </w:numPr>
      </w:pPr>
      <w:r w:rsidRPr="00575698">
        <w:t>указание на то, что предметом закупки является право заключения договора лизинга в отношении предмета лизинга;</w:t>
      </w:r>
    </w:p>
    <w:p w14:paraId="58C8447E" w14:textId="77777777" w:rsidR="00827F6D" w:rsidRPr="00575698" w:rsidRDefault="00827F6D" w:rsidP="00634ABE">
      <w:pPr>
        <w:pStyle w:val="5"/>
        <w:numPr>
          <w:ilvl w:val="3"/>
          <w:numId w:val="9"/>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15F88306" w14:textId="77777777" w:rsidR="00827F6D" w:rsidRPr="00575698" w:rsidRDefault="00827F6D" w:rsidP="00634ABE">
      <w:pPr>
        <w:pStyle w:val="5"/>
        <w:numPr>
          <w:ilvl w:val="3"/>
          <w:numId w:val="9"/>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233FEB">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9C72A35" w14:textId="77777777" w:rsidR="00827F6D" w:rsidRPr="00575698" w:rsidRDefault="00827F6D" w:rsidP="00634ABE">
      <w:pPr>
        <w:pStyle w:val="5"/>
        <w:numPr>
          <w:ilvl w:val="3"/>
          <w:numId w:val="9"/>
        </w:numPr>
      </w:pPr>
      <w:r w:rsidRPr="00575698">
        <w:t>срок договора лизинга;</w:t>
      </w:r>
    </w:p>
    <w:p w14:paraId="68AB39D3" w14:textId="77777777" w:rsidR="00827F6D" w:rsidRPr="00575698" w:rsidRDefault="00827F6D" w:rsidP="00634ABE">
      <w:pPr>
        <w:pStyle w:val="5"/>
        <w:numPr>
          <w:ilvl w:val="3"/>
          <w:numId w:val="9"/>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0BD63630" w14:textId="77777777" w:rsidR="00827F6D" w:rsidRPr="00575698" w:rsidRDefault="00827F6D" w:rsidP="00634ABE">
      <w:pPr>
        <w:pStyle w:val="5"/>
        <w:numPr>
          <w:ilvl w:val="3"/>
          <w:numId w:val="9"/>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33E97D72" w14:textId="77777777" w:rsidR="00827F6D" w:rsidRPr="00575698" w:rsidRDefault="00827F6D" w:rsidP="00634ABE">
      <w:pPr>
        <w:pStyle w:val="5"/>
        <w:numPr>
          <w:ilvl w:val="3"/>
          <w:numId w:val="9"/>
        </w:numPr>
      </w:pPr>
      <w:r w:rsidRPr="00575698">
        <w:t>сведения о необходимых дополнительных работах (услугах), подлежащих оказанию лизингодателем в рамках договора лизинга;</w:t>
      </w:r>
    </w:p>
    <w:p w14:paraId="1F7E461F" w14:textId="77777777" w:rsidR="00827F6D" w:rsidRPr="00575698" w:rsidRDefault="00827F6D" w:rsidP="00634ABE">
      <w:pPr>
        <w:pStyle w:val="5"/>
        <w:numPr>
          <w:ilvl w:val="3"/>
          <w:numId w:val="9"/>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4A54E695" w14:textId="77777777" w:rsidR="00827F6D" w:rsidRPr="00575698" w:rsidRDefault="00827F6D" w:rsidP="00634ABE">
      <w:pPr>
        <w:pStyle w:val="5"/>
        <w:numPr>
          <w:ilvl w:val="3"/>
          <w:numId w:val="9"/>
        </w:numPr>
      </w:pPr>
      <w:r w:rsidRPr="00575698">
        <w:t>прочие существенные условия договора лизинга.</w:t>
      </w:r>
    </w:p>
    <w:p w14:paraId="361EBB5F" w14:textId="77777777" w:rsidR="004D781E" w:rsidRPr="00575698" w:rsidRDefault="004D781E" w:rsidP="00634ABE">
      <w:pPr>
        <w:pStyle w:val="4"/>
        <w:numPr>
          <w:ilvl w:val="2"/>
          <w:numId w:val="9"/>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5406EBCD"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2890EB78" w14:textId="77777777" w:rsidR="00827F6D" w:rsidRPr="00575698" w:rsidRDefault="00827F6D" w:rsidP="00634ABE">
      <w:pPr>
        <w:pStyle w:val="4"/>
        <w:numPr>
          <w:ilvl w:val="2"/>
          <w:numId w:val="9"/>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5AA625D2" w14:textId="77777777" w:rsidR="00072B8E" w:rsidRPr="00575698" w:rsidRDefault="00072B8E" w:rsidP="00634ABE">
      <w:pPr>
        <w:pStyle w:val="3"/>
        <w:numPr>
          <w:ilvl w:val="1"/>
          <w:numId w:val="9"/>
        </w:numPr>
        <w:ind w:left="1134"/>
      </w:pPr>
      <w:bookmarkStart w:id="9539" w:name="_Toc5978472"/>
      <w:bookmarkStart w:id="9540" w:name="_Toc113011858"/>
      <w:r w:rsidRPr="00575698">
        <w:t xml:space="preserve">Закупки </w:t>
      </w:r>
      <w:r w:rsidR="001C6CB4" w:rsidRPr="00575698">
        <w:t>с предоставлением приоритета</w:t>
      </w:r>
      <w:bookmarkEnd w:id="9539"/>
      <w:bookmarkEnd w:id="9540"/>
    </w:p>
    <w:p w14:paraId="3305D137" w14:textId="77777777" w:rsidR="002253C0" w:rsidRPr="00575698" w:rsidRDefault="002253C0" w:rsidP="00634ABE">
      <w:pPr>
        <w:pStyle w:val="4"/>
        <w:numPr>
          <w:ilvl w:val="2"/>
          <w:numId w:val="9"/>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0138025A" w14:textId="77777777" w:rsidR="002253C0" w:rsidRPr="00575698" w:rsidRDefault="002253C0" w:rsidP="00634ABE">
      <w:pPr>
        <w:pStyle w:val="5"/>
        <w:numPr>
          <w:ilvl w:val="3"/>
          <w:numId w:val="9"/>
        </w:numPr>
      </w:pPr>
      <w:r w:rsidRPr="00575698">
        <w:t>конкурс;</w:t>
      </w:r>
    </w:p>
    <w:p w14:paraId="5CBEE23A" w14:textId="77777777" w:rsidR="002253C0" w:rsidRPr="00575698" w:rsidRDefault="002253C0" w:rsidP="00634ABE">
      <w:pPr>
        <w:pStyle w:val="5"/>
        <w:numPr>
          <w:ilvl w:val="3"/>
          <w:numId w:val="9"/>
        </w:numPr>
      </w:pPr>
      <w:r w:rsidRPr="00575698">
        <w:t>аукцион;</w:t>
      </w:r>
    </w:p>
    <w:p w14:paraId="21F9B95E" w14:textId="77777777" w:rsidR="002253C0" w:rsidRPr="00575698" w:rsidRDefault="002253C0" w:rsidP="00634ABE">
      <w:pPr>
        <w:pStyle w:val="5"/>
        <w:numPr>
          <w:ilvl w:val="3"/>
          <w:numId w:val="9"/>
        </w:numPr>
      </w:pPr>
      <w:r w:rsidRPr="00575698">
        <w:t>запрос предложений;</w:t>
      </w:r>
    </w:p>
    <w:p w14:paraId="28F71C98" w14:textId="77777777" w:rsidR="00AA52CA" w:rsidRDefault="002253C0" w:rsidP="00634ABE">
      <w:pPr>
        <w:pStyle w:val="5"/>
        <w:numPr>
          <w:ilvl w:val="3"/>
          <w:numId w:val="9"/>
        </w:numPr>
      </w:pPr>
      <w:r w:rsidRPr="00575698">
        <w:t>запрос котировок</w:t>
      </w:r>
      <w:r w:rsidR="00AA52CA">
        <w:t>;</w:t>
      </w:r>
    </w:p>
    <w:p w14:paraId="3E978A1F" w14:textId="77777777" w:rsidR="00AA52CA" w:rsidRDefault="00AA52CA" w:rsidP="00634ABE">
      <w:pPr>
        <w:pStyle w:val="5"/>
        <w:numPr>
          <w:ilvl w:val="3"/>
          <w:numId w:val="9"/>
        </w:numPr>
      </w:pPr>
      <w:r>
        <w:t>упрощенная закупка;</w:t>
      </w:r>
    </w:p>
    <w:p w14:paraId="0511F4E6" w14:textId="77777777" w:rsidR="00AA52CA" w:rsidRDefault="00AA52CA" w:rsidP="00634ABE">
      <w:pPr>
        <w:pStyle w:val="5"/>
        <w:numPr>
          <w:ilvl w:val="3"/>
          <w:numId w:val="9"/>
        </w:numPr>
      </w:pPr>
      <w:r>
        <w:t>состязательные переговоры;</w:t>
      </w:r>
    </w:p>
    <w:p w14:paraId="0449187A" w14:textId="41B2CFE4" w:rsidR="000A35A4" w:rsidRPr="00575698" w:rsidRDefault="00AA52CA" w:rsidP="00634ABE">
      <w:pPr>
        <w:pStyle w:val="5"/>
        <w:numPr>
          <w:ilvl w:val="3"/>
          <w:numId w:val="9"/>
        </w:numPr>
      </w:pPr>
      <w:r>
        <w:t>ценовой запрос на ЭТП</w:t>
      </w:r>
      <w:r w:rsidR="002253C0" w:rsidRPr="00575698">
        <w:t>.</w:t>
      </w:r>
    </w:p>
    <w:p w14:paraId="033CC52F" w14:textId="6906231E" w:rsidR="002253C0" w:rsidRPr="00575698" w:rsidRDefault="002253C0" w:rsidP="00634ABE">
      <w:pPr>
        <w:pStyle w:val="4"/>
        <w:numPr>
          <w:ilvl w:val="2"/>
          <w:numId w:val="9"/>
        </w:numPr>
      </w:pPr>
      <w:r w:rsidRPr="00575698">
        <w:t xml:space="preserve">Приоритет при проведении </w:t>
      </w:r>
      <w:r w:rsidR="00194FE7" w:rsidRPr="00575698">
        <w:t>неконкурентных</w:t>
      </w:r>
      <w:r w:rsidR="00F24764" w:rsidRPr="00575698">
        <w:t xml:space="preserve"> </w:t>
      </w:r>
      <w:r w:rsidRPr="00575698">
        <w:t>закупок</w:t>
      </w:r>
      <w:r w:rsidR="00710139">
        <w:t xml:space="preserve">, предусмотренных подп. </w:t>
      </w:r>
      <w:r w:rsidR="00710139">
        <w:fldChar w:fldCharType="begin"/>
      </w:r>
      <w:r w:rsidR="00710139">
        <w:instrText xml:space="preserve"> REF _Ref10467964 \r \h </w:instrText>
      </w:r>
      <w:r w:rsidR="00710139">
        <w:fldChar w:fldCharType="separate"/>
      </w:r>
      <w:r w:rsidR="00233FEB">
        <w:t>6.1.1(2)(а)</w:t>
      </w:r>
      <w:r w:rsidR="00710139">
        <w:fldChar w:fldCharType="end"/>
      </w:r>
      <w:r w:rsidR="00710139">
        <w:t xml:space="preserve"> –  </w:t>
      </w:r>
      <w:r w:rsidR="00710139">
        <w:fldChar w:fldCharType="begin"/>
      </w:r>
      <w:r w:rsidR="00710139">
        <w:instrText xml:space="preserve"> REF _Ref100065871 \r \h </w:instrText>
      </w:r>
      <w:r w:rsidR="00710139">
        <w:fldChar w:fldCharType="separate"/>
      </w:r>
      <w:r w:rsidR="00233FEB">
        <w:t>6.1.1(2)(е)</w:t>
      </w:r>
      <w:r w:rsidR="00710139">
        <w:fldChar w:fldCharType="end"/>
      </w:r>
      <w:r w:rsidR="004A7150">
        <w:t xml:space="preserve"> </w:t>
      </w:r>
      <w:r w:rsidR="00710139">
        <w:t>Положения,</w:t>
      </w:r>
      <w:r w:rsidRPr="00575698">
        <w:t xml:space="preserve"> не предоставляется.</w:t>
      </w:r>
    </w:p>
    <w:p w14:paraId="4D654CC7" w14:textId="1E537054" w:rsidR="002253C0" w:rsidRPr="00575698" w:rsidRDefault="002253C0" w:rsidP="00634ABE">
      <w:pPr>
        <w:pStyle w:val="4"/>
        <w:numPr>
          <w:ilvl w:val="2"/>
          <w:numId w:val="9"/>
        </w:numPr>
        <w:rPr>
          <w:b/>
        </w:rPr>
      </w:pPr>
      <w:r w:rsidRPr="00575698">
        <w:t>При проведении конкурса, запроса предложений</w:t>
      </w:r>
      <w:r w:rsidR="00456889">
        <w:t>, состязательных переговоров</w:t>
      </w:r>
      <w:r w:rsidRPr="00575698">
        <w:t xml:space="preserve">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423F4AAF" w14:textId="77777777" w:rsidR="002253C0" w:rsidRPr="00575698" w:rsidRDefault="002253C0" w:rsidP="00634ABE">
      <w:pPr>
        <w:pStyle w:val="5"/>
        <w:numPr>
          <w:ilvl w:val="3"/>
          <w:numId w:val="9"/>
        </w:numPr>
        <w:rPr>
          <w:b/>
        </w:rPr>
      </w:pPr>
      <w:bookmarkStart w:id="9541"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541"/>
    </w:p>
    <w:p w14:paraId="1120E4A2" w14:textId="77777777" w:rsidR="002253C0" w:rsidRPr="00575698" w:rsidRDefault="002253C0" w:rsidP="00634ABE">
      <w:pPr>
        <w:pStyle w:val="5"/>
        <w:numPr>
          <w:ilvl w:val="3"/>
          <w:numId w:val="9"/>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233FEB">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35EFD226" w14:textId="4A02A00F" w:rsidR="002253C0" w:rsidRPr="00575698" w:rsidRDefault="002253C0" w:rsidP="00634ABE">
      <w:pPr>
        <w:pStyle w:val="4"/>
        <w:numPr>
          <w:ilvl w:val="2"/>
          <w:numId w:val="9"/>
        </w:numPr>
      </w:pPr>
      <w:r w:rsidRPr="00575698">
        <w:t>При проведении запроса котировок</w:t>
      </w:r>
      <w:r w:rsidR="00456889">
        <w:t>, упрощенной закупки, ценового запроса на ЭТП</w:t>
      </w:r>
      <w:r w:rsidRPr="00575698">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4C5DD797" w14:textId="77777777" w:rsidR="002253C0" w:rsidRPr="00575698" w:rsidRDefault="002253C0" w:rsidP="00634ABE">
      <w:pPr>
        <w:pStyle w:val="4"/>
        <w:numPr>
          <w:ilvl w:val="2"/>
          <w:numId w:val="9"/>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4724A940" w14:textId="77777777" w:rsidR="001A282E" w:rsidRPr="00575698" w:rsidRDefault="001A282E" w:rsidP="00634ABE">
      <w:pPr>
        <w:pStyle w:val="4"/>
        <w:numPr>
          <w:ilvl w:val="2"/>
          <w:numId w:val="9"/>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647DDD94" w14:textId="77777777" w:rsidR="00EB585B" w:rsidRPr="00575698" w:rsidRDefault="001A282E" w:rsidP="00634ABE">
      <w:pPr>
        <w:pStyle w:val="4"/>
        <w:numPr>
          <w:ilvl w:val="2"/>
          <w:numId w:val="9"/>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4BAA7518" w14:textId="77777777" w:rsidR="001A282E" w:rsidRPr="00575698" w:rsidRDefault="001A282E" w:rsidP="00634ABE">
      <w:pPr>
        <w:pStyle w:val="4"/>
        <w:numPr>
          <w:ilvl w:val="2"/>
          <w:numId w:val="9"/>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233FEB">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655AFCFF" w14:textId="4DF507B4" w:rsidR="001A282E" w:rsidRPr="00575698" w:rsidRDefault="001A282E" w:rsidP="00634ABE">
      <w:pPr>
        <w:pStyle w:val="5"/>
        <w:numPr>
          <w:ilvl w:val="3"/>
          <w:numId w:val="9"/>
        </w:numPr>
      </w:pPr>
      <w:r w:rsidRPr="00575698">
        <w:t xml:space="preserve">требование об указании (декларировании) участником закупки в заявке на участие в конкурсе, запросе предложений, запросе котировок, </w:t>
      </w:r>
      <w:r w:rsidR="005B767D">
        <w:t>ценовом запросе на ЭТП, в предложении от поставщика</w:t>
      </w:r>
      <w:r w:rsidR="00A43D9A">
        <w:t xml:space="preserve"> (при проведении состязательных переговоров),</w:t>
      </w:r>
      <w:r w:rsidR="00265B73">
        <w:t xml:space="preserve"> в</w:t>
      </w:r>
      <w:r w:rsidR="00A43D9A">
        <w:t xml:space="preserve"> </w:t>
      </w:r>
      <w:r w:rsidR="00265B73">
        <w:t>специальных электронных</w:t>
      </w:r>
      <w:r w:rsidR="005B767D">
        <w:t xml:space="preserve"> формах функционала ЕАТ (при проведении упрощенной закупки), </w:t>
      </w:r>
      <w:r w:rsidRPr="00575698">
        <w:t>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w:t>
      </w:r>
      <w:r w:rsidR="007E239F">
        <w:t xml:space="preserve"> (</w:t>
      </w:r>
      <w:r w:rsidR="00EA70F2">
        <w:t>по тексту</w:t>
      </w:r>
      <w:r w:rsidR="007E239F">
        <w:t xml:space="preserve"> настоящего подраздела – заявка</w:t>
      </w:r>
      <w:r w:rsidR="007E239F" w:rsidRPr="00575698">
        <w:t xml:space="preserve"> на участие в закупке</w:t>
      </w:r>
      <w:r w:rsidR="007E239F">
        <w:t>)</w:t>
      </w:r>
      <w:r w:rsidR="00C8783B" w:rsidRPr="00575698">
        <w:t xml:space="preserve"> </w:t>
      </w:r>
      <w:r w:rsidRPr="00575698">
        <w:t>наименования страны происхождения поставляемых товаров;</w:t>
      </w:r>
    </w:p>
    <w:p w14:paraId="6EA8B653" w14:textId="77777777" w:rsidR="001A282E" w:rsidRPr="00575698" w:rsidRDefault="001A282E" w:rsidP="00634ABE">
      <w:pPr>
        <w:pStyle w:val="5"/>
        <w:numPr>
          <w:ilvl w:val="3"/>
          <w:numId w:val="9"/>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59677960" w14:textId="77777777" w:rsidR="001A282E" w:rsidRPr="00575698" w:rsidRDefault="001A282E" w:rsidP="00634ABE">
      <w:pPr>
        <w:pStyle w:val="5"/>
        <w:numPr>
          <w:ilvl w:val="3"/>
          <w:numId w:val="9"/>
        </w:numPr>
      </w:pPr>
      <w:bookmarkStart w:id="9542" w:name="_Ref468133861"/>
      <w:r w:rsidRPr="00575698">
        <w:t>сведения о начальной (максимальной) цене единицы каждого товара, работы, услуги, являющихся предметом закупки;</w:t>
      </w:r>
      <w:bookmarkEnd w:id="9542"/>
    </w:p>
    <w:p w14:paraId="71A82F04" w14:textId="77777777" w:rsidR="001A282E" w:rsidRPr="00575698" w:rsidRDefault="001A282E" w:rsidP="00634ABE">
      <w:pPr>
        <w:pStyle w:val="5"/>
        <w:numPr>
          <w:ilvl w:val="3"/>
          <w:numId w:val="9"/>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C208FCF" w14:textId="77777777" w:rsidR="001A282E" w:rsidRPr="00575698" w:rsidRDefault="001A282E" w:rsidP="00634ABE">
      <w:pPr>
        <w:pStyle w:val="5"/>
        <w:numPr>
          <w:ilvl w:val="3"/>
          <w:numId w:val="9"/>
        </w:numPr>
      </w:pPr>
      <w:r w:rsidRPr="00575698">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233FEB">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233FEB">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233FEB">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6839CCA4" w14:textId="77777777" w:rsidR="001A282E" w:rsidRPr="00575698" w:rsidRDefault="001A282E" w:rsidP="00634ABE">
      <w:pPr>
        <w:pStyle w:val="5"/>
        <w:numPr>
          <w:ilvl w:val="3"/>
          <w:numId w:val="9"/>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0C6CA49F" w14:textId="77777777" w:rsidR="001A282E" w:rsidRPr="00575698" w:rsidRDefault="001A282E" w:rsidP="00634ABE">
      <w:pPr>
        <w:pStyle w:val="5"/>
        <w:numPr>
          <w:ilvl w:val="3"/>
          <w:numId w:val="9"/>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F41099" w14:textId="77777777" w:rsidR="001A282E" w:rsidRPr="00575698" w:rsidRDefault="001A282E" w:rsidP="00634ABE">
      <w:pPr>
        <w:pStyle w:val="5"/>
        <w:numPr>
          <w:ilvl w:val="3"/>
          <w:numId w:val="9"/>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42D9733" w14:textId="77777777" w:rsidR="001A282E" w:rsidRPr="00575698" w:rsidRDefault="001A282E" w:rsidP="00634ABE">
      <w:pPr>
        <w:pStyle w:val="5"/>
        <w:numPr>
          <w:ilvl w:val="3"/>
          <w:numId w:val="9"/>
        </w:numPr>
      </w:pPr>
      <w:r w:rsidRPr="00575698">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0E3C4B" w14:textId="77777777" w:rsidR="001A282E" w:rsidRPr="00575698" w:rsidRDefault="001A282E" w:rsidP="00634ABE">
      <w:pPr>
        <w:pStyle w:val="4"/>
        <w:numPr>
          <w:ilvl w:val="2"/>
          <w:numId w:val="9"/>
        </w:numPr>
      </w:pPr>
      <w:r w:rsidRPr="00575698">
        <w:t>Приоритет не предоставляется в случаях, если:</w:t>
      </w:r>
    </w:p>
    <w:p w14:paraId="412BEF00" w14:textId="77777777" w:rsidR="001A282E" w:rsidRPr="00575698" w:rsidRDefault="001A282E" w:rsidP="00634ABE">
      <w:pPr>
        <w:pStyle w:val="5"/>
        <w:numPr>
          <w:ilvl w:val="3"/>
          <w:numId w:val="9"/>
        </w:numPr>
      </w:pPr>
      <w:r w:rsidRPr="00575698">
        <w:t>закупка признана несостоявшейся и договор заключается с единственным участником закупки;</w:t>
      </w:r>
    </w:p>
    <w:p w14:paraId="4D7CA01A"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116DBC3"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F9AB46" w14:textId="56D74391" w:rsidR="001A282E" w:rsidRPr="00575698" w:rsidRDefault="001A282E" w:rsidP="00634ABE">
      <w:pPr>
        <w:pStyle w:val="5"/>
        <w:numPr>
          <w:ilvl w:val="3"/>
          <w:numId w:val="9"/>
        </w:numPr>
      </w:pPr>
      <w:bookmarkStart w:id="9543" w:name="_Ref468133776"/>
      <w:r w:rsidRPr="00575698">
        <w:t xml:space="preserve">в заявке на участие в закупке, представленной участником конкурса, запроса предложений, запроса котировок, </w:t>
      </w:r>
      <w:r w:rsidR="00A128B3" w:rsidRPr="00523BDC">
        <w:t xml:space="preserve">ценового запроса на ЭТП, состязательных переговоров, упрощенной </w:t>
      </w:r>
      <w:r w:rsidR="00A128B3">
        <w:t>з</w:t>
      </w:r>
      <w:r w:rsidR="00A128B3" w:rsidRPr="00523BDC">
        <w:t xml:space="preserve">акупки </w:t>
      </w:r>
      <w:r w:rsidRPr="00575698">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43"/>
    </w:p>
    <w:p w14:paraId="192C5155" w14:textId="77777777" w:rsidR="001A282E" w:rsidRPr="00575698" w:rsidRDefault="001A282E" w:rsidP="00634ABE">
      <w:pPr>
        <w:pStyle w:val="5"/>
        <w:numPr>
          <w:ilvl w:val="3"/>
          <w:numId w:val="9"/>
        </w:numPr>
      </w:pPr>
      <w:bookmarkStart w:id="9544"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44"/>
    </w:p>
    <w:p w14:paraId="7D7FDEC8" w14:textId="77777777" w:rsidR="00842E7E" w:rsidRDefault="006B5F61" w:rsidP="00842E7E">
      <w:pPr>
        <w:pStyle w:val="4"/>
        <w:numPr>
          <w:ilvl w:val="2"/>
          <w:numId w:val="9"/>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25EF6DF4" w14:textId="123A9BB5" w:rsidR="006B5F61" w:rsidRPr="00575698" w:rsidRDefault="00842E7E" w:rsidP="00842E7E">
      <w:pPr>
        <w:pStyle w:val="4"/>
        <w:numPr>
          <w:ilvl w:val="2"/>
          <w:numId w:val="9"/>
        </w:numPr>
      </w:pPr>
      <w:r>
        <w:t>П</w:t>
      </w:r>
      <w:r w:rsidRPr="00842E7E">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t xml:space="preserve">. </w:t>
      </w:r>
      <w:r w:rsidRPr="00842E7E">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r>
        <w:t>.</w:t>
      </w:r>
    </w:p>
    <w:p w14:paraId="6D59FEFB" w14:textId="18607249" w:rsidR="008406C3" w:rsidRPr="00575698" w:rsidRDefault="008406C3" w:rsidP="00C1525E">
      <w:pPr>
        <w:pStyle w:val="4"/>
        <w:numPr>
          <w:ilvl w:val="2"/>
          <w:numId w:val="9"/>
        </w:numPr>
        <w:rPr>
          <w:b/>
        </w:rPr>
      </w:pPr>
      <w:bookmarkStart w:id="9545" w:name="_Ref22913766"/>
      <w:r w:rsidRPr="00575698">
        <w:t>При осуществлении закупок радиоэлектронной продукции</w:t>
      </w:r>
      <w:r w:rsidR="00C1525E">
        <w:t xml:space="preserve">, </w:t>
      </w:r>
      <w:r w:rsidR="00C1525E" w:rsidRPr="00C1525E">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454B22">
        <w:t>,</w:t>
      </w:r>
      <w:r w:rsidRPr="00575698">
        <w:t xml:space="preserve"> путем проведения конкурса, запроса предложений</w:t>
      </w:r>
      <w:r w:rsidR="00833CB4">
        <w:t>, состязательных переговоров</w:t>
      </w:r>
      <w:r w:rsidRPr="00575698">
        <w:t xml:space="preserve">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545"/>
    </w:p>
    <w:p w14:paraId="3097DF1E" w14:textId="1F6B1BE3" w:rsidR="008406C3" w:rsidRPr="0085767B" w:rsidRDefault="008406C3">
      <w:pPr>
        <w:pStyle w:val="5"/>
        <w:numPr>
          <w:ilvl w:val="3"/>
          <w:numId w:val="9"/>
        </w:numPr>
        <w:rPr>
          <w:b/>
        </w:rPr>
      </w:pPr>
      <w:bookmarkStart w:id="9546"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w:t>
      </w:r>
      <w:r w:rsidR="00454B22">
        <w:t>и (или) программного обеспечения, включенного в единый реестр российских программ для электронных вычислительных машин и баз данных</w:t>
      </w:r>
      <w:r w:rsidR="00BC7AD4">
        <w:t>,</w:t>
      </w:r>
      <w:r w:rsidR="0085767B">
        <w:t xml:space="preserve"> </w:t>
      </w:r>
      <w:r w:rsidRPr="00575698">
        <w:t xml:space="preserve">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546"/>
    </w:p>
    <w:p w14:paraId="4D574628" w14:textId="77777777" w:rsidR="008C6321" w:rsidRPr="00575698" w:rsidRDefault="008406C3" w:rsidP="00634ABE">
      <w:pPr>
        <w:pStyle w:val="5"/>
        <w:numPr>
          <w:ilvl w:val="3"/>
          <w:numId w:val="9"/>
        </w:numPr>
      </w:pPr>
      <w:bookmarkStart w:id="9547" w:name="_Ref22913467"/>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233FEB">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547"/>
    </w:p>
    <w:p w14:paraId="282B5894" w14:textId="6F596538" w:rsidR="00BA3FD5" w:rsidRPr="00575698" w:rsidRDefault="00EE3581" w:rsidP="00833CB4">
      <w:pPr>
        <w:pStyle w:val="4"/>
        <w:numPr>
          <w:ilvl w:val="2"/>
          <w:numId w:val="9"/>
        </w:numPr>
      </w:pPr>
      <w:bookmarkStart w:id="9548" w:name="_Ref22913769"/>
      <w:r w:rsidRPr="00575698">
        <w:t>При осуществлении закупок радиоэлектронной продукции</w:t>
      </w:r>
      <w:r>
        <w:t xml:space="preserve">, </w:t>
      </w:r>
      <w:r w:rsidRPr="00C1525E">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t xml:space="preserve">, путем </w:t>
      </w:r>
      <w:r w:rsidR="00BA3FD5" w:rsidRPr="00575698">
        <w:t>проведени</w:t>
      </w:r>
      <w:r w:rsidR="00B15D12">
        <w:t>я</w:t>
      </w:r>
      <w:r w:rsidR="00BA3FD5" w:rsidRPr="00575698">
        <w:t xml:space="preserve"> запроса котировок</w:t>
      </w:r>
      <w:r w:rsidR="00833CB4">
        <w:t>,</w:t>
      </w:r>
      <w:r w:rsidR="00833CB4" w:rsidRPr="00833CB4">
        <w:t xml:space="preserve"> </w:t>
      </w:r>
      <w:r w:rsidR="00833CB4">
        <w:t>упрощенной закупки, ценового запроса на ЭТП</w:t>
      </w:r>
      <w:r w:rsidR="00BA3FD5" w:rsidRPr="00575698">
        <w:t xml:space="preserve"> 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4F38F2">
        <w:t>,</w:t>
      </w:r>
      <w:r>
        <w:t xml:space="preserve"> и (или) программного обеспечения, включенного в единый реестр российских программ для электронных вычислительных машин и баз данных,</w:t>
      </w:r>
      <w:r w:rsidR="00BA3FD5" w:rsidRPr="00575698">
        <w:t xml:space="preserve">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548"/>
    </w:p>
    <w:p w14:paraId="21F1FCC2" w14:textId="2441AD76" w:rsidR="00BA3FD5" w:rsidRPr="00575698" w:rsidRDefault="00BA3FD5" w:rsidP="00634ABE">
      <w:pPr>
        <w:pStyle w:val="4"/>
        <w:numPr>
          <w:ilvl w:val="2"/>
          <w:numId w:val="9"/>
        </w:numPr>
      </w:pPr>
      <w:r w:rsidRPr="00575698">
        <w:t>В случае проведения переторжки осуществление оценки и сопоставления заяво</w:t>
      </w:r>
      <w:r w:rsidR="00152395">
        <w:t>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233FEB">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233FEB">
        <w:t>19.19.13</w:t>
      </w:r>
      <w:r w:rsidRPr="0013308E">
        <w:fldChar w:fldCharType="end"/>
      </w:r>
      <w:r w:rsidRPr="00575698">
        <w:t xml:space="preserve"> Положения, осуществляется в отношении окончательных предложений участников закупки.</w:t>
      </w:r>
    </w:p>
    <w:p w14:paraId="5B7A73E5" w14:textId="61AF4529" w:rsidR="00092FFE" w:rsidRPr="00575698" w:rsidRDefault="00092FFE" w:rsidP="004F38F2">
      <w:pPr>
        <w:pStyle w:val="4"/>
        <w:numPr>
          <w:ilvl w:val="2"/>
          <w:numId w:val="9"/>
        </w:numPr>
      </w:pPr>
      <w:r w:rsidRPr="00575698">
        <w:t>При осуществлении закупок радиоэлектронной продукции</w:t>
      </w:r>
      <w:r w:rsidR="00CD2174">
        <w:t>,</w:t>
      </w:r>
      <w:r w:rsidR="00CD2174" w:rsidRPr="00CD2174">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B15D12">
        <w:t>,</w:t>
      </w:r>
      <w:r w:rsidRPr="00575698">
        <w:t xml:space="preserve">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w:t>
      </w:r>
      <w:r w:rsidR="00B15D12">
        <w:t xml:space="preserve">, </w:t>
      </w:r>
      <w:r w:rsidRPr="00575698">
        <w:t>не включенной в единый реестр российской радиоэлектронной продукции</w:t>
      </w:r>
      <w:r w:rsidR="004F38F2">
        <w:t>,</w:t>
      </w:r>
      <w:r w:rsidR="00B15D12">
        <w:t xml:space="preserve"> и (или) программного обеспечения, не включенного в единый реестр российских программ для электронных вычислительных машин и баз данных</w:t>
      </w:r>
      <w:r w:rsidRPr="00575698">
        <w:t>, договор с таким победителем заключается по цене, сниженной на 30% (тридцать процентов) от предложенной им цены договора.</w:t>
      </w:r>
    </w:p>
    <w:p w14:paraId="03BCF4BB" w14:textId="1BFD2072" w:rsidR="00092FFE" w:rsidRPr="00575698" w:rsidRDefault="00092FFE">
      <w:pPr>
        <w:pStyle w:val="4"/>
        <w:numPr>
          <w:ilvl w:val="2"/>
          <w:numId w:val="9"/>
        </w:numPr>
      </w:pPr>
      <w:r w:rsidRPr="00575698">
        <w:t>При осуществлении закупок радиоэлектронной продукции</w:t>
      </w:r>
      <w:r w:rsidR="00803B91">
        <w:t>,</w:t>
      </w:r>
      <w:r w:rsidR="00CD2174" w:rsidRPr="00CD2174">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B15D12">
        <w:t>,</w:t>
      </w:r>
      <w:r w:rsidRPr="00575698">
        <w:t xml:space="preserve">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w:t>
      </w:r>
      <w:r w:rsidR="00CD2174">
        <w:t>,</w:t>
      </w:r>
      <w:r w:rsidRPr="00575698">
        <w:t xml:space="preserve"> не включенной в единый реестр российской радиоэлектронной продукции, </w:t>
      </w:r>
      <w:r w:rsidR="00B15D12">
        <w:t xml:space="preserve">и (или) программного обеспечения, не включенного в единый реестр российских программ для электронных вычислительных машин и баз данных, </w:t>
      </w:r>
      <w:r w:rsidRPr="00575698">
        <w:t>договор с таким победителем заключается по цене, увеличенной на 30% (тридцать процентов) от предложенной им цены договора.</w:t>
      </w:r>
    </w:p>
    <w:p w14:paraId="030569ED" w14:textId="77777777" w:rsidR="00284819" w:rsidRPr="00575698" w:rsidRDefault="00284819" w:rsidP="00634ABE">
      <w:pPr>
        <w:pStyle w:val="3"/>
        <w:numPr>
          <w:ilvl w:val="1"/>
          <w:numId w:val="9"/>
        </w:numPr>
        <w:ind w:left="1134"/>
      </w:pPr>
      <w:bookmarkStart w:id="9549" w:name="_Toc23696096"/>
      <w:bookmarkStart w:id="9550" w:name="_Toc25341956"/>
      <w:bookmarkStart w:id="9551" w:name="_Toc25343717"/>
      <w:bookmarkStart w:id="9552" w:name="_Toc23696098"/>
      <w:bookmarkStart w:id="9553" w:name="_Toc25341958"/>
      <w:bookmarkStart w:id="9554" w:name="_Toc25343719"/>
      <w:bookmarkStart w:id="9555" w:name="_Toc23696100"/>
      <w:bookmarkStart w:id="9556" w:name="_Toc25341960"/>
      <w:bookmarkStart w:id="9557" w:name="_Toc25343721"/>
      <w:bookmarkStart w:id="9558" w:name="_Toc23696102"/>
      <w:bookmarkStart w:id="9559" w:name="_Toc25341962"/>
      <w:bookmarkStart w:id="9560" w:name="_Toc25343723"/>
      <w:bookmarkStart w:id="9561" w:name="_Toc23696109"/>
      <w:bookmarkStart w:id="9562" w:name="_Toc25341969"/>
      <w:bookmarkStart w:id="9563" w:name="_Toc25343730"/>
      <w:bookmarkStart w:id="9564" w:name="_Toc5978473"/>
      <w:bookmarkStart w:id="9565" w:name="_Toc113011859"/>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r w:rsidRPr="00575698">
        <w:t>Закупки опытно-конструкторских работ</w:t>
      </w:r>
      <w:bookmarkEnd w:id="9564"/>
      <w:bookmarkEnd w:id="9565"/>
    </w:p>
    <w:p w14:paraId="01BD6139" w14:textId="77777777" w:rsidR="00284819" w:rsidRPr="00575698" w:rsidRDefault="00284819" w:rsidP="00634ABE">
      <w:pPr>
        <w:pStyle w:val="4"/>
        <w:numPr>
          <w:ilvl w:val="2"/>
          <w:numId w:val="9"/>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233FEB">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233FEB">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59477D0F" w14:textId="77777777" w:rsidR="00284819" w:rsidRPr="00575698" w:rsidRDefault="00284819" w:rsidP="00634ABE">
      <w:pPr>
        <w:pStyle w:val="4"/>
        <w:numPr>
          <w:ilvl w:val="2"/>
          <w:numId w:val="9"/>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26957F83" w14:textId="77777777" w:rsidR="00284819" w:rsidRPr="00575698" w:rsidRDefault="00284819" w:rsidP="00634ABE">
      <w:pPr>
        <w:pStyle w:val="5"/>
        <w:numPr>
          <w:ilvl w:val="3"/>
          <w:numId w:val="9"/>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50499955" w14:textId="77777777" w:rsidR="00284819" w:rsidRPr="00575698" w:rsidRDefault="00284819" w:rsidP="00634ABE">
      <w:pPr>
        <w:pStyle w:val="5"/>
        <w:numPr>
          <w:ilvl w:val="3"/>
          <w:numId w:val="9"/>
        </w:numPr>
      </w:pPr>
      <w:bookmarkStart w:id="9566"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566"/>
    </w:p>
    <w:p w14:paraId="328C3C6E" w14:textId="575D8CBA" w:rsidR="00284819" w:rsidRPr="00575698" w:rsidRDefault="00284819" w:rsidP="00634ABE">
      <w:pPr>
        <w:pStyle w:val="5"/>
        <w:numPr>
          <w:ilvl w:val="3"/>
          <w:numId w:val="9"/>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233FEB" w:rsidRPr="00F20FD0">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233FEB">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233FEB">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233FEB">
        <w:t>10.3.8</w:t>
      </w:r>
      <w:r w:rsidR="00CD0E42" w:rsidRPr="0013308E">
        <w:fldChar w:fldCharType="end"/>
      </w:r>
      <w:r w:rsidR="00407B61" w:rsidRPr="00575698">
        <w:t xml:space="preserve"> </w:t>
      </w:r>
      <w:r w:rsidRPr="00575698">
        <w:t>Положения;</w:t>
      </w:r>
    </w:p>
    <w:p w14:paraId="48F706AD" w14:textId="77777777" w:rsidR="00284819" w:rsidRPr="00575698" w:rsidRDefault="00284819" w:rsidP="00634ABE">
      <w:pPr>
        <w:pStyle w:val="5"/>
        <w:numPr>
          <w:ilvl w:val="3"/>
          <w:numId w:val="9"/>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47C7F5F6" w14:textId="77777777" w:rsidR="00284819" w:rsidRPr="00575698" w:rsidRDefault="00341592" w:rsidP="00634ABE">
      <w:pPr>
        <w:pStyle w:val="5"/>
        <w:numPr>
          <w:ilvl w:val="3"/>
          <w:numId w:val="9"/>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5D33B369" w14:textId="58D27421" w:rsidR="00284819" w:rsidRPr="00575698" w:rsidRDefault="00284819" w:rsidP="00634ABE">
      <w:pPr>
        <w:pStyle w:val="5"/>
        <w:numPr>
          <w:ilvl w:val="3"/>
          <w:numId w:val="9"/>
        </w:numPr>
      </w:pPr>
      <w:bookmarkStart w:id="9567"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233FEB">
        <w:t>10.3.4</w:t>
      </w:r>
      <w:r w:rsidR="00CD0E42" w:rsidRPr="0013308E">
        <w:fldChar w:fldCharType="end"/>
      </w:r>
      <w:r w:rsidRPr="00575698">
        <w:t xml:space="preserve"> Положения.</w:t>
      </w:r>
      <w:bookmarkEnd w:id="9567"/>
    </w:p>
    <w:p w14:paraId="2376A334" w14:textId="77777777" w:rsidR="00182E86" w:rsidRPr="00575698" w:rsidRDefault="00182E86" w:rsidP="00634ABE">
      <w:pPr>
        <w:pStyle w:val="3"/>
        <w:numPr>
          <w:ilvl w:val="1"/>
          <w:numId w:val="9"/>
        </w:numPr>
        <w:ind w:left="1134"/>
      </w:pPr>
      <w:bookmarkStart w:id="9568" w:name="_Toc113011860"/>
      <w:r w:rsidRPr="00575698">
        <w:t xml:space="preserve">Закупки для производства </w:t>
      </w:r>
      <w:r w:rsidR="00646421" w:rsidRPr="00575698">
        <w:t>ПГН</w:t>
      </w:r>
      <w:bookmarkEnd w:id="9568"/>
    </w:p>
    <w:p w14:paraId="195FD67D" w14:textId="77777777" w:rsidR="008100C7" w:rsidRPr="00575698" w:rsidRDefault="008100C7" w:rsidP="00634ABE">
      <w:pPr>
        <w:pStyle w:val="4"/>
        <w:numPr>
          <w:ilvl w:val="2"/>
          <w:numId w:val="9"/>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0CB42FA9" w14:textId="77777777" w:rsidR="008100C7" w:rsidRPr="00575698" w:rsidRDefault="008100C7" w:rsidP="00634ABE">
      <w:pPr>
        <w:pStyle w:val="4"/>
        <w:numPr>
          <w:ilvl w:val="2"/>
          <w:numId w:val="9"/>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7952D59" w14:textId="77777777" w:rsidR="008100C7" w:rsidRPr="00575698" w:rsidRDefault="008100C7" w:rsidP="00634ABE">
      <w:pPr>
        <w:pStyle w:val="4"/>
        <w:numPr>
          <w:ilvl w:val="2"/>
          <w:numId w:val="9"/>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30F9B00F" w14:textId="77777777" w:rsidR="008100C7" w:rsidRPr="00575698" w:rsidRDefault="008100C7" w:rsidP="00634ABE">
      <w:pPr>
        <w:pStyle w:val="4"/>
        <w:numPr>
          <w:ilvl w:val="2"/>
          <w:numId w:val="9"/>
        </w:numPr>
      </w:pPr>
      <w:r w:rsidRPr="00575698">
        <w:t>Заключение договора на поставку продукции, используемой при производстве ПГН, может осуществляться:</w:t>
      </w:r>
    </w:p>
    <w:p w14:paraId="75E40BAF" w14:textId="77777777" w:rsidR="008100C7" w:rsidRPr="00575698" w:rsidRDefault="008100C7" w:rsidP="00634ABE">
      <w:pPr>
        <w:pStyle w:val="5"/>
        <w:numPr>
          <w:ilvl w:val="3"/>
          <w:numId w:val="9"/>
        </w:numPr>
      </w:pPr>
      <w:r w:rsidRPr="00575698">
        <w:t xml:space="preserve">путём проведения любого конкурентного способа </w:t>
      </w:r>
      <w:r w:rsidR="00476E11">
        <w:t>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233FEB">
        <w:t>6.1.1(1)</w:t>
      </w:r>
      <w:r w:rsidRPr="0013308E">
        <w:fldChar w:fldCharType="end"/>
      </w:r>
      <w:r w:rsidRPr="00575698">
        <w:t xml:space="preserve"> Положения;</w:t>
      </w:r>
    </w:p>
    <w:p w14:paraId="48A1296B" w14:textId="77777777" w:rsidR="008100C7" w:rsidRPr="00575698" w:rsidRDefault="008100C7" w:rsidP="00634ABE">
      <w:pPr>
        <w:pStyle w:val="5"/>
        <w:numPr>
          <w:ilvl w:val="3"/>
          <w:numId w:val="9"/>
        </w:numPr>
      </w:pPr>
      <w:r w:rsidRPr="00575698">
        <w:t xml:space="preserve">путём проведения </w:t>
      </w:r>
      <w:r w:rsidR="00907831" w:rsidRPr="00575698">
        <w:t>состязательных</w:t>
      </w:r>
      <w:r w:rsidR="00476E11">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233FEB">
        <w:t>16.3</w:t>
      </w:r>
      <w:r w:rsidR="00B90C84" w:rsidRPr="0013308E">
        <w:fldChar w:fldCharType="end"/>
      </w:r>
      <w:r w:rsidRPr="00575698">
        <w:t xml:space="preserve"> Положения;</w:t>
      </w:r>
    </w:p>
    <w:p w14:paraId="69BEB6A0" w14:textId="77777777" w:rsidR="008100C7" w:rsidRPr="00575698" w:rsidRDefault="008100C7" w:rsidP="00634ABE">
      <w:pPr>
        <w:pStyle w:val="5"/>
        <w:numPr>
          <w:ilvl w:val="3"/>
          <w:numId w:val="9"/>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w:t>
      </w:r>
      <w:r w:rsidR="00476E11">
        <w:t>ых подразделом </w:t>
      </w:r>
      <w:r w:rsidR="0075255C" w:rsidRPr="00D7323E">
        <w:t>19.23 Положения</w:t>
      </w:r>
      <w:r w:rsidRPr="00575698">
        <w:t>.</w:t>
      </w:r>
    </w:p>
    <w:p w14:paraId="54710046" w14:textId="23BA2E58" w:rsidR="008100C7" w:rsidRPr="00575698" w:rsidRDefault="008100C7" w:rsidP="00634ABE">
      <w:pPr>
        <w:pStyle w:val="4"/>
        <w:numPr>
          <w:ilvl w:val="2"/>
          <w:numId w:val="9"/>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00476E11">
        <w:t>в соответствии с подп. </w:t>
      </w:r>
      <w:r w:rsidR="00624E7D">
        <w:fldChar w:fldCharType="begin"/>
      </w:r>
      <w:r w:rsidR="00624E7D">
        <w:instrText xml:space="preserve"> REF _Ref23440860 \r \h </w:instrText>
      </w:r>
      <w:r w:rsidR="00624E7D">
        <w:fldChar w:fldCharType="separate"/>
      </w:r>
      <w:r w:rsidR="00233FEB">
        <w:t>6.6.2(54)</w:t>
      </w:r>
      <w:r w:rsidR="00624E7D">
        <w:fldChar w:fldCharType="end"/>
      </w:r>
      <w:r w:rsidRPr="00575698">
        <w:t xml:space="preserve"> Положения.</w:t>
      </w:r>
    </w:p>
    <w:p w14:paraId="0E2469B4" w14:textId="4E63D79B" w:rsidR="008100C7" w:rsidRPr="00575698" w:rsidRDefault="008100C7" w:rsidP="00634ABE">
      <w:pPr>
        <w:pStyle w:val="4"/>
        <w:numPr>
          <w:ilvl w:val="2"/>
          <w:numId w:val="9"/>
        </w:numPr>
      </w:pPr>
      <w:r w:rsidRPr="00575698">
        <w:t>Заключение договора на поставку ПГН осуществляется:</w:t>
      </w:r>
    </w:p>
    <w:p w14:paraId="25F7E3ED" w14:textId="3AECAD3D" w:rsidR="008100C7" w:rsidRPr="00575698" w:rsidRDefault="008100C7" w:rsidP="00634ABE">
      <w:pPr>
        <w:pStyle w:val="5"/>
        <w:numPr>
          <w:ilvl w:val="3"/>
          <w:numId w:val="9"/>
        </w:numPr>
      </w:pPr>
      <w:bookmarkStart w:id="9569"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00476E11">
        <w:t>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233FEB">
        <w:t>6.6.2(51)</w:t>
      </w:r>
      <w:r w:rsidR="00B90C84" w:rsidRPr="0013308E">
        <w:fldChar w:fldCharType="end"/>
      </w:r>
      <w:r w:rsidRPr="00575698">
        <w:t xml:space="preserve"> Положения с учетом особенностей, предусмотренных </w:t>
      </w:r>
      <w:r w:rsidR="00476E11">
        <w:t>подп. </w:t>
      </w:r>
      <w:r w:rsidR="0075255C">
        <w:fldChar w:fldCharType="begin"/>
      </w:r>
      <w:r w:rsidR="0075255C">
        <w:instrText xml:space="preserve"> REF _Ref56620002 \w \h </w:instrText>
      </w:r>
      <w:r w:rsidR="0075255C">
        <w:fldChar w:fldCharType="separate"/>
      </w:r>
      <w:r w:rsidR="00233FEB">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233FEB" w:rsidRPr="005C4C07">
        <w:rPr>
          <w:rFonts w:cs="Calibri"/>
        </w:rPr>
        <w:t>Приложение </w:t>
      </w:r>
      <w:r w:rsidR="00233FEB" w:rsidRPr="00F20FD0">
        <w:rPr>
          <w:rFonts w:cs="Calibri"/>
        </w:rPr>
        <w:t>5</w:t>
      </w:r>
      <w:r w:rsidR="00B90C84" w:rsidRPr="0013308E">
        <w:fldChar w:fldCharType="end"/>
      </w:r>
      <w:r w:rsidR="0075255C">
        <w:t xml:space="preserve"> к Положению</w:t>
      </w:r>
      <w:r w:rsidRPr="00575698">
        <w:t>;</w:t>
      </w:r>
      <w:bookmarkEnd w:id="9569"/>
    </w:p>
    <w:p w14:paraId="31EFC427" w14:textId="45B2EA8C" w:rsidR="008100C7" w:rsidRPr="0075255C" w:rsidRDefault="008100C7" w:rsidP="00634ABE">
      <w:pPr>
        <w:pStyle w:val="5"/>
        <w:numPr>
          <w:ilvl w:val="3"/>
          <w:numId w:val="9"/>
        </w:numPr>
      </w:pPr>
      <w:r w:rsidRPr="00575698">
        <w:t>путём проведения закупки иным способом в случае, если после соблюдения заказчиком порядка, предусмотренного подп.</w:t>
      </w:r>
      <w:r w:rsidR="00476E11">
        <w:t> </w:t>
      </w:r>
      <w:r w:rsidR="0075255C">
        <w:fldChar w:fldCharType="begin"/>
      </w:r>
      <w:r w:rsidR="0075255C">
        <w:instrText xml:space="preserve"> REF _Ref56619448 \w \h </w:instrText>
      </w:r>
      <w:r w:rsidR="0075255C">
        <w:fldChar w:fldCharType="separate"/>
      </w:r>
      <w:r w:rsidR="00233FEB">
        <w:t>19.23.6(1)</w:t>
      </w:r>
      <w:r w:rsidR="0075255C">
        <w:fldChar w:fldCharType="end"/>
      </w:r>
      <w:r w:rsidR="00476E11">
        <w:t> – </w:t>
      </w:r>
      <w:r w:rsidR="0075255C">
        <w:fldChar w:fldCharType="begin"/>
      </w:r>
      <w:r w:rsidR="0075255C">
        <w:instrText xml:space="preserve"> REF _Ref56619460 \w \h </w:instrText>
      </w:r>
      <w:r w:rsidR="0075255C">
        <w:fldChar w:fldCharType="separate"/>
      </w:r>
      <w:r w:rsidR="00233FEB">
        <w:t>19.23.6(2)</w:t>
      </w:r>
      <w:r w:rsidR="0075255C">
        <w:fldChar w:fldCharType="end"/>
      </w:r>
      <w:r w:rsidR="00B90C84" w:rsidRPr="00575698">
        <w:t xml:space="preserve"> </w:t>
      </w:r>
      <w:r w:rsidRPr="0075255C">
        <w:t>Положения</w:t>
      </w:r>
      <w:r w:rsidR="0075255C" w:rsidRPr="0075255C">
        <w:t xml:space="preserve"> </w:t>
      </w:r>
      <w:r w:rsidR="0075255C" w:rsidRPr="00D7323E">
        <w:t>был получен отказ от заключения договора на условиях, указанных в п.</w:t>
      </w:r>
      <w:r w:rsidR="00476E11">
        <w:t>  </w:t>
      </w:r>
      <w:r w:rsidR="0075255C" w:rsidRPr="00D7323E">
        <w:t xml:space="preserve">11.2 </w:t>
      </w:r>
      <w:r w:rsidR="0075255C">
        <w:fldChar w:fldCharType="begin"/>
      </w:r>
      <w:r w:rsidR="0075255C">
        <w:instrText xml:space="preserve"> REF _Ref451766396 \h  \* MERGEFORMAT </w:instrText>
      </w:r>
      <w:r w:rsidR="0075255C">
        <w:fldChar w:fldCharType="separate"/>
      </w:r>
      <w:r w:rsidR="00233FEB" w:rsidRPr="00575698">
        <w:t>Приложение </w:t>
      </w:r>
      <w:r w:rsidR="00233FEB">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5644E9D4" w14:textId="77777777" w:rsidR="008100C7" w:rsidRPr="00575698" w:rsidRDefault="008100C7" w:rsidP="00634ABE">
      <w:pPr>
        <w:pStyle w:val="4"/>
        <w:numPr>
          <w:ilvl w:val="2"/>
          <w:numId w:val="9"/>
        </w:numPr>
      </w:pPr>
      <w:r w:rsidRPr="00575698">
        <w:t>При проведении закупки запрещается:</w:t>
      </w:r>
    </w:p>
    <w:p w14:paraId="2CCB45CE" w14:textId="7DAC11D1" w:rsidR="008100C7" w:rsidRDefault="008100C7" w:rsidP="00634ABE">
      <w:pPr>
        <w:pStyle w:val="5"/>
        <w:numPr>
          <w:ilvl w:val="3"/>
          <w:numId w:val="9"/>
        </w:numPr>
      </w:pPr>
      <w:r w:rsidRPr="00575698">
        <w:t>включение в состав одного лота продукции</w:t>
      </w:r>
      <w:r w:rsidR="00AF0533">
        <w:t xml:space="preserve">, являющейся </w:t>
      </w:r>
      <w:r w:rsidRPr="00575698">
        <w:t>ПГН</w:t>
      </w:r>
      <w:r w:rsidR="00D17667">
        <w:t xml:space="preserve">, </w:t>
      </w:r>
      <w:r w:rsidR="00AF0533">
        <w:t>и продукции, не являющейся ПГН</w:t>
      </w:r>
      <w:r w:rsidRPr="00575698">
        <w:t>;</w:t>
      </w:r>
    </w:p>
    <w:p w14:paraId="0D41B6DF" w14:textId="77777777" w:rsidR="00097790" w:rsidRDefault="00097790" w:rsidP="00634ABE">
      <w:pPr>
        <w:pStyle w:val="5"/>
        <w:numPr>
          <w:ilvl w:val="3"/>
          <w:numId w:val="9"/>
        </w:numPr>
      </w:pPr>
      <w:r w:rsidRPr="00575698">
        <w:t xml:space="preserve">включение в состав одного лота нескольких видов </w:t>
      </w:r>
      <w:r>
        <w:t>ПГН</w:t>
      </w:r>
      <w:r w:rsidRPr="00575698">
        <w:t>, если производство такой продукции осуществляется разными организациями Корпорации</w:t>
      </w:r>
      <w:r>
        <w:t>.</w:t>
      </w:r>
    </w:p>
    <w:p w14:paraId="0A69CC27" w14:textId="69973FE0" w:rsidR="00C227D6" w:rsidRPr="00575698" w:rsidRDefault="00C227D6" w:rsidP="00FD0EE4">
      <w:pPr>
        <w:pStyle w:val="5"/>
        <w:numPr>
          <w:ilvl w:val="0"/>
          <w:numId w:val="0"/>
        </w:numPr>
        <w:ind w:left="1986" w:hanging="851"/>
      </w:pPr>
    </w:p>
    <w:p w14:paraId="17C9B116" w14:textId="77777777" w:rsidR="00307878" w:rsidRPr="00575698" w:rsidRDefault="00307878" w:rsidP="00634ABE">
      <w:pPr>
        <w:pStyle w:val="3"/>
        <w:numPr>
          <w:ilvl w:val="1"/>
          <w:numId w:val="9"/>
        </w:numPr>
        <w:ind w:left="1134"/>
      </w:pPr>
      <w:bookmarkStart w:id="9570" w:name="_Toc23696112"/>
      <w:bookmarkStart w:id="9571" w:name="_Toc25341972"/>
      <w:bookmarkStart w:id="9572" w:name="_Toc25343733"/>
      <w:bookmarkStart w:id="9573" w:name="_Toc23696113"/>
      <w:bookmarkStart w:id="9574" w:name="_Toc25341973"/>
      <w:bookmarkStart w:id="9575" w:name="_Toc25343734"/>
      <w:bookmarkStart w:id="9576" w:name="_Toc23696114"/>
      <w:bookmarkStart w:id="9577" w:name="_Toc25341974"/>
      <w:bookmarkStart w:id="9578" w:name="_Toc25343735"/>
      <w:bookmarkStart w:id="9579" w:name="_Toc23696115"/>
      <w:bookmarkStart w:id="9580" w:name="_Toc25341975"/>
      <w:bookmarkStart w:id="9581" w:name="_Toc25343736"/>
      <w:bookmarkStart w:id="9582" w:name="_Toc23696116"/>
      <w:bookmarkStart w:id="9583" w:name="_Toc25341976"/>
      <w:bookmarkStart w:id="9584" w:name="_Toc25343737"/>
      <w:bookmarkStart w:id="9585" w:name="_Toc23696117"/>
      <w:bookmarkStart w:id="9586" w:name="_Toc25341977"/>
      <w:bookmarkStart w:id="9587" w:name="_Toc25343738"/>
      <w:bookmarkStart w:id="9588" w:name="_Toc23696118"/>
      <w:bookmarkStart w:id="9589" w:name="_Toc25341978"/>
      <w:bookmarkStart w:id="9590" w:name="_Toc25343739"/>
      <w:bookmarkStart w:id="9591" w:name="_Toc23696122"/>
      <w:bookmarkStart w:id="9592" w:name="_Toc25341982"/>
      <w:bookmarkStart w:id="9593" w:name="_Toc25343743"/>
      <w:bookmarkStart w:id="9594" w:name="_Toc23696123"/>
      <w:bookmarkStart w:id="9595" w:name="_Toc25341983"/>
      <w:bookmarkStart w:id="9596" w:name="_Toc25343744"/>
      <w:bookmarkStart w:id="9597" w:name="_Toc23696128"/>
      <w:bookmarkStart w:id="9598" w:name="_Toc25341988"/>
      <w:bookmarkStart w:id="9599" w:name="_Toc25343749"/>
      <w:bookmarkStart w:id="9600" w:name="_Toc23696129"/>
      <w:bookmarkStart w:id="9601" w:name="_Toc25341989"/>
      <w:bookmarkStart w:id="9602" w:name="_Toc25343750"/>
      <w:bookmarkStart w:id="9603" w:name="_Toc23696132"/>
      <w:bookmarkStart w:id="9604" w:name="_Toc25341992"/>
      <w:bookmarkStart w:id="9605" w:name="_Toc25343753"/>
      <w:bookmarkStart w:id="9606" w:name="_Toc23696133"/>
      <w:bookmarkStart w:id="9607" w:name="_Toc25341993"/>
      <w:bookmarkStart w:id="9608" w:name="_Toc25343754"/>
      <w:bookmarkStart w:id="9609" w:name="_Toc23696134"/>
      <w:bookmarkStart w:id="9610" w:name="_Toc25341994"/>
      <w:bookmarkStart w:id="9611" w:name="_Toc25343755"/>
      <w:bookmarkStart w:id="9612" w:name="_Toc23696135"/>
      <w:bookmarkStart w:id="9613" w:name="_Toc25341995"/>
      <w:bookmarkStart w:id="9614" w:name="_Toc25343756"/>
      <w:bookmarkStart w:id="9615" w:name="_Toc23696137"/>
      <w:bookmarkStart w:id="9616" w:name="_Toc25341997"/>
      <w:bookmarkStart w:id="9617" w:name="_Toc25343758"/>
      <w:bookmarkStart w:id="9618" w:name="_Toc23696139"/>
      <w:bookmarkStart w:id="9619" w:name="_Toc25341999"/>
      <w:bookmarkStart w:id="9620" w:name="_Toc25343760"/>
      <w:bookmarkStart w:id="9621" w:name="_Toc23696140"/>
      <w:bookmarkStart w:id="9622" w:name="_Toc25342000"/>
      <w:bookmarkStart w:id="9623" w:name="_Toc25343761"/>
      <w:bookmarkStart w:id="9624" w:name="_Toc23696141"/>
      <w:bookmarkStart w:id="9625" w:name="_Toc25342001"/>
      <w:bookmarkStart w:id="9626" w:name="_Toc25343762"/>
      <w:bookmarkStart w:id="9627" w:name="_Toc23696143"/>
      <w:bookmarkStart w:id="9628" w:name="_Toc25342003"/>
      <w:bookmarkStart w:id="9629" w:name="_Toc25343764"/>
      <w:bookmarkStart w:id="9630" w:name="_Toc23696144"/>
      <w:bookmarkStart w:id="9631" w:name="_Toc25342004"/>
      <w:bookmarkStart w:id="9632" w:name="_Toc25343765"/>
      <w:bookmarkStart w:id="9633" w:name="_Toc23696145"/>
      <w:bookmarkStart w:id="9634" w:name="_Toc25342005"/>
      <w:bookmarkStart w:id="9635" w:name="_Toc25343766"/>
      <w:bookmarkStart w:id="9636" w:name="_Ref23687036"/>
      <w:bookmarkStart w:id="9637" w:name="_Toc113011861"/>
      <w:bookmarkStart w:id="9638" w:name="_Ref19631746"/>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r w:rsidRPr="00575698">
        <w:t>Закупки технологического оборудования</w:t>
      </w:r>
      <w:bookmarkEnd w:id="9636"/>
      <w:bookmarkEnd w:id="9637"/>
    </w:p>
    <w:p w14:paraId="2F9B6652" w14:textId="77777777" w:rsidR="00307878" w:rsidRPr="00575698" w:rsidRDefault="00307878" w:rsidP="00634ABE">
      <w:pPr>
        <w:pStyle w:val="4"/>
        <w:numPr>
          <w:ilvl w:val="2"/>
          <w:numId w:val="9"/>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7B11CA5" w14:textId="77777777" w:rsidR="00307878" w:rsidRPr="00575698" w:rsidRDefault="00307878" w:rsidP="00634ABE">
      <w:pPr>
        <w:pStyle w:val="4"/>
        <w:numPr>
          <w:ilvl w:val="2"/>
          <w:numId w:val="9"/>
        </w:numPr>
      </w:pPr>
      <w:r w:rsidRPr="00575698">
        <w:t>При закупке технологического оборудования запрещается устанавливать требования:</w:t>
      </w:r>
    </w:p>
    <w:p w14:paraId="60A4E35F" w14:textId="77777777" w:rsidR="00307878" w:rsidRPr="00575698" w:rsidRDefault="00307878" w:rsidP="00634ABE">
      <w:pPr>
        <w:pStyle w:val="5"/>
        <w:numPr>
          <w:ilvl w:val="3"/>
          <w:numId w:val="9"/>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30B3900D" w14:textId="77777777" w:rsidR="00307878" w:rsidRPr="00575698" w:rsidRDefault="00307878" w:rsidP="00634ABE">
      <w:pPr>
        <w:pStyle w:val="5"/>
        <w:numPr>
          <w:ilvl w:val="3"/>
          <w:numId w:val="9"/>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73AA02B5" w14:textId="61030FC2" w:rsidR="00307878" w:rsidRPr="00575698" w:rsidRDefault="00307878" w:rsidP="00634ABE">
      <w:pPr>
        <w:pStyle w:val="4"/>
        <w:numPr>
          <w:ilvl w:val="2"/>
          <w:numId w:val="9"/>
        </w:numPr>
      </w:pPr>
      <w:r w:rsidRPr="00575698">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233FEB" w:rsidRPr="00575698">
        <w:t>Приложение </w:t>
      </w:r>
      <w:r w:rsidR="00233FEB">
        <w:t>5</w:t>
      </w:r>
      <w:r w:rsidRPr="0013308E">
        <w:fldChar w:fldCharType="end"/>
      </w:r>
      <w:r w:rsidRPr="00575698">
        <w:t>.</w:t>
      </w:r>
    </w:p>
    <w:p w14:paraId="5C36DE9A" w14:textId="4D807F89" w:rsidR="00307878" w:rsidRPr="00575698" w:rsidRDefault="00307878" w:rsidP="00634ABE">
      <w:pPr>
        <w:pStyle w:val="4"/>
        <w:numPr>
          <w:ilvl w:val="2"/>
          <w:numId w:val="9"/>
        </w:numPr>
      </w:pPr>
      <w:bookmarkStart w:id="9639" w:name="_Ref23686915"/>
      <w:r w:rsidRPr="00575698">
        <w:t>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w:t>
      </w:r>
      <w:r w:rsidR="00C15F3D">
        <w:t>ной записке, предусмотренной п. </w:t>
      </w:r>
      <w:r w:rsidRPr="00575698">
        <w:t xml:space="preserve">2.1 </w:t>
      </w:r>
      <w:r w:rsidRPr="0013308E">
        <w:fldChar w:fldCharType="begin"/>
      </w:r>
      <w:r w:rsidRPr="00575698">
        <w:instrText xml:space="preserve"> REF _Ref451766396 \h  \* MERGEFORMAT </w:instrText>
      </w:r>
      <w:r w:rsidRPr="0013308E">
        <w:fldChar w:fldCharType="separate"/>
      </w:r>
      <w:r w:rsidR="00233FEB" w:rsidRPr="005C4C07">
        <w:rPr>
          <w:rFonts w:cs="Calibri"/>
        </w:rPr>
        <w:t>Приложение </w:t>
      </w:r>
      <w:r w:rsidR="00233FEB" w:rsidRPr="00F20FD0">
        <w:rPr>
          <w:rFonts w:cs="Calibri"/>
        </w:rPr>
        <w:t>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233FEB">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00C15F3D">
        <w:t>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233FEB">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233FEB">
        <w:t>12.12.4(2)</w:t>
      </w:r>
      <w:r w:rsidR="00114CA8" w:rsidRPr="0013308E">
        <w:fldChar w:fldCharType="end"/>
      </w:r>
      <w:r w:rsidR="00114CA8" w:rsidRPr="00575698">
        <w:t xml:space="preserve"> </w:t>
      </w:r>
      <w:r w:rsidRPr="00575698">
        <w:t>Положения.</w:t>
      </w:r>
      <w:bookmarkEnd w:id="9639"/>
    </w:p>
    <w:p w14:paraId="400695BC" w14:textId="77777777" w:rsidR="00883077" w:rsidRPr="002771EC" w:rsidRDefault="00883077" w:rsidP="00634ABE">
      <w:pPr>
        <w:pStyle w:val="3"/>
        <w:numPr>
          <w:ilvl w:val="1"/>
          <w:numId w:val="9"/>
        </w:numPr>
        <w:ind w:left="1134"/>
        <w:jc w:val="both"/>
      </w:pPr>
      <w:bookmarkStart w:id="9640" w:name="_Toc113011862"/>
      <w:bookmarkEnd w:id="9638"/>
      <w:r w:rsidRPr="00D7323E">
        <w:t>Порядок проведения отдельных видов внутригрупповых закупок у единственного поставщика</w:t>
      </w:r>
      <w:bookmarkEnd w:id="9640"/>
    </w:p>
    <w:p w14:paraId="57AB1454" w14:textId="77777777" w:rsidR="00883077" w:rsidRPr="00D7323E" w:rsidRDefault="00883077" w:rsidP="00634ABE">
      <w:pPr>
        <w:pStyle w:val="4"/>
        <w:numPr>
          <w:ilvl w:val="2"/>
          <w:numId w:val="9"/>
        </w:numPr>
      </w:pPr>
      <w:bookmarkStart w:id="9641" w:name="_Ref48899695"/>
      <w:r w:rsidRPr="00D7323E">
        <w:t>Настоящий подраздел регламентирует порядок проведения внутригрупповых закупок у единственного поставщика, проводимых в соответствии с подп.</w:t>
      </w:r>
      <w:r w:rsidR="00C15F3D">
        <w:t> </w:t>
      </w:r>
      <w:r w:rsidRPr="00D7323E">
        <w:fldChar w:fldCharType="begin"/>
      </w:r>
      <w:r w:rsidRPr="00D7323E">
        <w:instrText xml:space="preserve"> REF _Ref510124797 \r \h </w:instrText>
      </w:r>
      <w:r w:rsidRPr="00D7323E">
        <w:fldChar w:fldCharType="separate"/>
      </w:r>
      <w:r w:rsidR="00233FEB">
        <w:t>6.6.2(51)</w:t>
      </w:r>
      <w:r w:rsidRPr="00D7323E">
        <w:fldChar w:fldCharType="end"/>
      </w:r>
      <w:r w:rsidRPr="00D7323E">
        <w:t xml:space="preserve"> Положения (далее для целей настоящего подраздела – внутригрупповая закупка).</w:t>
      </w:r>
    </w:p>
    <w:p w14:paraId="5937BBD9" w14:textId="77777777" w:rsidR="00883077" w:rsidRPr="00D7323E" w:rsidRDefault="00883077" w:rsidP="00634ABE">
      <w:pPr>
        <w:pStyle w:val="4"/>
        <w:numPr>
          <w:ilvl w:val="2"/>
          <w:numId w:val="9"/>
        </w:numPr>
      </w:pPr>
      <w:r w:rsidRPr="00D7323E">
        <w:t>Целями проведения внутригрупповых закупок являются:</w:t>
      </w:r>
    </w:p>
    <w:p w14:paraId="4A2E4BCC" w14:textId="77777777" w:rsidR="00883077" w:rsidRPr="00D7323E" w:rsidRDefault="00883077" w:rsidP="00634ABE">
      <w:pPr>
        <w:pStyle w:val="5"/>
        <w:numPr>
          <w:ilvl w:val="3"/>
          <w:numId w:val="9"/>
        </w:numPr>
      </w:pPr>
      <w:r w:rsidRPr="00D7323E">
        <w:t>обеспечение сохранения и развития научного и производственного потенциала организаций Корпорации;</w:t>
      </w:r>
    </w:p>
    <w:p w14:paraId="6D1EB463" w14:textId="77777777" w:rsidR="00883077" w:rsidRPr="00D7323E" w:rsidRDefault="00883077" w:rsidP="00634ABE">
      <w:pPr>
        <w:pStyle w:val="5"/>
        <w:numPr>
          <w:ilvl w:val="3"/>
          <w:numId w:val="9"/>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4DFB2DA7" w14:textId="77777777" w:rsidR="00883077" w:rsidRPr="00D7323E" w:rsidRDefault="00883077" w:rsidP="00634ABE">
      <w:pPr>
        <w:pStyle w:val="5"/>
        <w:numPr>
          <w:ilvl w:val="3"/>
          <w:numId w:val="9"/>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38134AE4" w14:textId="77777777" w:rsidR="00883077" w:rsidRPr="00D7323E" w:rsidRDefault="00883077" w:rsidP="00634ABE">
      <w:pPr>
        <w:pStyle w:val="5"/>
        <w:numPr>
          <w:ilvl w:val="3"/>
          <w:numId w:val="9"/>
        </w:numPr>
      </w:pPr>
      <w:r w:rsidRPr="00D7323E">
        <w:t>диверсификация производства организаций оборонно-промышленного комплекса</w:t>
      </w:r>
      <w:r w:rsidR="00A96BBD">
        <w:t>;</w:t>
      </w:r>
    </w:p>
    <w:p w14:paraId="572CE3E5" w14:textId="77777777" w:rsidR="00883077" w:rsidRPr="00D7323E" w:rsidRDefault="00883077" w:rsidP="00634ABE">
      <w:pPr>
        <w:pStyle w:val="5"/>
        <w:numPr>
          <w:ilvl w:val="3"/>
          <w:numId w:val="9"/>
        </w:numPr>
      </w:pPr>
      <w:r w:rsidRPr="00D7323E">
        <w:t>сохранение добавленной стоимости в контуре Корпорации.</w:t>
      </w:r>
    </w:p>
    <w:p w14:paraId="702FA493" w14:textId="77777777" w:rsidR="00883077" w:rsidRPr="00D7323E" w:rsidRDefault="00883077" w:rsidP="00634ABE">
      <w:pPr>
        <w:pStyle w:val="4"/>
        <w:numPr>
          <w:ilvl w:val="2"/>
          <w:numId w:val="9"/>
        </w:numPr>
      </w:pPr>
      <w:bookmarkStart w:id="9642"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договору, кр</w:t>
      </w:r>
      <w:r w:rsidR="00C15F3D">
        <w:t>оме случаев, предусмотренных п. </w:t>
      </w:r>
      <w:r w:rsidRPr="00D7323E">
        <w:fldChar w:fldCharType="begin"/>
      </w:r>
      <w:r w:rsidRPr="00D7323E">
        <w:instrText xml:space="preserve"> REF _Ref56618941 \r \h </w:instrText>
      </w:r>
      <w:r w:rsidRPr="00D7323E">
        <w:fldChar w:fldCharType="separate"/>
      </w:r>
      <w:r w:rsidR="00233FEB">
        <w:t>19.23.4</w:t>
      </w:r>
      <w:r w:rsidRPr="00D7323E">
        <w:fldChar w:fldCharType="end"/>
      </w:r>
      <w:r w:rsidRPr="00D7323E">
        <w:t xml:space="preserve"> Положения.</w:t>
      </w:r>
      <w:bookmarkEnd w:id="9642"/>
    </w:p>
    <w:p w14:paraId="6EC99A2E" w14:textId="250100A7" w:rsidR="00883077" w:rsidRPr="00D7323E" w:rsidRDefault="00883077" w:rsidP="00634ABE">
      <w:pPr>
        <w:pStyle w:val="4"/>
        <w:numPr>
          <w:ilvl w:val="2"/>
          <w:numId w:val="9"/>
        </w:numPr>
      </w:pPr>
      <w:bookmarkStart w:id="9643" w:name="_Ref56618941"/>
      <w:bookmarkEnd w:id="9641"/>
      <w:r w:rsidRPr="00D7323E">
        <w:t>Размер (объем) обязательств, допускаемых к передаче на субподряд, установленный п.</w:t>
      </w:r>
      <w:r w:rsidR="00C15F3D">
        <w:t> </w:t>
      </w:r>
      <w:r w:rsidRPr="00D7323E">
        <w:fldChar w:fldCharType="begin"/>
      </w:r>
      <w:r w:rsidRPr="00D7323E">
        <w:instrText xml:space="preserve"> REF _Ref56618985 \r \h </w:instrText>
      </w:r>
      <w:r w:rsidRPr="00D7323E">
        <w:fldChar w:fldCharType="separate"/>
      </w:r>
      <w:r w:rsidR="00233FEB">
        <w:t>19.23.3</w:t>
      </w:r>
      <w:r w:rsidRPr="00D7323E">
        <w:fldChar w:fldCharType="end"/>
      </w:r>
      <w:r w:rsidRPr="00D7323E">
        <w:t xml:space="preserve"> Положения, не применяется в следующих случаях:</w:t>
      </w:r>
      <w:bookmarkEnd w:id="9643"/>
    </w:p>
    <w:p w14:paraId="472CBD70" w14:textId="77777777" w:rsidR="00883077" w:rsidRPr="00D7323E" w:rsidRDefault="00883077" w:rsidP="00634ABE">
      <w:pPr>
        <w:pStyle w:val="5"/>
        <w:numPr>
          <w:ilvl w:val="3"/>
          <w:numId w:val="9"/>
        </w:numPr>
      </w:pPr>
      <w:r w:rsidRPr="00D7323E">
        <w:t>предметом закупки являются товары;</w:t>
      </w:r>
    </w:p>
    <w:p w14:paraId="1A6C4CBA" w14:textId="77777777" w:rsidR="00883077" w:rsidRPr="00D7323E" w:rsidRDefault="00883077" w:rsidP="00634ABE">
      <w:pPr>
        <w:pStyle w:val="5"/>
        <w:numPr>
          <w:ilvl w:val="3"/>
          <w:numId w:val="9"/>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47C849A5" w14:textId="77777777" w:rsidR="00883077" w:rsidRPr="00D7323E" w:rsidRDefault="00883077" w:rsidP="00634ABE">
      <w:pPr>
        <w:pStyle w:val="5"/>
        <w:numPr>
          <w:ilvl w:val="3"/>
          <w:numId w:val="9"/>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69BE231E" w14:textId="77777777" w:rsidR="00883077" w:rsidRPr="00D7323E" w:rsidRDefault="00883077" w:rsidP="00634ABE">
      <w:pPr>
        <w:pStyle w:val="5"/>
        <w:numPr>
          <w:ilvl w:val="3"/>
          <w:numId w:val="9"/>
        </w:numPr>
      </w:pPr>
      <w:r w:rsidRPr="00D7323E">
        <w:t>иной размер (объем) обязательств, допускаемых к передаче на субподряд, установлен:</w:t>
      </w:r>
    </w:p>
    <w:p w14:paraId="3E56307B" w14:textId="77777777" w:rsidR="00883077" w:rsidRPr="00D7323E" w:rsidRDefault="00883077" w:rsidP="00634ABE">
      <w:pPr>
        <w:pStyle w:val="6"/>
        <w:numPr>
          <w:ilvl w:val="4"/>
          <w:numId w:val="9"/>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0B8EBED2" w14:textId="77777777" w:rsidR="00883077" w:rsidRPr="00D7323E" w:rsidRDefault="00883077" w:rsidP="00634ABE">
      <w:pPr>
        <w:pStyle w:val="6"/>
        <w:numPr>
          <w:ilvl w:val="4"/>
          <w:numId w:val="9"/>
        </w:numPr>
      </w:pPr>
      <w:r w:rsidRPr="00D7323E">
        <w:t>решением Наблюдательного совета Корпорации, Правления Корпорации, ЦЗК;</w:t>
      </w:r>
    </w:p>
    <w:p w14:paraId="46B7A2D4" w14:textId="77777777" w:rsidR="001D433D" w:rsidRDefault="00883077" w:rsidP="00634ABE">
      <w:pPr>
        <w:pStyle w:val="6"/>
        <w:numPr>
          <w:ilvl w:val="4"/>
          <w:numId w:val="9"/>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r w:rsidR="001D433D">
        <w:t>;</w:t>
      </w:r>
    </w:p>
    <w:p w14:paraId="7E3B337C" w14:textId="7364F08E" w:rsidR="00883077" w:rsidRPr="00D7323E" w:rsidRDefault="001D433D" w:rsidP="00F20FD0">
      <w:pPr>
        <w:pStyle w:val="5"/>
        <w:numPr>
          <w:ilvl w:val="3"/>
          <w:numId w:val="9"/>
        </w:numPr>
      </w:pPr>
      <w:r>
        <w:t>при заключении договора, исполнителем (подрядчиком) по которому является Корпорация</w:t>
      </w:r>
      <w:r w:rsidR="00883077" w:rsidRPr="00D7323E">
        <w:t>.</w:t>
      </w:r>
    </w:p>
    <w:p w14:paraId="40331AE7" w14:textId="62B30D74" w:rsidR="00883077" w:rsidRPr="00D7323E" w:rsidRDefault="00883077" w:rsidP="00634ABE">
      <w:pPr>
        <w:pStyle w:val="4"/>
        <w:numPr>
          <w:ilvl w:val="2"/>
          <w:numId w:val="9"/>
        </w:numPr>
      </w:pPr>
      <w:bookmarkStart w:id="9644" w:name="_Ref112859524"/>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233FEB" w:rsidRPr="00575698">
        <w:t>Приложение </w:t>
      </w:r>
      <w:r w:rsidR="00233FEB">
        <w:t>5</w:t>
      </w:r>
      <w:r w:rsidRPr="00B52C1A">
        <w:fldChar w:fldCharType="end"/>
      </w:r>
      <w:r w:rsidRPr="00E248F4">
        <w:t xml:space="preserve"> к Положению</w:t>
      </w:r>
      <w:r w:rsidRPr="00D7323E">
        <w:t>.</w:t>
      </w:r>
      <w:bookmarkEnd w:id="9644"/>
    </w:p>
    <w:p w14:paraId="039BD754" w14:textId="77777777" w:rsidR="00883077" w:rsidRPr="00D7323E" w:rsidRDefault="00883077" w:rsidP="00634ABE">
      <w:pPr>
        <w:pStyle w:val="4"/>
        <w:numPr>
          <w:ilvl w:val="2"/>
          <w:numId w:val="9"/>
        </w:numPr>
      </w:pPr>
      <w:bookmarkStart w:id="9645" w:name="_Ref112762858"/>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bookmarkEnd w:id="9645"/>
    </w:p>
    <w:p w14:paraId="0CA068F7" w14:textId="77777777" w:rsidR="00883077" w:rsidRPr="00D7323E" w:rsidRDefault="00883077" w:rsidP="00634ABE">
      <w:pPr>
        <w:pStyle w:val="5"/>
        <w:numPr>
          <w:ilvl w:val="3"/>
          <w:numId w:val="9"/>
        </w:numPr>
      </w:pPr>
      <w:bookmarkStart w:id="9646"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646"/>
    </w:p>
    <w:p w14:paraId="00E78F18" w14:textId="77777777" w:rsidR="00883077" w:rsidRPr="00D7323E" w:rsidRDefault="00883077" w:rsidP="00634ABE">
      <w:pPr>
        <w:pStyle w:val="6"/>
        <w:numPr>
          <w:ilvl w:val="4"/>
          <w:numId w:val="9"/>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4E694A82" w14:textId="6A7A55B4" w:rsidR="00883077" w:rsidRPr="00D7323E" w:rsidRDefault="00883077" w:rsidP="00634ABE">
      <w:pPr>
        <w:pStyle w:val="6"/>
        <w:numPr>
          <w:ilvl w:val="4"/>
          <w:numId w:val="9"/>
        </w:numPr>
      </w:pPr>
      <w:r w:rsidRPr="00D7323E">
        <w:t>заказчик в обязательном порядке анализирует данные</w:t>
      </w:r>
      <w:r w:rsidR="00BD0C39">
        <w:t xml:space="preserve"> реестров, указанных в пункте 2 ПП 2013</w:t>
      </w:r>
      <w:r w:rsidRPr="00D7323E">
        <w:t>;</w:t>
      </w:r>
    </w:p>
    <w:p w14:paraId="385C3F4F" w14:textId="5945777E" w:rsidR="00883077" w:rsidRPr="00D7323E" w:rsidRDefault="00883077" w:rsidP="00634ABE">
      <w:pPr>
        <w:pStyle w:val="6"/>
        <w:numPr>
          <w:ilvl w:val="4"/>
          <w:numId w:val="9"/>
        </w:numPr>
      </w:pPr>
      <w:r w:rsidRPr="00D7323E">
        <w:t xml:space="preserve">результаты проведенного поиска подлежат отражению в </w:t>
      </w:r>
      <w:bookmarkStart w:id="9647" w:name="_Toc443052705"/>
      <w:bookmarkStart w:id="9648" w:name="_Toc424563918"/>
      <w:r w:rsidRPr="00D7323E">
        <w:t xml:space="preserve">Пояснительной </w:t>
      </w:r>
      <w:bookmarkEnd w:id="9647"/>
      <w:bookmarkEnd w:id="9648"/>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233FEB" w:rsidRPr="00575698">
        <w:t>Приложение </w:t>
      </w:r>
      <w:r w:rsidR="00233FEB">
        <w:t>5</w:t>
      </w:r>
      <w:r w:rsidRPr="00B52C1A">
        <w:fldChar w:fldCharType="end"/>
      </w:r>
      <w:r w:rsidRPr="0075255C">
        <w:t xml:space="preserve"> к Положению</w:t>
      </w:r>
      <w:r w:rsidRPr="00D7323E">
        <w:t>);</w:t>
      </w:r>
    </w:p>
    <w:p w14:paraId="45F59616" w14:textId="58BDE992" w:rsidR="00883077" w:rsidRPr="00D7323E" w:rsidRDefault="00883077" w:rsidP="00634ABE">
      <w:pPr>
        <w:pStyle w:val="5"/>
        <w:numPr>
          <w:ilvl w:val="3"/>
          <w:numId w:val="9"/>
        </w:numPr>
      </w:pPr>
      <w:bookmarkStart w:id="9649" w:name="_Ref56619460"/>
      <w:r w:rsidRPr="00D7323E">
        <w:t>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w:t>
      </w:r>
      <w:r w:rsidR="00C15F3D">
        <w:t>дложения в соответствии с подп. </w:t>
      </w:r>
      <w:r w:rsidRPr="00D7323E">
        <w:t xml:space="preserve">6.2.1(д) </w:t>
      </w:r>
      <w:r w:rsidRPr="00B52C1A">
        <w:fldChar w:fldCharType="begin"/>
      </w:r>
      <w:r w:rsidRPr="0075255C">
        <w:instrText xml:space="preserve"> REF _Ref451766396 \h  \* MERGEFORMAT </w:instrText>
      </w:r>
      <w:r w:rsidRPr="00B52C1A">
        <w:fldChar w:fldCharType="separate"/>
      </w:r>
      <w:r w:rsidR="00233FEB" w:rsidRPr="00575698">
        <w:t>Приложение </w:t>
      </w:r>
      <w:r w:rsidR="00233FEB">
        <w:t>5</w:t>
      </w:r>
      <w:r w:rsidRPr="00B52C1A">
        <w:fldChar w:fldCharType="end"/>
      </w:r>
      <w:r w:rsidRPr="00D7323E">
        <w:t xml:space="preserve"> к Положению;</w:t>
      </w:r>
      <w:bookmarkEnd w:id="9649"/>
    </w:p>
    <w:p w14:paraId="798BA268" w14:textId="5A660B6E" w:rsidR="00883077" w:rsidRPr="00D7323E" w:rsidRDefault="00883077" w:rsidP="00634ABE">
      <w:pPr>
        <w:pStyle w:val="5"/>
        <w:numPr>
          <w:ilvl w:val="3"/>
          <w:numId w:val="9"/>
        </w:numPr>
      </w:pPr>
      <w:r w:rsidRPr="00D7323E">
        <w:t>по итогам выполнения мер</w:t>
      </w:r>
      <w:r w:rsidR="00C15F3D">
        <w:t>оприятий, предусмотренных подп. </w:t>
      </w:r>
      <w:r w:rsidRPr="00D7323E">
        <w:fldChar w:fldCharType="begin"/>
      </w:r>
      <w:r w:rsidRPr="00D7323E">
        <w:instrText xml:space="preserve"> REF _Ref56619448 \w \h </w:instrText>
      </w:r>
      <w:r w:rsidRPr="00D7323E">
        <w:fldChar w:fldCharType="separate"/>
      </w:r>
      <w:r w:rsidR="00233FEB">
        <w:t>19.23.6(1)</w:t>
      </w:r>
      <w:r w:rsidRPr="00D7323E">
        <w:fldChar w:fldCharType="end"/>
      </w:r>
      <w:r w:rsidR="00C15F3D">
        <w:t> </w:t>
      </w:r>
      <w:r w:rsidRPr="00D7323E">
        <w:t>–</w:t>
      </w:r>
      <w:r w:rsidR="00C15F3D">
        <w:t> </w:t>
      </w:r>
      <w:r w:rsidRPr="00D7323E">
        <w:fldChar w:fldCharType="begin"/>
      </w:r>
      <w:r w:rsidRPr="00D7323E">
        <w:instrText xml:space="preserve"> REF _Ref56619460 \w \h </w:instrText>
      </w:r>
      <w:r w:rsidRPr="00D7323E">
        <w:fldChar w:fldCharType="separate"/>
      </w:r>
      <w:r w:rsidR="00233FEB">
        <w:t>19.23.6(2)</w:t>
      </w:r>
      <w:r w:rsidRPr="00D7323E">
        <w:fldChar w:fldCharType="end"/>
      </w:r>
      <w:r w:rsidRPr="00D7323E">
        <w:t xml:space="preserve"> Положения, и выполнен</w:t>
      </w:r>
      <w:r w:rsidR="00C15F3D">
        <w:t>ии условия, предусмотренного п. </w:t>
      </w:r>
      <w:r w:rsidRPr="00D7323E">
        <w:t xml:space="preserve">12.3 </w:t>
      </w:r>
      <w:r w:rsidRPr="00B52C1A">
        <w:fldChar w:fldCharType="begin"/>
      </w:r>
      <w:r w:rsidRPr="0075255C">
        <w:instrText xml:space="preserve"> REF _Ref451766396 \h  \* MERGEFORMAT </w:instrText>
      </w:r>
      <w:r w:rsidRPr="00B52C1A">
        <w:fldChar w:fldCharType="separate"/>
      </w:r>
      <w:r w:rsidR="00233FEB" w:rsidRPr="00575698">
        <w:t>Приложение </w:t>
      </w:r>
      <w:r w:rsidR="00233FEB">
        <w:t>5</w:t>
      </w:r>
      <w:r w:rsidRPr="00B52C1A">
        <w:fldChar w:fldCharType="end"/>
      </w:r>
      <w:r w:rsidRPr="0075255C">
        <w:t xml:space="preserve"> к Положению</w:t>
      </w:r>
      <w:r w:rsidRPr="00D7323E">
        <w:t>, заказчик:</w:t>
      </w:r>
    </w:p>
    <w:p w14:paraId="7CE25681" w14:textId="77777777" w:rsidR="00883077" w:rsidRPr="00D7323E" w:rsidRDefault="00883077" w:rsidP="00634ABE">
      <w:pPr>
        <w:pStyle w:val="6"/>
        <w:numPr>
          <w:ilvl w:val="4"/>
          <w:numId w:val="9"/>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233FEB">
        <w:t>6.6.2(51)</w:t>
      </w:r>
      <w:r w:rsidRPr="00D7323E">
        <w:fldChar w:fldCharType="end"/>
      </w:r>
      <w:r w:rsidRPr="00D7323E">
        <w:t xml:space="preserve"> Положения о закупке (при проведении внутригрупповой закупки);</w:t>
      </w:r>
    </w:p>
    <w:p w14:paraId="121D9444" w14:textId="77777777" w:rsidR="00883077" w:rsidRPr="00D7323E" w:rsidRDefault="00883077" w:rsidP="00634ABE">
      <w:pPr>
        <w:pStyle w:val="6"/>
        <w:numPr>
          <w:ilvl w:val="4"/>
          <w:numId w:val="9"/>
        </w:numPr>
      </w:pPr>
      <w:bookmarkStart w:id="9650"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233FEB">
        <w:t>6.6.2(51)</w:t>
      </w:r>
      <w:r w:rsidRPr="00D7323E">
        <w:fldChar w:fldCharType="end"/>
      </w:r>
      <w:r w:rsidRPr="00D7323E">
        <w:t xml:space="preserve"> Положения о закупке (при проведении внутригрупповой закупки в отношении ПГН);</w:t>
      </w:r>
      <w:bookmarkEnd w:id="9650"/>
    </w:p>
    <w:p w14:paraId="13CDC2DB" w14:textId="581BC6B3" w:rsidR="00883077" w:rsidRPr="00D7323E" w:rsidRDefault="00883077" w:rsidP="00634ABE">
      <w:pPr>
        <w:pStyle w:val="5"/>
        <w:numPr>
          <w:ilvl w:val="3"/>
          <w:numId w:val="9"/>
        </w:numPr>
      </w:pPr>
      <w:r w:rsidRPr="00D7323E">
        <w:t>при неполучении согласия, предусмотренного п.</w:t>
      </w:r>
      <w:r w:rsidR="00C15F3D">
        <w:t> </w:t>
      </w:r>
      <w:r w:rsidRPr="00D7323E">
        <w:t xml:space="preserve">12.3 </w:t>
      </w:r>
      <w:r w:rsidRPr="00B52C1A">
        <w:fldChar w:fldCharType="begin"/>
      </w:r>
      <w:r w:rsidRPr="0075255C">
        <w:instrText xml:space="preserve"> REF _Ref451766396 \h  \* MERGEFORMAT </w:instrText>
      </w:r>
      <w:r w:rsidRPr="00B52C1A">
        <w:fldChar w:fldCharType="separate"/>
      </w:r>
      <w:r w:rsidR="00233FEB" w:rsidRPr="00575698">
        <w:t>Приложение </w:t>
      </w:r>
      <w:r w:rsidR="00233FEB">
        <w:t>5</w:t>
      </w:r>
      <w:r w:rsidRPr="00B52C1A">
        <w:fldChar w:fldCharType="end"/>
      </w:r>
      <w:r w:rsidRPr="0075255C">
        <w:t xml:space="preserve"> к Положению</w:t>
      </w:r>
      <w:r w:rsidRPr="00D7323E">
        <w:t>,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w:t>
      </w:r>
      <w:r w:rsidR="00C15F3D">
        <w:t> </w:t>
      </w:r>
      <w:r w:rsidRPr="00D7323E">
        <w:fldChar w:fldCharType="begin"/>
      </w:r>
      <w:r w:rsidRPr="00D7323E">
        <w:instrText xml:space="preserve"> REF _Ref56619534 \w \h </w:instrText>
      </w:r>
      <w:r w:rsidRPr="00D7323E">
        <w:fldChar w:fldCharType="separate"/>
      </w:r>
      <w:r w:rsidR="00233FEB">
        <w:t>10.14.13</w:t>
      </w:r>
      <w:r w:rsidRPr="00D7323E">
        <w:fldChar w:fldCharType="end"/>
      </w:r>
      <w:r w:rsidRPr="00D7323E">
        <w:t xml:space="preserve"> Положения) в адрес организаций Корпорации, указанных в п</w:t>
      </w:r>
      <w:r w:rsidR="00C15F3D">
        <w:t>одп</w:t>
      </w:r>
      <w:r w:rsidRPr="00D7323E">
        <w:t>.</w:t>
      </w:r>
      <w:r w:rsidR="00C15F3D">
        <w:t> </w:t>
      </w:r>
      <w:r w:rsidRPr="00D7323E">
        <w:fldChar w:fldCharType="begin"/>
      </w:r>
      <w:r w:rsidRPr="00D7323E">
        <w:instrText xml:space="preserve"> REF _Ref56619460 \w \h </w:instrText>
      </w:r>
      <w:r w:rsidRPr="00D7323E">
        <w:fldChar w:fldCharType="separate"/>
      </w:r>
      <w:r w:rsidR="00233FEB">
        <w:t>19.23.6(2)</w:t>
      </w:r>
      <w:r w:rsidRPr="00D7323E">
        <w:fldChar w:fldCharType="end"/>
      </w:r>
      <w:r w:rsidRPr="00D7323E">
        <w:t xml:space="preserve"> Положения является обязательным;</w:t>
      </w:r>
    </w:p>
    <w:p w14:paraId="57B91057" w14:textId="77777777" w:rsidR="00883077" w:rsidRPr="00D7323E" w:rsidRDefault="00883077" w:rsidP="00634ABE">
      <w:pPr>
        <w:pStyle w:val="5"/>
        <w:numPr>
          <w:ilvl w:val="3"/>
          <w:numId w:val="9"/>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661F533E" w14:textId="1A18751C" w:rsidR="001D433D" w:rsidRDefault="001D433D" w:rsidP="001D433D">
      <w:pPr>
        <w:pStyle w:val="4"/>
        <w:numPr>
          <w:ilvl w:val="2"/>
          <w:numId w:val="9"/>
        </w:numPr>
      </w:pPr>
      <w:bookmarkStart w:id="9651" w:name="_Ref56619723"/>
      <w:r>
        <w:t xml:space="preserve">Требования, установленные в п.п. </w:t>
      </w:r>
      <w:r w:rsidR="004816E2">
        <w:fldChar w:fldCharType="begin"/>
      </w:r>
      <w:r w:rsidR="004816E2">
        <w:instrText xml:space="preserve"> REF _Ref112859524 \r \h </w:instrText>
      </w:r>
      <w:r w:rsidR="004816E2">
        <w:fldChar w:fldCharType="separate"/>
      </w:r>
      <w:r w:rsidR="00233FEB">
        <w:t>19.23.5</w:t>
      </w:r>
      <w:r w:rsidR="004816E2">
        <w:fldChar w:fldCharType="end"/>
      </w:r>
      <w:r w:rsidR="004816E2">
        <w:t xml:space="preserve"> </w:t>
      </w:r>
      <w:r>
        <w:t xml:space="preserve">– </w:t>
      </w:r>
      <w:r>
        <w:fldChar w:fldCharType="begin"/>
      </w:r>
      <w:r>
        <w:instrText xml:space="preserve"> REF _Ref112762858 \r \h </w:instrText>
      </w:r>
      <w:r>
        <w:fldChar w:fldCharType="separate"/>
      </w:r>
      <w:r w:rsidR="00233FEB">
        <w:t>19.23.6</w:t>
      </w:r>
      <w:r>
        <w:fldChar w:fldCharType="end"/>
      </w:r>
      <w:r>
        <w:t xml:space="preserve"> не применяются при проведении внутригрупповой закупки с целью заключения договора с организацией Корпорации:</w:t>
      </w:r>
    </w:p>
    <w:p w14:paraId="5AC96609" w14:textId="7E8D0453" w:rsidR="001D433D" w:rsidRDefault="001D433D" w:rsidP="001D433D">
      <w:pPr>
        <w:pStyle w:val="5"/>
        <w:numPr>
          <w:ilvl w:val="3"/>
          <w:numId w:val="9"/>
        </w:numPr>
      </w:pPr>
      <w:r>
        <w:t>НМЦ договора с которой рассчитывается нормативным методом;</w:t>
      </w:r>
    </w:p>
    <w:p w14:paraId="7B5C526A" w14:textId="598A11BA" w:rsidR="001D433D" w:rsidRDefault="001D433D" w:rsidP="001D433D">
      <w:pPr>
        <w:pStyle w:val="5"/>
        <w:numPr>
          <w:ilvl w:val="3"/>
          <w:numId w:val="9"/>
        </w:numPr>
      </w:pPr>
      <w:r>
        <w:t>обязательность заключения договора с которой установлена Наблюдательным советом Корпорации, Правлением Корпорации или распоря</w:t>
      </w:r>
      <w:r w:rsidR="0074772F">
        <w:t>дительным документом Корпорации.</w:t>
      </w:r>
    </w:p>
    <w:p w14:paraId="1FD2A2F9" w14:textId="28C5799E" w:rsidR="001D433D" w:rsidRDefault="001D433D" w:rsidP="001D433D">
      <w:pPr>
        <w:pStyle w:val="5"/>
        <w:numPr>
          <w:ilvl w:val="0"/>
          <w:numId w:val="0"/>
        </w:numPr>
        <w:ind w:left="1986"/>
      </w:pPr>
      <w:r>
        <w:t>(</w:t>
      </w:r>
      <w:r w:rsidR="0025239C">
        <w:t>пункт</w:t>
      </w:r>
      <w:r>
        <w:t xml:space="preserve"> </w:t>
      </w:r>
      <w:r w:rsidR="0025239C">
        <w:t xml:space="preserve">19.23.7 Положения </w:t>
      </w:r>
      <w:r>
        <w:t>вступает в силу с 01.01.2023 г.)</w:t>
      </w:r>
      <w:r w:rsidR="00FA7494">
        <w:t>.</w:t>
      </w:r>
    </w:p>
    <w:p w14:paraId="71B4D010" w14:textId="47178F7C" w:rsidR="00883077" w:rsidRPr="00D7323E" w:rsidRDefault="00883077" w:rsidP="001D433D">
      <w:pPr>
        <w:pStyle w:val="4"/>
        <w:numPr>
          <w:ilvl w:val="2"/>
          <w:numId w:val="9"/>
        </w:numPr>
      </w:pPr>
      <w:bookmarkStart w:id="9652" w:name="_Ref112762992"/>
      <w:r w:rsidRPr="00D7323E">
        <w:t>Запрещается проведение внутригрупповой закупки, если заключение договора с поставщиком осуществляется с целью:</w:t>
      </w:r>
      <w:bookmarkEnd w:id="9651"/>
      <w:bookmarkEnd w:id="9652"/>
    </w:p>
    <w:p w14:paraId="409EFCAF" w14:textId="46669973" w:rsidR="00883077" w:rsidRPr="00D7323E" w:rsidRDefault="00883077" w:rsidP="00634ABE">
      <w:pPr>
        <w:pStyle w:val="5"/>
        <w:numPr>
          <w:ilvl w:val="3"/>
          <w:numId w:val="9"/>
        </w:numPr>
      </w:pPr>
      <w:bookmarkStart w:id="9653" w:name="_Ref56619658"/>
      <w:r w:rsidRPr="00D7323E">
        <w:t>необоснованного применения в дальнейшем безальтернативной закупки у единственного поставщика на основании подп.</w:t>
      </w:r>
      <w:r w:rsidR="00C15F3D">
        <w:t> </w:t>
      </w:r>
      <w:r w:rsidRPr="00D7323E">
        <w:fldChar w:fldCharType="begin"/>
      </w:r>
      <w:r w:rsidRPr="00D7323E">
        <w:instrText xml:space="preserve"> REF _Ref56619631 \w \h </w:instrText>
      </w:r>
      <w:r w:rsidRPr="00D7323E">
        <w:fldChar w:fldCharType="separate"/>
      </w:r>
      <w:r w:rsidR="00233FEB">
        <w:t>6.6.2(7)</w:t>
      </w:r>
      <w:r w:rsidRPr="00D7323E">
        <w:fldChar w:fldCharType="end"/>
      </w:r>
      <w:r w:rsidRPr="00D7323E">
        <w:t xml:space="preserve"> Положения;</w:t>
      </w:r>
      <w:bookmarkEnd w:id="9653"/>
    </w:p>
    <w:p w14:paraId="2E509D9E" w14:textId="77777777" w:rsidR="00883077" w:rsidRPr="00D7323E" w:rsidRDefault="00883077" w:rsidP="00634ABE">
      <w:pPr>
        <w:pStyle w:val="5"/>
        <w:numPr>
          <w:ilvl w:val="3"/>
          <w:numId w:val="9"/>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65BB7A48" w14:textId="1699B942" w:rsidR="00883077" w:rsidRPr="00D7323E" w:rsidRDefault="00883077" w:rsidP="00634ABE">
      <w:pPr>
        <w:pStyle w:val="4"/>
        <w:numPr>
          <w:ilvl w:val="2"/>
          <w:numId w:val="9"/>
        </w:numPr>
      </w:pPr>
      <w:bookmarkStart w:id="9654" w:name="_Ref56619733"/>
      <w:r w:rsidRPr="00D7323E">
        <w:t>Для целей применения подп.</w:t>
      </w:r>
      <w:r w:rsidR="00C15F3D">
        <w:t> </w:t>
      </w:r>
      <w:r w:rsidR="00413214" w:rsidRPr="00D7323E">
        <w:fldChar w:fldCharType="begin"/>
      </w:r>
      <w:r w:rsidR="00413214" w:rsidRPr="00D7323E">
        <w:instrText xml:space="preserve"> REF _Ref56619658 \w \h </w:instrText>
      </w:r>
      <w:r w:rsidR="00413214" w:rsidRPr="00D7323E">
        <w:fldChar w:fldCharType="separate"/>
      </w:r>
      <w:r w:rsidR="00233FEB">
        <w:t>19.23.8(1)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654"/>
    </w:p>
    <w:p w14:paraId="644F0BB9" w14:textId="5D30D9B0" w:rsidR="00D7348B" w:rsidRDefault="00883077" w:rsidP="00634ABE">
      <w:pPr>
        <w:pStyle w:val="4"/>
        <w:numPr>
          <w:ilvl w:val="2"/>
          <w:numId w:val="9"/>
        </w:numPr>
      </w:pPr>
      <w:r w:rsidRPr="00D7323E">
        <w:t>При осуществлении</w:t>
      </w:r>
      <w:r w:rsidR="00C15F3D">
        <w:t xml:space="preserve">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233FEB">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w:t>
      </w:r>
      <w:r w:rsidR="00C15F3D">
        <w:t>чиком условий, установленных п. </w:t>
      </w:r>
      <w:r w:rsidR="005F469C">
        <w:fldChar w:fldCharType="begin"/>
      </w:r>
      <w:r w:rsidR="005F469C">
        <w:instrText xml:space="preserve"> REF _Ref112762992 \r \h </w:instrText>
      </w:r>
      <w:r w:rsidR="005F469C">
        <w:fldChar w:fldCharType="separate"/>
      </w:r>
      <w:r w:rsidR="00233FEB">
        <w:t>19.23.8</w:t>
      </w:r>
      <w:r w:rsidR="005F469C">
        <w:fldChar w:fldCharType="end"/>
      </w:r>
      <w:r w:rsidR="00C15F3D">
        <w:t> </w:t>
      </w:r>
      <w:r w:rsidRPr="00D7323E">
        <w:t>–</w:t>
      </w:r>
      <w:r w:rsidR="00C15F3D">
        <w:t> </w:t>
      </w:r>
      <w:r w:rsidR="00413214" w:rsidRPr="00D7323E">
        <w:fldChar w:fldCharType="begin"/>
      </w:r>
      <w:r w:rsidR="00413214" w:rsidRPr="00D7323E">
        <w:instrText xml:space="preserve"> REF _Ref56619733 \w \h </w:instrText>
      </w:r>
      <w:r w:rsidR="00413214" w:rsidRPr="00D7323E">
        <w:fldChar w:fldCharType="separate"/>
      </w:r>
      <w:r w:rsidR="00233FEB">
        <w:t>19.23.9</w:t>
      </w:r>
      <w:r w:rsidR="00413214" w:rsidRPr="00D7323E">
        <w:fldChar w:fldCharType="end"/>
      </w:r>
      <w:r w:rsidRPr="00D7323E">
        <w:t xml:space="preserve"> Положения.</w:t>
      </w:r>
    </w:p>
    <w:p w14:paraId="40BB179C" w14:textId="5D062E97" w:rsidR="008B4030" w:rsidRDefault="008B4030" w:rsidP="008B4030">
      <w:pPr>
        <w:pStyle w:val="4"/>
        <w:numPr>
          <w:ilvl w:val="2"/>
          <w:numId w:val="9"/>
        </w:numPr>
      </w:pPr>
      <w:r w:rsidRPr="008B4030">
        <w:t>По итогам внутригрупповой закупки на оказание услуг по организации и проведению конкурентных процедур по выбору инвестора и / или по подготовке, управлению, сопровождению и контролю за исполнением инвестиционно-строительного проекта заключение договора осуществляется с организацией Корпорации, определенной решением Правления Корпорации (</w:t>
      </w:r>
      <w:r w:rsidR="0025239C">
        <w:t>пункт 19.23.11 Положения</w:t>
      </w:r>
      <w:r w:rsidRPr="008B4030">
        <w:t xml:space="preserve"> вступает в силу с 01.01.2023 г.).</w:t>
      </w:r>
    </w:p>
    <w:p w14:paraId="497EA243" w14:textId="2B2FBDB6" w:rsidR="008B4030" w:rsidRDefault="008B4030" w:rsidP="008B4030">
      <w:pPr>
        <w:pStyle w:val="4"/>
        <w:numPr>
          <w:ilvl w:val="2"/>
          <w:numId w:val="9"/>
        </w:numPr>
      </w:pPr>
      <w:r w:rsidRPr="008B4030">
        <w:t>По итогам внутригрупповой закупки на оказание услуг по организации и проведению торгов по реализации непрофильных активов заключение договора осуществляется с организацией Корпорации, определенной решением Правления Корпорации (</w:t>
      </w:r>
      <w:r w:rsidR="0025239C">
        <w:t>пункт 19.23.12 Положения</w:t>
      </w:r>
      <w:r w:rsidRPr="008B4030">
        <w:t xml:space="preserve"> вступает в силу с 01.01.2023 г.).</w:t>
      </w:r>
    </w:p>
    <w:p w14:paraId="4781A3CE" w14:textId="77777777" w:rsidR="00D7348B" w:rsidRPr="002771EC" w:rsidRDefault="00D7348B" w:rsidP="00634ABE">
      <w:pPr>
        <w:pStyle w:val="3"/>
        <w:numPr>
          <w:ilvl w:val="1"/>
          <w:numId w:val="9"/>
        </w:numPr>
        <w:ind w:left="1134"/>
        <w:jc w:val="both"/>
      </w:pPr>
      <w:bookmarkStart w:id="9655" w:name="_Toc113011863"/>
      <w:r w:rsidRPr="00717355">
        <w:t>Закупки услуг по специальной оценке условий труда и услуг по экспертизе промышленной безопасности опасных производственных объектов</w:t>
      </w:r>
      <w:bookmarkEnd w:id="9655"/>
    </w:p>
    <w:p w14:paraId="5375E961" w14:textId="77777777" w:rsidR="00D7348B" w:rsidRPr="00717355" w:rsidRDefault="00D7348B" w:rsidP="00634ABE">
      <w:pPr>
        <w:pStyle w:val="4"/>
        <w:numPr>
          <w:ilvl w:val="2"/>
          <w:numId w:val="9"/>
        </w:numPr>
      </w:pPr>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p>
    <w:p w14:paraId="6D871C61" w14:textId="77777777" w:rsidR="00D7348B" w:rsidRPr="00717355" w:rsidRDefault="00D7348B" w:rsidP="00634ABE">
      <w:pPr>
        <w:pStyle w:val="4"/>
        <w:numPr>
          <w:ilvl w:val="2"/>
          <w:numId w:val="9"/>
        </w:numPr>
      </w:pPr>
      <w:r w:rsidRPr="00717355">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233FEB">
        <w:t>4.1.3(5)(б)</w:t>
      </w:r>
      <w:r w:rsidR="00C56492">
        <w:fldChar w:fldCharType="end"/>
      </w:r>
      <w:r w:rsidRPr="00717355">
        <w:t xml:space="preserve"> Положения.</w:t>
      </w:r>
    </w:p>
    <w:p w14:paraId="7358B5E3" w14:textId="77777777" w:rsidR="00D7348B" w:rsidRPr="00717355" w:rsidRDefault="00D7348B" w:rsidP="00634ABE">
      <w:pPr>
        <w:pStyle w:val="4"/>
        <w:numPr>
          <w:ilvl w:val="2"/>
          <w:numId w:val="9"/>
        </w:numPr>
      </w:pPr>
      <w:bookmarkStart w:id="9656"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 являются:</w:t>
      </w:r>
      <w:bookmarkEnd w:id="9656"/>
    </w:p>
    <w:p w14:paraId="2D46C106" w14:textId="77777777" w:rsidR="00D7348B" w:rsidRPr="00717355" w:rsidRDefault="00D7348B" w:rsidP="00634ABE">
      <w:pPr>
        <w:pStyle w:val="5"/>
        <w:numPr>
          <w:ilvl w:val="3"/>
          <w:numId w:val="9"/>
        </w:numPr>
      </w:pPr>
      <w:r w:rsidRPr="00717355">
        <w:t>для заказчиков I группы:</w:t>
      </w:r>
    </w:p>
    <w:p w14:paraId="0E67CAE4"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3EDF39C9" w14:textId="77777777" w:rsidR="00D7348B" w:rsidRPr="00717355" w:rsidRDefault="00D7348B" w:rsidP="00634ABE">
      <w:pPr>
        <w:pStyle w:val="6"/>
        <w:numPr>
          <w:ilvl w:val="4"/>
          <w:numId w:val="9"/>
        </w:numPr>
      </w:pPr>
      <w:r w:rsidRPr="00717355">
        <w:t>запрос предложений при размере НМЦ менее 1 000 000 рублей с НДС;</w:t>
      </w:r>
    </w:p>
    <w:p w14:paraId="14B8AD43" w14:textId="77777777" w:rsidR="00D7348B" w:rsidRPr="00717355" w:rsidRDefault="00D7348B" w:rsidP="00634ABE">
      <w:pPr>
        <w:pStyle w:val="5"/>
        <w:numPr>
          <w:ilvl w:val="3"/>
          <w:numId w:val="9"/>
        </w:numPr>
      </w:pPr>
      <w:r w:rsidRPr="00717355">
        <w:t>для заказчиков II группы:</w:t>
      </w:r>
    </w:p>
    <w:p w14:paraId="0BDBA3A2"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04212B7D" w14:textId="77777777" w:rsidR="00D7348B" w:rsidRPr="00717355" w:rsidRDefault="00D7348B" w:rsidP="00634ABE">
      <w:pPr>
        <w:pStyle w:val="6"/>
        <w:numPr>
          <w:ilvl w:val="4"/>
          <w:numId w:val="9"/>
        </w:numPr>
      </w:pPr>
      <w:r w:rsidRPr="00717355">
        <w:t>тендер при размере НМЦ менее 1 000 000 рублей с НДС.</w:t>
      </w:r>
    </w:p>
    <w:p w14:paraId="078DFF47" w14:textId="7236D8B8" w:rsidR="00D7348B" w:rsidRPr="00717355" w:rsidRDefault="00D7348B" w:rsidP="00634ABE">
      <w:pPr>
        <w:pStyle w:val="4"/>
        <w:numPr>
          <w:ilvl w:val="2"/>
          <w:numId w:val="9"/>
        </w:numPr>
      </w:pPr>
      <w:r>
        <w:t>З</w:t>
      </w:r>
      <w:r w:rsidRPr="00717355">
        <w:t>аключение договоров на оказание услуг по специальной оценке условий труда, экспертизе промышленной безопасности опасных производственных объектов иными способами, помимо установленных п</w:t>
      </w:r>
      <w:r w:rsidR="00C15F3D">
        <w:t>. </w:t>
      </w:r>
      <w:r>
        <w:fldChar w:fldCharType="begin"/>
      </w:r>
      <w:r>
        <w:instrText xml:space="preserve"> REF _Ref72416849 \r \h </w:instrText>
      </w:r>
      <w:r>
        <w:fldChar w:fldCharType="separate"/>
      </w:r>
      <w:r w:rsidR="00233FEB">
        <w:t>19.24.3</w:t>
      </w:r>
      <w:r>
        <w:fldChar w:fldCharType="end"/>
      </w:r>
      <w:r w:rsidRPr="00717355">
        <w:t xml:space="preserve"> Положения, в том числе по итогам закупки малого объема у </w:t>
      </w:r>
      <w:r w:rsidR="00C15F3D">
        <w:t>единственного поставщика (подп. </w:t>
      </w:r>
      <w:r>
        <w:fldChar w:fldCharType="begin"/>
      </w:r>
      <w:r>
        <w:instrText xml:space="preserve"> REF _Ref21686558 \r \h </w:instrText>
      </w:r>
      <w:r>
        <w:fldChar w:fldCharType="separate"/>
      </w:r>
      <w:r w:rsidR="00233FEB">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Pr="00717355">
        <w:t>.</w:t>
      </w:r>
    </w:p>
    <w:p w14:paraId="6D87085A" w14:textId="77777777" w:rsidR="00D7348B" w:rsidRPr="00717355" w:rsidRDefault="00D7348B" w:rsidP="00634ABE">
      <w:pPr>
        <w:pStyle w:val="4"/>
        <w:numPr>
          <w:ilvl w:val="2"/>
          <w:numId w:val="9"/>
        </w:numPr>
      </w:pPr>
      <w:r w:rsidRPr="00717355">
        <w:t>При проведении закупок услуг по специальной оценке условий труда в качестве обязательного требования к участникам закупки, предусмотренного подп.</w:t>
      </w:r>
      <w:r w:rsidR="00C15F3D">
        <w:rPr>
          <w:lang w:val="en-US"/>
        </w:rPr>
        <w:t> </w:t>
      </w:r>
      <w:r>
        <w:fldChar w:fldCharType="begin"/>
      </w:r>
      <w:r>
        <w:instrText xml:space="preserve"> REF _Ref412556002 \r \h </w:instrText>
      </w:r>
      <w:r>
        <w:fldChar w:fldCharType="separate"/>
      </w:r>
      <w:r w:rsidR="00233FEB">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058626C" w14:textId="77777777" w:rsidR="00D7348B" w:rsidRPr="00717355" w:rsidRDefault="00D7348B" w:rsidP="00634ABE">
      <w:pPr>
        <w:pStyle w:val="4"/>
        <w:numPr>
          <w:ilvl w:val="2"/>
          <w:numId w:val="9"/>
        </w:numPr>
      </w:pPr>
      <w:r w:rsidRPr="00717355">
        <w:t>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w:t>
      </w:r>
      <w:r w:rsidR="00C15F3D">
        <w:rPr>
          <w:lang w:val="en-US"/>
        </w:rPr>
        <w:t> </w:t>
      </w:r>
      <w:r w:rsidR="00A040B0">
        <w:fldChar w:fldCharType="begin"/>
      </w:r>
      <w:r w:rsidR="00A040B0">
        <w:instrText xml:space="preserve"> REF _Ref412556002 \r \h </w:instrText>
      </w:r>
      <w:r w:rsidR="00A040B0">
        <w:fldChar w:fldCharType="separate"/>
      </w:r>
      <w:r w:rsidR="00233FEB">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09C4C1A6" w14:textId="361C11C6" w:rsidR="00D7348B" w:rsidRDefault="00D7348B" w:rsidP="00634ABE">
      <w:pPr>
        <w:pStyle w:val="4"/>
        <w:numPr>
          <w:ilvl w:val="2"/>
          <w:numId w:val="9"/>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233FEB" w:rsidRPr="005C4C07">
        <w:rPr>
          <w:rFonts w:cs="Calibri"/>
        </w:rPr>
        <w:t>Приложение</w:t>
      </w:r>
      <w:r w:rsidR="00233FEB" w:rsidRPr="008A7113">
        <w:rPr>
          <w:rFonts w:cs="Calibri"/>
        </w:rPr>
        <w:t> </w:t>
      </w:r>
      <w:r w:rsidR="00233FEB" w:rsidRPr="00F20FD0">
        <w:rPr>
          <w:rFonts w:cs="Calibri"/>
        </w:rPr>
        <w:t>6</w:t>
      </w:r>
      <w:r w:rsidR="00C0026E" w:rsidRPr="0013308E">
        <w:fldChar w:fldCharType="end"/>
      </w:r>
      <w:r w:rsidRPr="00717355">
        <w:t>.</w:t>
      </w:r>
    </w:p>
    <w:p w14:paraId="5C45ACE2" w14:textId="77777777" w:rsidR="003D1FE3" w:rsidRDefault="005D06E7" w:rsidP="00634ABE">
      <w:pPr>
        <w:pStyle w:val="3"/>
        <w:numPr>
          <w:ilvl w:val="1"/>
          <w:numId w:val="9"/>
        </w:numPr>
        <w:ind w:left="1134"/>
        <w:jc w:val="both"/>
      </w:pPr>
      <w:bookmarkStart w:id="9657" w:name="_Ref88141412"/>
      <w:bookmarkStart w:id="9658" w:name="_Toc113011864"/>
      <w:r w:rsidRPr="005D06E7">
        <w:t>Закупки в целях обеспечения соблюдения минимальной доли закупок товаров российского происхождения</w:t>
      </w:r>
      <w:bookmarkEnd w:id="9657"/>
      <w:bookmarkEnd w:id="9658"/>
    </w:p>
    <w:p w14:paraId="7806410D" w14:textId="77777777" w:rsidR="005D06E7" w:rsidRDefault="005D06E7" w:rsidP="00634ABE">
      <w:pPr>
        <w:pStyle w:val="4"/>
        <w:numPr>
          <w:ilvl w:val="2"/>
          <w:numId w:val="9"/>
        </w:numPr>
      </w:pPr>
      <w:r>
        <w:t>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 установленных ПП 2013.</w:t>
      </w:r>
    </w:p>
    <w:p w14:paraId="22FA7F98" w14:textId="77777777" w:rsidR="005D06E7" w:rsidRDefault="005D06E7" w:rsidP="00634ABE">
      <w:pPr>
        <w:pStyle w:val="4"/>
        <w:numPr>
          <w:ilvl w:val="2"/>
          <w:numId w:val="9"/>
        </w:numPr>
      </w:pPr>
      <w:r>
        <w:t>Для целей реализации ПП 2013 товаром российского происхождения признается товар, включенный:</w:t>
      </w:r>
    </w:p>
    <w:p w14:paraId="7EFDA509" w14:textId="06DE6679" w:rsidR="005D06E7" w:rsidRDefault="005D06E7" w:rsidP="00486299">
      <w:pPr>
        <w:numPr>
          <w:ilvl w:val="3"/>
          <w:numId w:val="9"/>
        </w:numPr>
      </w:pPr>
      <w:r>
        <w:t>в реестр промышленной продукции, произведенной на территории Российской Федерации, предусмотренны</w:t>
      </w:r>
      <w:r w:rsidR="0005320D">
        <w:t>й</w:t>
      </w:r>
      <w:r>
        <w:t xml:space="preserve"> </w:t>
      </w:r>
      <w:hyperlink r:id="rId22" w:history="1">
        <w:r w:rsidR="00161618" w:rsidRPr="00717355">
          <w:t>постановлением</w:t>
        </w:r>
      </w:hyperlink>
      <w:r w:rsidR="00161618" w:rsidRPr="00FB0280">
        <w:t xml:space="preserve"> Правит</w:t>
      </w:r>
      <w:r w:rsidR="00C15F3D">
        <w:t>ельства Российской Федерации от </w:t>
      </w:r>
      <w:r w:rsidR="00161618" w:rsidRPr="00FB0280">
        <w:t>30</w:t>
      </w:r>
      <w:r w:rsidR="00161618">
        <w:t>.04.</w:t>
      </w:r>
      <w:r w:rsidR="00161618" w:rsidRPr="00F6124D">
        <w:t>2020</w:t>
      </w:r>
      <w:r w:rsidR="00C15F3D" w:rsidRPr="00BA5154">
        <w:rPr>
          <w:lang w:val="en-US"/>
        </w:rPr>
        <w:t> </w:t>
      </w:r>
      <w:r w:rsidR="00161618" w:rsidRPr="00F6124D">
        <w:t xml:space="preserve">г. </w:t>
      </w:r>
      <w:r w:rsidR="00161618">
        <w:t>№</w:t>
      </w:r>
      <w:r w:rsidR="00C15F3D">
        <w:t> </w:t>
      </w:r>
      <w:r w:rsidR="00161618" w:rsidRPr="00F6124D">
        <w:t xml:space="preserve">616 </w:t>
      </w:r>
      <w:r w:rsidR="00161618">
        <w:t>«</w:t>
      </w:r>
      <w:r w:rsidR="00161618" w:rsidRPr="00F6124D">
        <w:t xml:space="preserve">Об установлении </w:t>
      </w:r>
      <w:r w:rsidR="00161618"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00161618"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63B13AA9" w14:textId="77777777" w:rsidR="005D06E7" w:rsidRDefault="005D06E7" w:rsidP="00634ABE">
      <w:pPr>
        <w:pStyle w:val="5"/>
        <w:numPr>
          <w:ilvl w:val="3"/>
          <w:numId w:val="9"/>
        </w:numPr>
      </w:pPr>
      <w:r>
        <w:t xml:space="preserve">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r w:rsidR="00161618">
        <w:t xml:space="preserve">предусмотренный </w:t>
      </w:r>
      <w:hyperlink r:id="rId23" w:history="1">
        <w:r w:rsidR="00161618" w:rsidRPr="005B3296">
          <w:t>постановлением</w:t>
        </w:r>
      </w:hyperlink>
      <w:r w:rsidR="00161618" w:rsidRPr="005B3296">
        <w:t xml:space="preserve"> Правит</w:t>
      </w:r>
      <w:r w:rsidR="00C15F3D">
        <w:t>ельства Российской Федерации от</w:t>
      </w:r>
      <w:r w:rsidR="00C15F3D">
        <w:rPr>
          <w:lang w:val="en-US"/>
        </w:rPr>
        <w:t> </w:t>
      </w:r>
      <w:r w:rsidR="00161618" w:rsidRPr="005B3296">
        <w:t>30</w:t>
      </w:r>
      <w:r w:rsidR="00161618">
        <w:t>.04.</w:t>
      </w:r>
      <w:r w:rsidR="00C15F3D">
        <w:t>2020 </w:t>
      </w:r>
      <w:r w:rsidR="00161618" w:rsidRPr="005B3296">
        <w:t xml:space="preserve">г. </w:t>
      </w:r>
      <w:r w:rsidR="00161618">
        <w:t>№</w:t>
      </w:r>
      <w:r w:rsidR="00161618" w:rsidRPr="005B3296">
        <w:t xml:space="preserve"> 616 </w:t>
      </w:r>
      <w:r w:rsidR="00161618">
        <w:t>«</w:t>
      </w:r>
      <w:r w:rsidR="00161618" w:rsidRPr="005B3296">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6075EE00" w14:textId="1D0DDE31" w:rsidR="005E4C04" w:rsidRDefault="003A4EB6" w:rsidP="00634ABE">
      <w:pPr>
        <w:pStyle w:val="5"/>
        <w:numPr>
          <w:ilvl w:val="3"/>
          <w:numId w:val="9"/>
        </w:numPr>
      </w:pPr>
      <w:r>
        <w:t xml:space="preserve">в единый реестр российской радиоэлектронной продукции, предусмотренный </w:t>
      </w:r>
      <w:hyperlink r:id="rId24" w:history="1">
        <w:r w:rsidRPr="00717355">
          <w:t>постановлением</w:t>
        </w:r>
      </w:hyperlink>
      <w:r w:rsidRPr="00FB0280">
        <w:t xml:space="preserve"> Правительства Российской Федерации от 10</w:t>
      </w:r>
      <w:r>
        <w:t>.07.</w:t>
      </w:r>
      <w:r w:rsidR="00C15F3D">
        <w:t>2019 </w:t>
      </w:r>
      <w:r w:rsidRPr="00F6124D">
        <w:t xml:space="preserve">г. </w:t>
      </w:r>
      <w:r>
        <w:t>№ 878 «</w:t>
      </w:r>
      <w:r w:rsidRPr="00F6124D">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w:t>
      </w:r>
      <w:r w:rsidRPr="00F34223">
        <w:t>овление Правительства Российской Федерации от 16 сентябр</w:t>
      </w:r>
      <w:r>
        <w:t>я 2016 г. №</w:t>
      </w:r>
      <w:r w:rsidR="00C15F3D">
        <w:t> </w:t>
      </w:r>
      <w:r w:rsidRPr="00F6124D">
        <w:t>925 и признании утратившими силу некоторых актов Пра</w:t>
      </w:r>
      <w:r>
        <w:t>вительства Российской Федерации»</w:t>
      </w:r>
      <w:r w:rsidR="0005320D">
        <w:t>;</w:t>
      </w:r>
    </w:p>
    <w:p w14:paraId="212450EB" w14:textId="22D922A0" w:rsidR="005D06E7" w:rsidRDefault="005E4C04" w:rsidP="00634ABE">
      <w:pPr>
        <w:pStyle w:val="5"/>
        <w:numPr>
          <w:ilvl w:val="3"/>
          <w:numId w:val="9"/>
        </w:numPr>
      </w:pPr>
      <w:r w:rsidRPr="005E4C04">
        <w:t>реестр промышленной продукции, произведенной на территориях Донецкой Народной Республики, Луганской Народной Республики</w:t>
      </w:r>
      <w:r>
        <w:t xml:space="preserve">, предусмотренный </w:t>
      </w:r>
      <w:hyperlink r:id="rId25" w:history="1">
        <w:r w:rsidRPr="00717355">
          <w:t>постановлением</w:t>
        </w:r>
      </w:hyperlink>
      <w:r w:rsidRPr="00FB0280">
        <w:t xml:space="preserve"> Правит</w:t>
      </w:r>
      <w:r>
        <w:t>ельства Российской Федерации от </w:t>
      </w:r>
      <w:r w:rsidRPr="00FB0280">
        <w:t>30</w:t>
      </w:r>
      <w:r>
        <w:t>.04.</w:t>
      </w:r>
      <w:r w:rsidRPr="00F6124D">
        <w:t>2020</w:t>
      </w:r>
      <w:r w:rsidRPr="00523EDF">
        <w:rPr>
          <w:lang w:val="en-US"/>
        </w:rPr>
        <w:t> </w:t>
      </w:r>
      <w:r w:rsidRPr="00F6124D">
        <w:t xml:space="preserve">г. </w:t>
      </w:r>
      <w:r>
        <w:t>№ </w:t>
      </w:r>
      <w:r w:rsidRPr="00F6124D">
        <w:t xml:space="preserve">616 </w:t>
      </w:r>
      <w:r>
        <w:t>«</w:t>
      </w:r>
      <w:r w:rsidRPr="00F6124D">
        <w:t xml:space="preserve">Об установлении </w:t>
      </w:r>
      <w:r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r w:rsidR="003A4EB6" w:rsidRPr="00F6124D">
        <w:t>.</w:t>
      </w:r>
    </w:p>
    <w:p w14:paraId="094113F4" w14:textId="77777777" w:rsidR="005D06E7" w:rsidRDefault="005D06E7" w:rsidP="00634ABE">
      <w:pPr>
        <w:pStyle w:val="4"/>
        <w:numPr>
          <w:ilvl w:val="2"/>
          <w:numId w:val="9"/>
        </w:numPr>
      </w:pPr>
      <w:r>
        <w:t>Для выполнения требований о минимальной доле закупок товаров российского происхождения заказчики вправе использовать любые способы закупки, предусмотренные Положением, в том числе неконкурентные способы закупок.</w:t>
      </w:r>
    </w:p>
    <w:p w14:paraId="20A71D2F" w14:textId="77777777" w:rsidR="005D06E7" w:rsidRDefault="005D06E7" w:rsidP="00634ABE">
      <w:pPr>
        <w:pStyle w:val="4"/>
        <w:numPr>
          <w:ilvl w:val="2"/>
          <w:numId w:val="9"/>
        </w:numPr>
      </w:pPr>
      <w:r>
        <w:t>При возникновении потребности в закупке товаров, в отношении которых ПП 2013 установлена минимальная доля закупок, заказчик обязан до подготовки запро</w:t>
      </w:r>
      <w:r w:rsidR="00C15F3D">
        <w:t>са на проведение закупки (подп. </w:t>
      </w:r>
      <w:r w:rsidR="002B26A9">
        <w:fldChar w:fldCharType="begin"/>
      </w:r>
      <w:r w:rsidR="002B26A9">
        <w:instrText xml:space="preserve"> REF _Ref72418884 \r \h </w:instrText>
      </w:r>
      <w:r w:rsidR="002B26A9">
        <w:fldChar w:fldCharType="separate"/>
      </w:r>
      <w:r w:rsidR="00233FEB">
        <w:t>10.1.1(2)</w:t>
      </w:r>
      <w:r w:rsidR="002B26A9">
        <w:fldChar w:fldCharType="end"/>
      </w:r>
      <w:r>
        <w:t xml:space="preserve"> Положения) ознакомиться с перечнем продукции, включенной в реестры, предусмотренные пунктом 2 ПП 2013, и по итогам такого ознакомления принять одно из следующих решений:</w:t>
      </w:r>
    </w:p>
    <w:p w14:paraId="461747A0" w14:textId="77777777" w:rsidR="005D06E7" w:rsidRDefault="005D06E7" w:rsidP="00634ABE">
      <w:pPr>
        <w:pStyle w:val="5"/>
        <w:numPr>
          <w:ilvl w:val="3"/>
          <w:numId w:val="9"/>
        </w:numPr>
      </w:pPr>
      <w:r>
        <w:t>в случае, если в реестрах, предусмотренных пунктом 2 ПП 2013, имеются сведения только об одном товаре, характеристики которого соответствуют требованиям заказчика, заказчик вправе:</w:t>
      </w:r>
    </w:p>
    <w:p w14:paraId="06239DC5" w14:textId="77777777" w:rsidR="005D06E7" w:rsidRDefault="005D06E7" w:rsidP="00634ABE">
      <w:pPr>
        <w:pStyle w:val="6"/>
        <w:numPr>
          <w:ilvl w:val="4"/>
          <w:numId w:val="9"/>
        </w:numPr>
      </w:pPr>
      <w:r>
        <w:t>заключить договор с лицом, указанным в таких реестрах, в соответствии с подп.</w:t>
      </w:r>
      <w:r w:rsidR="00C15F3D">
        <w:rPr>
          <w:lang w:val="en-US"/>
        </w:rPr>
        <w:t> </w:t>
      </w:r>
      <w:r w:rsidR="002B26A9">
        <w:fldChar w:fldCharType="begin"/>
      </w:r>
      <w:r w:rsidR="002B26A9">
        <w:instrText xml:space="preserve"> REF _Ref491349020 \r \h </w:instrText>
      </w:r>
      <w:r w:rsidR="002B26A9">
        <w:fldChar w:fldCharType="separate"/>
      </w:r>
      <w:r w:rsidR="00233FEB">
        <w:t>6.6.2(31)</w:t>
      </w:r>
      <w:r w:rsidR="002B26A9">
        <w:fldChar w:fldCharType="end"/>
      </w:r>
      <w:r>
        <w:t xml:space="preserve"> Положения;</w:t>
      </w:r>
    </w:p>
    <w:p w14:paraId="1F683D79" w14:textId="77777777" w:rsidR="005D06E7" w:rsidRDefault="005D06E7" w:rsidP="00634ABE">
      <w:pPr>
        <w:pStyle w:val="6"/>
        <w:numPr>
          <w:ilvl w:val="4"/>
          <w:numId w:val="9"/>
        </w:numPr>
      </w:pPr>
      <w:r>
        <w:t>провести закупку иным способом при наличии возможности достижения большего экономического эффекта;</w:t>
      </w:r>
    </w:p>
    <w:p w14:paraId="7D0B198E" w14:textId="77777777" w:rsidR="005D06E7" w:rsidRDefault="005D06E7" w:rsidP="00634ABE">
      <w:pPr>
        <w:pStyle w:val="5"/>
        <w:numPr>
          <w:ilvl w:val="3"/>
          <w:numId w:val="9"/>
        </w:numPr>
      </w:pPr>
      <w:r>
        <w:t>в случае, если в реестрах, предусмотренных пунктом 2 ПП 2013, имеются сведения о нескольких товарах, характеристики которых соответствуют требованиям заказчика, заказчик вправе:</w:t>
      </w:r>
    </w:p>
    <w:p w14:paraId="2DE04B2E" w14:textId="6DE2B4CA" w:rsidR="005D06E7" w:rsidRDefault="005D06E7" w:rsidP="00634ABE">
      <w:pPr>
        <w:pStyle w:val="6"/>
        <w:numPr>
          <w:ilvl w:val="4"/>
          <w:numId w:val="9"/>
        </w:numPr>
      </w:pPr>
      <w:r>
        <w:t>провести состязательные переговоры в соответствии с п</w:t>
      </w:r>
      <w:r w:rsidR="00AC518E">
        <w:t>одп</w:t>
      </w:r>
      <w:r w:rsidR="00C15F3D">
        <w:t>. </w:t>
      </w:r>
      <w:r w:rsidR="00442FA3">
        <w:rPr>
          <w:highlight w:val="yellow"/>
        </w:rPr>
        <w:fldChar w:fldCharType="begin"/>
      </w:r>
      <w:r w:rsidR="00442FA3">
        <w:instrText xml:space="preserve"> REF _Ref72421328 \w \h </w:instrText>
      </w:r>
      <w:r w:rsidR="00442FA3">
        <w:rPr>
          <w:highlight w:val="yellow"/>
        </w:rPr>
      </w:r>
      <w:r w:rsidR="00442FA3">
        <w:rPr>
          <w:highlight w:val="yellow"/>
        </w:rPr>
        <w:fldChar w:fldCharType="separate"/>
      </w:r>
      <w:r w:rsidR="00233FEB">
        <w:t>6.6.12(3)</w:t>
      </w:r>
      <w:r w:rsidR="00442FA3">
        <w:rPr>
          <w:highlight w:val="yellow"/>
        </w:rPr>
        <w:fldChar w:fldCharType="end"/>
      </w:r>
      <w:r>
        <w:t xml:space="preserve"> Положения с учетом требований подп.</w:t>
      </w:r>
      <w:r w:rsidR="00C15F3D">
        <w:rPr>
          <w:lang w:val="en-US"/>
        </w:rPr>
        <w:t> </w:t>
      </w:r>
      <w:r w:rsidR="00113D6A">
        <w:fldChar w:fldCharType="begin"/>
      </w:r>
      <w:r w:rsidR="00113D6A">
        <w:instrText xml:space="preserve"> REF _Ref23429666 \r \h </w:instrText>
      </w:r>
      <w:r w:rsidR="00113D6A">
        <w:fldChar w:fldCharType="separate"/>
      </w:r>
      <w:r w:rsidR="00233FEB">
        <w:t>16.3.1(2)</w:t>
      </w:r>
      <w:r w:rsidR="00113D6A">
        <w:fldChar w:fldCharType="end"/>
      </w:r>
      <w:r>
        <w:t xml:space="preserve"> Положения;</w:t>
      </w:r>
    </w:p>
    <w:p w14:paraId="10B10173" w14:textId="77777777" w:rsidR="005D06E7" w:rsidRDefault="005D06E7" w:rsidP="00634ABE">
      <w:pPr>
        <w:pStyle w:val="6"/>
        <w:numPr>
          <w:ilvl w:val="4"/>
          <w:numId w:val="9"/>
        </w:numPr>
      </w:pPr>
      <w:r>
        <w:t>провести закупку иным способом, предусмотренным Положением</w:t>
      </w:r>
      <w:r w:rsidR="00FB0280">
        <w:t>, при наличии возможности достижения большего экономического эффекта</w:t>
      </w:r>
      <w:r>
        <w:t>;</w:t>
      </w:r>
    </w:p>
    <w:p w14:paraId="7191552B" w14:textId="77777777" w:rsidR="005D06E7" w:rsidRDefault="005D06E7" w:rsidP="00634ABE">
      <w:pPr>
        <w:pStyle w:val="5"/>
        <w:numPr>
          <w:ilvl w:val="3"/>
          <w:numId w:val="9"/>
        </w:numPr>
      </w:pPr>
      <w:r>
        <w:t>в случае, если в реестрах, предусмотренных пунктом 2 ПП 2013, отсутствуют сведения о товаре, характеристики которого соответствуют требованиям заказчика, заказчик осуществляет проведение закупки по общим правилам, предусмотренным Положением.</w:t>
      </w:r>
    </w:p>
    <w:p w14:paraId="6F7D3BE5" w14:textId="77777777" w:rsidR="005D06E7" w:rsidRDefault="005D06E7" w:rsidP="00634ABE">
      <w:pPr>
        <w:pStyle w:val="4"/>
        <w:numPr>
          <w:ilvl w:val="2"/>
          <w:numId w:val="9"/>
        </w:numPr>
      </w:pPr>
      <w:r>
        <w:t>При проведении неконкурентных способов закупки предоставление участниками процедуры закупки сведений о номере (номерах) реестровой записи (реестровых записей) предлагаемой к поставке продукции осуществляется следующим образом:</w:t>
      </w:r>
    </w:p>
    <w:p w14:paraId="326FA1F9" w14:textId="2D3E9DBF" w:rsidR="005D06E7" w:rsidRDefault="005D06E7" w:rsidP="00634ABE">
      <w:pPr>
        <w:pStyle w:val="5"/>
        <w:numPr>
          <w:ilvl w:val="3"/>
          <w:numId w:val="9"/>
        </w:numPr>
      </w:pPr>
      <w:r>
        <w:t>при проведении состязательных переговоров в соответствии с подп.</w:t>
      </w:r>
      <w:r w:rsidR="00C15F3D">
        <w:rPr>
          <w:lang w:val="en-US"/>
        </w:rPr>
        <w:t> </w:t>
      </w:r>
      <w:r w:rsidR="00670C06">
        <w:fldChar w:fldCharType="begin"/>
      </w:r>
      <w:r w:rsidR="00670C06">
        <w:instrText xml:space="preserve"> REF _Ref72421328 \w \h </w:instrText>
      </w:r>
      <w:r w:rsidR="00670C06">
        <w:fldChar w:fldCharType="separate"/>
      </w:r>
      <w:r w:rsidR="00233FEB">
        <w:t>6.6.12(3)</w:t>
      </w:r>
      <w:r w:rsidR="00670C06">
        <w:fldChar w:fldCharType="end"/>
      </w:r>
      <w:r>
        <w:t xml:space="preserve"> Положения:</w:t>
      </w:r>
    </w:p>
    <w:p w14:paraId="7FA5A8F1" w14:textId="77777777" w:rsidR="005D06E7" w:rsidRDefault="005D06E7" w:rsidP="00634ABE">
      <w:pPr>
        <w:pStyle w:val="6"/>
        <w:numPr>
          <w:ilvl w:val="4"/>
          <w:numId w:val="9"/>
        </w:numPr>
      </w:pPr>
      <w:r>
        <w:t>требование о наличии предлагаемой к поставке продукции в реестрах, предусмотренных пунктом 2 ПП 2013, устанавливается (предъявляется) в приглашении на участие в состязательных переговорах в качестве обязательного;</w:t>
      </w:r>
    </w:p>
    <w:p w14:paraId="114F1D70" w14:textId="77777777" w:rsidR="005D06E7" w:rsidRDefault="005D06E7" w:rsidP="00634ABE">
      <w:pPr>
        <w:pStyle w:val="6"/>
        <w:numPr>
          <w:ilvl w:val="4"/>
          <w:numId w:val="9"/>
        </w:numPr>
      </w:pPr>
      <w:r>
        <w:t xml:space="preserve">участники закупки представляют сведения о номере (номерах) реестровой записи (реестровых записей) предлагаемой к поставке продукции в составе своих предложений, при этом неуказание </w:t>
      </w:r>
      <w:r w:rsidR="001E3847">
        <w:t xml:space="preserve">(непредставление) </w:t>
      </w:r>
      <w:r>
        <w:t>таких сведений исключает возможность заключения заказчиком договора с таким поставщиком;</w:t>
      </w:r>
    </w:p>
    <w:p w14:paraId="23291D24" w14:textId="77777777" w:rsidR="005D06E7" w:rsidRDefault="005D06E7" w:rsidP="00634ABE">
      <w:pPr>
        <w:pStyle w:val="5"/>
        <w:numPr>
          <w:ilvl w:val="3"/>
          <w:numId w:val="9"/>
        </w:numPr>
      </w:pPr>
      <w:r>
        <w:t>при проведении упрощенной закупки продукции, в отношении которой ПП 2013 установлены требования к минимальной доле закупки:</w:t>
      </w:r>
    </w:p>
    <w:p w14:paraId="7B4FC48B" w14:textId="77777777" w:rsidR="005D06E7" w:rsidRDefault="005D06E7" w:rsidP="00634ABE">
      <w:pPr>
        <w:pStyle w:val="6"/>
        <w:numPr>
          <w:ilvl w:val="4"/>
          <w:numId w:val="9"/>
        </w:numPr>
      </w:pPr>
      <w:bookmarkStart w:id="9659" w:name="_Ref72959924"/>
      <w:r>
        <w:t>требование о наличии предлагаемой к поставке продукции в реестрах, предусмотренных пунктом 2 ПП 2013, устанавливается (предъявляется) в качестве обязательного;</w:t>
      </w:r>
      <w:bookmarkEnd w:id="9659"/>
    </w:p>
    <w:p w14:paraId="3E33F9DD" w14:textId="77777777" w:rsidR="005D06E7" w:rsidRDefault="005D06E7" w:rsidP="00634ABE">
      <w:pPr>
        <w:pStyle w:val="6"/>
        <w:numPr>
          <w:ilvl w:val="4"/>
          <w:numId w:val="9"/>
        </w:numPr>
      </w:pPr>
      <w:r>
        <w:t>участник закупки, с которым планируется заключение догово</w:t>
      </w:r>
      <w:r w:rsidR="00AC518E">
        <w:t xml:space="preserve">ра по итогам упрощенной закупки, </w:t>
      </w:r>
      <w:r>
        <w:t>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6B056661" w14:textId="77777777" w:rsidR="005D06E7" w:rsidRDefault="005D06E7" w:rsidP="00634ABE">
      <w:pPr>
        <w:pStyle w:val="6"/>
        <w:numPr>
          <w:ilvl w:val="4"/>
          <w:numId w:val="9"/>
        </w:numPr>
      </w:pPr>
      <w:r>
        <w:t>в случае установления тре</w:t>
      </w:r>
      <w:r w:rsidR="00C15F3D">
        <w:t>бования, предусмотренного подп. </w:t>
      </w:r>
      <w:r w:rsidR="00C86546">
        <w:fldChar w:fldCharType="begin"/>
      </w:r>
      <w:r w:rsidR="00C86546">
        <w:instrText xml:space="preserve"> REF _Ref72959924 \w \h </w:instrText>
      </w:r>
      <w:r w:rsidR="00C86546">
        <w:fldChar w:fldCharType="separate"/>
      </w:r>
      <w:r w:rsidR="00233FEB">
        <w:t>19.25.5(2)(а)</w:t>
      </w:r>
      <w:r w:rsidR="00C86546">
        <w:fldChar w:fldCharType="end"/>
      </w:r>
      <w:r>
        <w:t xml:space="preserve"> Положения, не допускается заключение заказчиком договора на поставку продукции, отсутствующую в реестрах, предусмотренных пунктом 2 ПП 2013;</w:t>
      </w:r>
    </w:p>
    <w:p w14:paraId="493581F0" w14:textId="77777777" w:rsidR="005D06E7" w:rsidRDefault="005D06E7" w:rsidP="00634ABE">
      <w:pPr>
        <w:pStyle w:val="5"/>
        <w:numPr>
          <w:ilvl w:val="3"/>
          <w:numId w:val="9"/>
        </w:numPr>
      </w:pPr>
      <w:r>
        <w:t>при проведении закупки продукции, в отношении которой ПП 2013 установлены требования к минимальной доле закупки, по итогам безальтернативной закупки у единственного поставщика, срочной закупки у единственного поставщика, внутригрупповой закупки у единственного поставщика, закупки у единственного поставщика, закупки у единственного поставщика малого объема участник закупки, с которым планируется заключение договора, 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24C6A0D7" w14:textId="0CEC5E3C" w:rsidR="005D06E7" w:rsidRDefault="005D06E7" w:rsidP="00634ABE">
      <w:pPr>
        <w:pStyle w:val="4"/>
        <w:numPr>
          <w:ilvl w:val="2"/>
          <w:numId w:val="9"/>
        </w:numPr>
      </w:pPr>
      <w:r>
        <w:t>При проведении конкурентных закупок в документации о закупке, в извещении о проведении закупки (при проведении запроса котировок</w:t>
      </w:r>
      <w:r w:rsidR="001A2138">
        <w:t>, ценового запроса на ЭТП</w:t>
      </w:r>
      <w:r>
        <w:t>) устанавливается требование о предоставлении участниками процедуры закупки сведений о номере (номерах) реестровой записи (реестровых записей) предлагаемой к поставке продукции; при этом указанные сведения предоставляются участником процедуры закупки при наличии таких сведений в ре</w:t>
      </w:r>
      <w:r w:rsidR="00C15F3D">
        <w:t>естрах, предусмотренных пунктом </w:t>
      </w:r>
      <w:r>
        <w:t>2 ПП 2013, а их отсутствие в составе заявки на участие в закупке не является основанием для отказа в допуске.</w:t>
      </w:r>
    </w:p>
    <w:p w14:paraId="73152AF9" w14:textId="77777777" w:rsidR="005D06E7" w:rsidRDefault="005D06E7" w:rsidP="00634ABE">
      <w:pPr>
        <w:pStyle w:val="4"/>
        <w:numPr>
          <w:ilvl w:val="2"/>
          <w:numId w:val="9"/>
        </w:numPr>
      </w:pPr>
      <w:r>
        <w:t>Заказчик вправе при проведении закупок товаров, в отношении которых ПП 2013 установлена минимальная доля закупки, способами конкурс и запрос предложений предусмотреть при оценке и сопоставлении заявок в качестве содержания соответствующих неценовых критериев (подкритериев) оценки наличие (отсутствие) сведений о товаре в реестрах, предусмотренных пунктом 2 ПП 2013.</w:t>
      </w:r>
    </w:p>
    <w:p w14:paraId="0E1E8E9E" w14:textId="77777777" w:rsidR="005D06E7" w:rsidRDefault="005D06E7" w:rsidP="00634ABE">
      <w:pPr>
        <w:pStyle w:val="4"/>
        <w:numPr>
          <w:ilvl w:val="2"/>
          <w:numId w:val="9"/>
        </w:numPr>
      </w:pPr>
      <w:r>
        <w:t>В договоры, заключаемые по итогам закупок продукции, в отношении которой ПП 2013 установлены требования к минимальной доле закупки, включаются сведения о номере (номерах) реестровой записи (реестровых записей) поставляемой продукции.</w:t>
      </w:r>
    </w:p>
    <w:p w14:paraId="4551F620" w14:textId="77777777" w:rsidR="005D06E7" w:rsidRDefault="005D06E7" w:rsidP="00634ABE">
      <w:pPr>
        <w:pStyle w:val="4"/>
        <w:numPr>
          <w:ilvl w:val="2"/>
          <w:numId w:val="9"/>
        </w:numPr>
      </w:pPr>
      <w:r>
        <w:t>При исполнении договоров, заключенных по итогам закупки, запрещается замена товара (товаров), содержащегося (содержащихся) в одном из реестров, предусмотренных пунктом 2 ПП 2013, на товар (товары), не содержащийся (не содержащиеся) в таких реестрах.</w:t>
      </w:r>
    </w:p>
    <w:p w14:paraId="745C0256" w14:textId="77777777" w:rsidR="005D06E7" w:rsidRDefault="005D06E7" w:rsidP="00634ABE">
      <w:pPr>
        <w:pStyle w:val="4"/>
        <w:numPr>
          <w:ilvl w:val="2"/>
          <w:numId w:val="9"/>
        </w:numPr>
      </w:pPr>
      <w:r>
        <w:t>Запрещается включение в состав одного лота товаров, в отношении которых ПП 2013 установлена минимальная доля закупки</w:t>
      </w:r>
      <w:r w:rsidR="00AC518E">
        <w:t>,</w:t>
      </w:r>
      <w:r>
        <w:t xml:space="preserve"> и товаров, в отношении которых такая минимальная доля не установлена.</w:t>
      </w:r>
    </w:p>
    <w:p w14:paraId="08D29FD9" w14:textId="77777777" w:rsidR="005D06E7" w:rsidRDefault="005D06E7" w:rsidP="00634ABE">
      <w:pPr>
        <w:pStyle w:val="4"/>
        <w:numPr>
          <w:ilvl w:val="2"/>
          <w:numId w:val="9"/>
        </w:numPr>
      </w:pPr>
      <w:r>
        <w:t>Запрещаются действия, осуществляемые с целью умышленного уклонения от исполнения требований ПП 2013.</w:t>
      </w:r>
    </w:p>
    <w:p w14:paraId="44846D02" w14:textId="6109A0B0" w:rsidR="00CC0B5A" w:rsidRDefault="00CC0B5A" w:rsidP="00AF0409">
      <w:pPr>
        <w:pStyle w:val="3"/>
        <w:numPr>
          <w:ilvl w:val="1"/>
          <w:numId w:val="9"/>
        </w:numPr>
        <w:ind w:left="1134"/>
        <w:rPr>
          <w:lang w:eastAsia="en-US"/>
        </w:rPr>
      </w:pPr>
      <w:bookmarkStart w:id="9660" w:name="_Toc113011865"/>
      <w:bookmarkStart w:id="9661" w:name="_Ref99361077"/>
      <w:r w:rsidRPr="00AF0409">
        <w:rPr>
          <w:lang w:eastAsia="en-US"/>
        </w:rPr>
        <w:t>Проведение процедур закупок в условиях действия мер</w:t>
      </w:r>
      <w:r w:rsidR="000B3F28">
        <w:rPr>
          <w:lang w:eastAsia="en-US"/>
        </w:rPr>
        <w:t xml:space="preserve"> ограничительного характера</w:t>
      </w:r>
      <w:bookmarkEnd w:id="9660"/>
    </w:p>
    <w:p w14:paraId="768B4654" w14:textId="75412265" w:rsidR="00FE0E8A" w:rsidRDefault="00FE0E8A" w:rsidP="00AF0409">
      <w:pPr>
        <w:pStyle w:val="4"/>
        <w:numPr>
          <w:ilvl w:val="2"/>
          <w:numId w:val="9"/>
        </w:numPr>
      </w:pPr>
      <w:r>
        <w:t xml:space="preserve">Действие настоящего подраздела распространяется на заказчиков </w:t>
      </w:r>
      <w:r w:rsidRPr="00AF0409">
        <w:t>любой группы</w:t>
      </w:r>
      <w:r>
        <w:t xml:space="preserve">, отвечающих </w:t>
      </w:r>
      <w:r w:rsidRPr="00AF0409">
        <w:t>требованиям пункта 1 ПП 301</w:t>
      </w:r>
      <w:r>
        <w:t xml:space="preserve">, в течение срока, указанного в п. </w:t>
      </w:r>
      <w:r>
        <w:fldChar w:fldCharType="begin"/>
      </w:r>
      <w:r>
        <w:instrText xml:space="preserve"> REF _Ref100056157 \r \h </w:instrText>
      </w:r>
      <w:r>
        <w:fldChar w:fldCharType="separate"/>
      </w:r>
      <w:r w:rsidR="00233FEB">
        <w:t>19.26.9</w:t>
      </w:r>
      <w:r>
        <w:fldChar w:fldCharType="end"/>
      </w:r>
      <w:r>
        <w:t xml:space="preserve"> Положения</w:t>
      </w:r>
      <w:r w:rsidRPr="00AF0409">
        <w:t>.</w:t>
      </w:r>
      <w:r>
        <w:t xml:space="preserve"> Действие п. </w:t>
      </w:r>
      <w:r w:rsidR="00E25B46">
        <w:fldChar w:fldCharType="begin"/>
      </w:r>
      <w:r w:rsidR="00E25B46">
        <w:instrText xml:space="preserve"> REF _Ref100056216 \r \h </w:instrText>
      </w:r>
      <w:r w:rsidR="00E25B46">
        <w:fldChar w:fldCharType="separate"/>
      </w:r>
      <w:r w:rsidR="00233FEB">
        <w:t>19.26.8</w:t>
      </w:r>
      <w:r w:rsidR="00E25B46">
        <w:fldChar w:fldCharType="end"/>
      </w:r>
      <w:r>
        <w:t xml:space="preserve"> Положения распространяется на всех заказчиков в течение срока действия настоящего подраздела, указанного в п. </w:t>
      </w:r>
      <w:r w:rsidR="00E25B46">
        <w:fldChar w:fldCharType="begin"/>
      </w:r>
      <w:r w:rsidR="00E25B46">
        <w:instrText xml:space="preserve"> REF _Ref100056157 \r \h </w:instrText>
      </w:r>
      <w:r w:rsidR="00E25B46">
        <w:fldChar w:fldCharType="separate"/>
      </w:r>
      <w:r w:rsidR="00233FEB">
        <w:t>19.26.9</w:t>
      </w:r>
      <w:r w:rsidR="00E25B46">
        <w:fldChar w:fldCharType="end"/>
      </w:r>
      <w:r>
        <w:t xml:space="preserve"> Положения.</w:t>
      </w:r>
    </w:p>
    <w:p w14:paraId="12F4D142" w14:textId="089F2EDD" w:rsidR="006C7107" w:rsidRPr="00AF0409" w:rsidRDefault="006C7107" w:rsidP="00AF0409">
      <w:pPr>
        <w:pStyle w:val="4"/>
        <w:numPr>
          <w:ilvl w:val="2"/>
          <w:numId w:val="9"/>
        </w:numPr>
      </w:pPr>
      <w:r w:rsidRPr="00AF0409">
        <w:t xml:space="preserve">В </w:t>
      </w:r>
      <w:r w:rsidR="006C3291" w:rsidRPr="00F653F5">
        <w:t xml:space="preserve">течение срока действия настоящего подраздела </w:t>
      </w:r>
      <w:r w:rsidRPr="00AF0409">
        <w:t>проведение упрощенной закупки (подп. </w:t>
      </w:r>
      <w:r w:rsidR="007B12EC">
        <w:fldChar w:fldCharType="begin"/>
      </w:r>
      <w:r w:rsidR="007B12EC">
        <w:instrText xml:space="preserve"> REF _Ref100067814 \r \h </w:instrText>
      </w:r>
      <w:r w:rsidR="007B12EC">
        <w:fldChar w:fldCharType="separate"/>
      </w:r>
      <w:r w:rsidR="00233FEB">
        <w:t>6.1.1(2)(ж)</w:t>
      </w:r>
      <w:r w:rsidR="007B12EC">
        <w:fldChar w:fldCharType="end"/>
      </w:r>
      <w:r w:rsidRPr="00AF0409">
        <w:t xml:space="preserve"> Положения)</w:t>
      </w:r>
      <w:r w:rsidR="006C3291">
        <w:t xml:space="preserve">, а также закупки малого объема у единственного поставщика (подп. </w:t>
      </w:r>
      <w:r w:rsidR="006C3291">
        <w:fldChar w:fldCharType="begin"/>
      </w:r>
      <w:r w:rsidR="006C3291">
        <w:instrText xml:space="preserve"> REF _Ref409903702 \r \h </w:instrText>
      </w:r>
      <w:r w:rsidR="006C3291">
        <w:fldChar w:fldCharType="separate"/>
      </w:r>
      <w:r w:rsidR="00233FEB">
        <w:t>6.6.2(39)</w:t>
      </w:r>
      <w:r w:rsidR="006C3291">
        <w:fldChar w:fldCharType="end"/>
      </w:r>
      <w:r w:rsidRPr="00AF0409">
        <w:t xml:space="preserve"> </w:t>
      </w:r>
      <w:r w:rsidR="006C3291">
        <w:t xml:space="preserve">Положения) с использованием ЕАТ </w:t>
      </w:r>
      <w:r w:rsidRPr="00AF0409">
        <w:t>не допускается.</w:t>
      </w:r>
    </w:p>
    <w:p w14:paraId="50ED2CF7" w14:textId="7F0D057F" w:rsidR="006C3291" w:rsidRPr="00F20565" w:rsidRDefault="00C36120" w:rsidP="006C3291">
      <w:pPr>
        <w:pStyle w:val="4"/>
        <w:numPr>
          <w:ilvl w:val="2"/>
          <w:numId w:val="9"/>
        </w:numPr>
      </w:pPr>
      <w:bookmarkStart w:id="9662" w:name="_Ref99632695"/>
      <w:r w:rsidRPr="00F653F5">
        <w:t xml:space="preserve">В течение срока действия настоящего подраздела </w:t>
      </w:r>
      <w:r w:rsidR="003C039D" w:rsidRPr="00F20565">
        <w:t xml:space="preserve">НМЦ договора </w:t>
      </w:r>
      <w:r>
        <w:t>при проведении</w:t>
      </w:r>
      <w:r w:rsidR="006C3291" w:rsidRPr="00575698">
        <w:t xml:space="preserve"> закупк</w:t>
      </w:r>
      <w:r>
        <w:t>и</w:t>
      </w:r>
      <w:r w:rsidR="006C3291" w:rsidRPr="00575698">
        <w:t xml:space="preserve"> малого объема у единственного поставщика </w:t>
      </w:r>
      <w:r w:rsidR="00A21793">
        <w:t xml:space="preserve">может </w:t>
      </w:r>
      <w:r w:rsidR="002562C4">
        <w:t xml:space="preserve">устанавливаться в размере, </w:t>
      </w:r>
      <w:r w:rsidR="00A21793">
        <w:t>превыша</w:t>
      </w:r>
      <w:r w:rsidR="002562C4">
        <w:t>ющем</w:t>
      </w:r>
      <w:r w:rsidR="00A21793">
        <w:t xml:space="preserve"> размер, предусмотренный п. </w:t>
      </w:r>
      <w:r w:rsidR="00A21793">
        <w:fldChar w:fldCharType="begin"/>
      </w:r>
      <w:r w:rsidR="00A21793">
        <w:instrText xml:space="preserve"> REF _Ref99631483 \r \h </w:instrText>
      </w:r>
      <w:r w:rsidR="00A21793">
        <w:fldChar w:fldCharType="separate"/>
      </w:r>
      <w:r w:rsidR="00233FEB">
        <w:t>6.6.7</w:t>
      </w:r>
      <w:r w:rsidR="00A21793">
        <w:fldChar w:fldCharType="end"/>
      </w:r>
      <w:r w:rsidR="00A21793">
        <w:t xml:space="preserve"> Положения, но не </w:t>
      </w:r>
      <w:r w:rsidR="002562C4">
        <w:t>более</w:t>
      </w:r>
      <w:r w:rsidR="006C3291" w:rsidRPr="00F20565">
        <w:t>:</w:t>
      </w:r>
      <w:bookmarkEnd w:id="9662"/>
    </w:p>
    <w:p w14:paraId="35E2D1C7" w14:textId="65995B9E" w:rsidR="006C3291" w:rsidRPr="00F20565" w:rsidRDefault="003C039D" w:rsidP="006C3291">
      <w:pPr>
        <w:pStyle w:val="5"/>
        <w:numPr>
          <w:ilvl w:val="3"/>
          <w:numId w:val="9"/>
        </w:numPr>
      </w:pPr>
      <w:bookmarkStart w:id="9663" w:name="_Ref99631824"/>
      <w:r>
        <w:t>5</w:t>
      </w:r>
      <w:r w:rsidR="006C3291" w:rsidRPr="00F20565">
        <w:t>00 000 рублей с НДС в случае, если выручка заказчика за предыдущий отчетный финансовый год не превышает 5</w:t>
      </w:r>
      <w:r w:rsidR="006C3291">
        <w:t> 000 000 000</w:t>
      </w:r>
      <w:r w:rsidR="006C3291" w:rsidRPr="00F20565">
        <w:t xml:space="preserve"> рублей;</w:t>
      </w:r>
      <w:bookmarkEnd w:id="9663"/>
    </w:p>
    <w:p w14:paraId="59969529" w14:textId="4AD07C39" w:rsidR="006C3291" w:rsidRPr="00F20565" w:rsidRDefault="003C039D" w:rsidP="006C3291">
      <w:pPr>
        <w:pStyle w:val="5"/>
        <w:numPr>
          <w:ilvl w:val="3"/>
          <w:numId w:val="9"/>
        </w:numPr>
      </w:pPr>
      <w:r>
        <w:t>1 0</w:t>
      </w:r>
      <w:r w:rsidR="006C3291" w:rsidRPr="00F20565">
        <w:t>00 000 рублей с НДС в случае, если выручка заказчика за предыдущий отчетный финансовый год составила более 5</w:t>
      </w:r>
      <w:r w:rsidR="006C3291">
        <w:t> 000 000 000</w:t>
      </w:r>
      <w:r w:rsidR="006C3291" w:rsidRPr="00F20565">
        <w:t xml:space="preserve"> рублей;</w:t>
      </w:r>
    </w:p>
    <w:p w14:paraId="00E525E2" w14:textId="4AD189FB" w:rsidR="006C3291" w:rsidRDefault="003C039D" w:rsidP="006C3291">
      <w:pPr>
        <w:pStyle w:val="5"/>
        <w:numPr>
          <w:ilvl w:val="3"/>
          <w:numId w:val="9"/>
        </w:numPr>
      </w:pPr>
      <w:r>
        <w:t>3</w:t>
      </w:r>
      <w:r w:rsidR="006C3291" w:rsidRPr="00F20565">
        <w:t xml:space="preserve"> 000 000 рублей с НДС в случае заключения договора для обеспечения текущих нужд </w:t>
      </w:r>
      <w:r w:rsidR="006C3291">
        <w:t>организации Корпорации</w:t>
      </w:r>
      <w:r w:rsidR="006C3291" w:rsidRPr="00F20565">
        <w:t>, оказывающе</w:t>
      </w:r>
      <w:r w:rsidR="006C3291">
        <w:t xml:space="preserve">й </w:t>
      </w:r>
      <w:r w:rsidR="006C3291" w:rsidRPr="00F20565">
        <w:t>санаторно-курортные услуги</w:t>
      </w:r>
      <w:r w:rsidR="006C3291">
        <w:t>;</w:t>
      </w:r>
    </w:p>
    <w:p w14:paraId="71EAF65C" w14:textId="63B90DB4" w:rsidR="006C3291" w:rsidRDefault="006C3291" w:rsidP="006C3291">
      <w:pPr>
        <w:pStyle w:val="5"/>
        <w:numPr>
          <w:ilvl w:val="3"/>
          <w:numId w:val="9"/>
        </w:numPr>
      </w:pPr>
      <w:bookmarkStart w:id="9664" w:name="_Ref99631826"/>
      <w:r w:rsidRPr="00E46E3A">
        <w:t xml:space="preserve">3 000 000 </w:t>
      </w:r>
      <w:r w:rsidR="008A16DC" w:rsidRPr="008A16DC">
        <w:t xml:space="preserve">рублей </w:t>
      </w:r>
      <w:r w:rsidRPr="00E46E3A">
        <w:t xml:space="preserve">с НДС в случае осуществления закупки продукции, необходимой для выполняемых </w:t>
      </w:r>
      <w:r w:rsidR="00F55EF5" w:rsidRPr="00575698">
        <w:t>непосредственно</w:t>
      </w:r>
      <w:r w:rsidR="00F55EF5" w:rsidRPr="00E46E3A">
        <w:t xml:space="preserve"> </w:t>
      </w:r>
      <w:r w:rsidRPr="00E46E3A">
        <w:t>заказчиком НИР, ОКР, вне зависимости от размера выручки заказчика за пре</w:t>
      </w:r>
      <w:r>
        <w:t>дыдущий отчетный финансовый год</w:t>
      </w:r>
      <w:r w:rsidRPr="00F20565">
        <w:t>.</w:t>
      </w:r>
      <w:bookmarkEnd w:id="9664"/>
    </w:p>
    <w:p w14:paraId="512A8F3D" w14:textId="56E65834" w:rsidR="004800FF" w:rsidRPr="00575698" w:rsidRDefault="00A15102" w:rsidP="004800FF">
      <w:pPr>
        <w:pStyle w:val="4"/>
        <w:numPr>
          <w:ilvl w:val="2"/>
          <w:numId w:val="9"/>
        </w:numPr>
      </w:pPr>
      <w:r w:rsidRPr="00F653F5">
        <w:t>В течение срока действия настоящего подраздела</w:t>
      </w:r>
      <w:r w:rsidRPr="00575698">
        <w:t xml:space="preserve"> </w:t>
      </w:r>
      <w:r w:rsidR="000950C4">
        <w:t>суммы договоров</w:t>
      </w:r>
      <w:r>
        <w:t xml:space="preserve">, установленные п. </w:t>
      </w:r>
      <w:r>
        <w:fldChar w:fldCharType="begin"/>
      </w:r>
      <w:r>
        <w:instrText xml:space="preserve"> REF _Ref500184838 \r \h </w:instrText>
      </w:r>
      <w:r>
        <w:fldChar w:fldCharType="separate"/>
      </w:r>
      <w:r w:rsidR="00233FEB">
        <w:t>9.3.4</w:t>
      </w:r>
      <w:r>
        <w:fldChar w:fldCharType="end"/>
      </w:r>
      <w:r>
        <w:t xml:space="preserve"> Положения в качестве п</w:t>
      </w:r>
      <w:r w:rsidR="004800FF" w:rsidRPr="00575698">
        <w:t>ризнак</w:t>
      </w:r>
      <w:r>
        <w:t>ов</w:t>
      </w:r>
      <w:r w:rsidR="004800FF" w:rsidRPr="00575698">
        <w:t xml:space="preserve">, которые могут свидетельствовать о необоснованном дроблении закупок </w:t>
      </w:r>
      <w:r>
        <w:t>устанавливаются равными</w:t>
      </w:r>
      <w:r w:rsidR="004800FF" w:rsidRPr="00575698">
        <w:t>:</w:t>
      </w:r>
    </w:p>
    <w:p w14:paraId="68C604A1" w14:textId="0886DDE4" w:rsidR="004800FF" w:rsidRPr="00575698" w:rsidRDefault="00882152" w:rsidP="004800FF">
      <w:pPr>
        <w:pStyle w:val="5"/>
        <w:numPr>
          <w:ilvl w:val="3"/>
          <w:numId w:val="9"/>
        </w:numPr>
      </w:pPr>
      <w:r>
        <w:t xml:space="preserve">в случаях, предусмотренных подп. </w:t>
      </w:r>
      <w:r>
        <w:fldChar w:fldCharType="begin"/>
      </w:r>
      <w:r>
        <w:instrText xml:space="preserve"> REF _Ref99643916 \r \h </w:instrText>
      </w:r>
      <w:r>
        <w:fldChar w:fldCharType="separate"/>
      </w:r>
      <w:r w:rsidR="00233FEB">
        <w:t>9.3.4(1)</w:t>
      </w:r>
      <w:r>
        <w:fldChar w:fldCharType="end"/>
      </w:r>
      <w:r>
        <w:t xml:space="preserve"> Положения – более 500 </w:t>
      </w:r>
      <w:r w:rsidR="001A02C4">
        <w:t>000 с</w:t>
      </w:r>
      <w:r>
        <w:t xml:space="preserve"> НДС</w:t>
      </w:r>
      <w:r w:rsidR="004800FF" w:rsidRPr="00575698">
        <w:t>, а в случае, если годовая выручка заказчика за отчетный финансовый год составляет более чем 5 000 000 </w:t>
      </w:r>
      <w:r>
        <w:t>000 –</w:t>
      </w:r>
      <w:r w:rsidR="000950C4">
        <w:t xml:space="preserve"> </w:t>
      </w:r>
      <w:r>
        <w:t>1 0</w:t>
      </w:r>
      <w:r w:rsidR="004800FF" w:rsidRPr="00575698">
        <w:t>00 000 рублей с НДС;</w:t>
      </w:r>
    </w:p>
    <w:p w14:paraId="0FAC7CCB" w14:textId="16DD647A" w:rsidR="004800FF" w:rsidRPr="00575698" w:rsidRDefault="00D75D59" w:rsidP="004800FF">
      <w:pPr>
        <w:pStyle w:val="5"/>
        <w:numPr>
          <w:ilvl w:val="3"/>
          <w:numId w:val="9"/>
        </w:numPr>
      </w:pPr>
      <w:r>
        <w:t xml:space="preserve">в случаях, предусмотренных подп. </w:t>
      </w:r>
      <w:r>
        <w:fldChar w:fldCharType="begin"/>
      </w:r>
      <w:r>
        <w:instrText xml:space="preserve"> REF _Ref99644934 \w \h </w:instrText>
      </w:r>
      <w:r>
        <w:fldChar w:fldCharType="separate"/>
      </w:r>
      <w:r w:rsidR="00233FEB">
        <w:t>9.3.4(2)</w:t>
      </w:r>
      <w:r>
        <w:fldChar w:fldCharType="end"/>
      </w:r>
      <w:r>
        <w:t xml:space="preserve"> Положения </w:t>
      </w:r>
      <w:r w:rsidR="00194878">
        <w:t>– более 500 </w:t>
      </w:r>
      <w:r w:rsidR="001A02C4">
        <w:t>000 с</w:t>
      </w:r>
      <w:r w:rsidR="00194878">
        <w:t xml:space="preserve"> НДС</w:t>
      </w:r>
      <w:r w:rsidR="00194878" w:rsidRPr="00575698">
        <w:t>, а в случае, если годовая выручка заказчика за отчетный финансовый год составляет более чем 5 000 000 </w:t>
      </w:r>
      <w:r w:rsidR="00194878">
        <w:t>000 –</w:t>
      </w:r>
      <w:r w:rsidR="000950C4">
        <w:t xml:space="preserve"> </w:t>
      </w:r>
      <w:r w:rsidR="00194878">
        <w:t>1 0</w:t>
      </w:r>
      <w:r w:rsidR="00194878" w:rsidRPr="00575698">
        <w:t>00 000 рублей с НДС</w:t>
      </w:r>
      <w:r w:rsidR="004800FF" w:rsidRPr="00575698">
        <w:t>;</w:t>
      </w:r>
    </w:p>
    <w:p w14:paraId="673C253A" w14:textId="10C09D82" w:rsidR="004800FF" w:rsidRPr="00D9785E" w:rsidRDefault="00194878" w:rsidP="004800FF">
      <w:pPr>
        <w:pStyle w:val="5"/>
        <w:numPr>
          <w:ilvl w:val="3"/>
          <w:numId w:val="9"/>
        </w:numPr>
      </w:pPr>
      <w:r>
        <w:t xml:space="preserve">в случаях, предусмотренных подп. </w:t>
      </w:r>
      <w:r>
        <w:fldChar w:fldCharType="begin"/>
      </w:r>
      <w:r>
        <w:instrText xml:space="preserve"> REF _Ref99645064 \w \h </w:instrText>
      </w:r>
      <w:r>
        <w:fldChar w:fldCharType="separate"/>
      </w:r>
      <w:r w:rsidR="00233FEB">
        <w:t>9.3.4(3)</w:t>
      </w:r>
      <w:r>
        <w:fldChar w:fldCharType="end"/>
      </w:r>
      <w:r>
        <w:t xml:space="preserve"> Положения – более 2 000 </w:t>
      </w:r>
      <w:r w:rsidR="001A02C4">
        <w:t>000 с</w:t>
      </w:r>
      <w:r>
        <w:t xml:space="preserve"> НДС</w:t>
      </w:r>
      <w:r w:rsidRPr="00575698">
        <w:t>, а в случае, если годовая выручка заказчика за отчетный финансовый год составляет более чем 5 000 000 </w:t>
      </w:r>
      <w:r>
        <w:t>000 –</w:t>
      </w:r>
      <w:r w:rsidR="000950C4">
        <w:t xml:space="preserve"> </w:t>
      </w:r>
      <w:r>
        <w:t>4 0</w:t>
      </w:r>
      <w:r w:rsidRPr="00575698">
        <w:t>00 000 рублей с НДС</w:t>
      </w:r>
      <w:r>
        <w:t>.</w:t>
      </w:r>
    </w:p>
    <w:p w14:paraId="550C97A2" w14:textId="39BC2532" w:rsidR="006C7107" w:rsidRDefault="006C7107">
      <w:pPr>
        <w:pStyle w:val="4"/>
        <w:numPr>
          <w:ilvl w:val="2"/>
          <w:numId w:val="9"/>
        </w:numPr>
      </w:pPr>
      <w:r w:rsidRPr="00F653F5">
        <w:t>В течение срока действия настоящего подраздела проведение переторжки, проводимой по п.</w:t>
      </w:r>
      <w:r w:rsidR="00F653F5">
        <w:t> </w:t>
      </w:r>
      <w:r w:rsidR="00F653F5">
        <w:fldChar w:fldCharType="begin"/>
      </w:r>
      <w:r w:rsidR="00F653F5">
        <w:instrText xml:space="preserve"> REF _Ref412482443 \w \h </w:instrText>
      </w:r>
      <w:r w:rsidR="00F653F5">
        <w:fldChar w:fldCharType="separate"/>
      </w:r>
      <w:r w:rsidR="00233FEB">
        <w:t>8.5.3</w:t>
      </w:r>
      <w:r w:rsidR="00F653F5">
        <w:fldChar w:fldCharType="end"/>
      </w:r>
      <w:r w:rsidR="00F653F5">
        <w:t xml:space="preserve"> </w:t>
      </w:r>
      <w:r w:rsidRPr="00F653F5">
        <w:t>Положения, не является обязательным и осуществляется при условии принятия соответствующего решения ЗК (если возможность проведения переторжки была предусмотрена в извещении, документации о закупке).</w:t>
      </w:r>
    </w:p>
    <w:p w14:paraId="5F2206B4" w14:textId="313C1F7F" w:rsidR="006C7107" w:rsidRPr="00F653F5" w:rsidRDefault="006C7107" w:rsidP="00F653F5">
      <w:pPr>
        <w:pStyle w:val="4"/>
        <w:numPr>
          <w:ilvl w:val="2"/>
          <w:numId w:val="9"/>
        </w:numPr>
      </w:pPr>
      <w:r w:rsidRPr="00F653F5">
        <w:t>В течение срока действия настоящего подраздела проведение пред</w:t>
      </w:r>
      <w:r w:rsidR="00A029C3">
        <w:t>д</w:t>
      </w:r>
      <w:r w:rsidRPr="00F653F5">
        <w:t>оговорных переговоров, предусмотренных п. </w:t>
      </w:r>
      <w:r w:rsidR="00F653F5">
        <w:fldChar w:fldCharType="begin"/>
      </w:r>
      <w:r w:rsidR="00F653F5">
        <w:instrText xml:space="preserve"> REF _Ref99362917 \w \h </w:instrText>
      </w:r>
      <w:r w:rsidR="00F653F5">
        <w:fldChar w:fldCharType="separate"/>
      </w:r>
      <w:r w:rsidR="00233FEB">
        <w:t>20.4.7</w:t>
      </w:r>
      <w:r w:rsidR="00F653F5">
        <w:fldChar w:fldCharType="end"/>
      </w:r>
      <w:r w:rsidRPr="00F653F5">
        <w:t xml:space="preserve"> Положения, является правом заказчика и осуществляется по инициативе ЗК, при этом срок их проведения не может превышать 1 (одного) дня.</w:t>
      </w:r>
    </w:p>
    <w:p w14:paraId="376813F6" w14:textId="34888980" w:rsidR="006C7107" w:rsidRPr="00F653F5" w:rsidRDefault="006C7107" w:rsidP="00F653F5">
      <w:pPr>
        <w:pStyle w:val="4"/>
        <w:numPr>
          <w:ilvl w:val="2"/>
          <w:numId w:val="9"/>
        </w:numPr>
      </w:pPr>
      <w:r w:rsidRPr="00F653F5">
        <w:t>В течение срока действия настоящего подраздела срок ответа на дозапрос, установленный подп. </w:t>
      </w:r>
      <w:r w:rsidR="00F653F5">
        <w:fldChar w:fldCharType="begin"/>
      </w:r>
      <w:r w:rsidR="00F653F5">
        <w:instrText xml:space="preserve"> REF _Ref24301543 \w \h </w:instrText>
      </w:r>
      <w:r w:rsidR="00F653F5">
        <w:fldChar w:fldCharType="separate"/>
      </w:r>
      <w:r w:rsidR="00233FEB">
        <w:t>12.8.7(5)</w:t>
      </w:r>
      <w:r w:rsidR="00F653F5">
        <w:fldChar w:fldCharType="end"/>
      </w:r>
      <w:r w:rsidRPr="00F653F5">
        <w:t xml:space="preserve"> Положения</w:t>
      </w:r>
      <w:r w:rsidR="003146E0">
        <w:t>,</w:t>
      </w:r>
      <w:r w:rsidRPr="00F653F5">
        <w:t xml:space="preserve"> должен составлять 1 (од</w:t>
      </w:r>
      <w:r w:rsidR="000950C4">
        <w:t>и</w:t>
      </w:r>
      <w:r w:rsidRPr="00F653F5">
        <w:t>н) рабоч</w:t>
      </w:r>
      <w:r w:rsidR="000950C4">
        <w:t>ий</w:t>
      </w:r>
      <w:r w:rsidRPr="00F653F5">
        <w:t xml:space="preserve"> д</w:t>
      </w:r>
      <w:r w:rsidR="000950C4">
        <w:t>ень</w:t>
      </w:r>
      <w:r w:rsidRPr="00F653F5">
        <w:t>.</w:t>
      </w:r>
    </w:p>
    <w:p w14:paraId="2ED2A5C6" w14:textId="1EDE0304" w:rsidR="006C7107" w:rsidRPr="00F653F5" w:rsidRDefault="006C7107" w:rsidP="00F653F5">
      <w:pPr>
        <w:pStyle w:val="4"/>
        <w:numPr>
          <w:ilvl w:val="2"/>
          <w:numId w:val="9"/>
        </w:numPr>
      </w:pPr>
      <w:bookmarkStart w:id="9665" w:name="_Ref100056216"/>
      <w:r w:rsidRPr="00F653F5">
        <w:t>В течение срока действия настоящего подраздела не подлежат применению следующие нормы Положения:</w:t>
      </w:r>
      <w:bookmarkEnd w:id="9665"/>
    </w:p>
    <w:p w14:paraId="622E7BDD" w14:textId="71A04960" w:rsidR="006C7107" w:rsidRPr="00F653F5" w:rsidRDefault="006C7107" w:rsidP="00F653F5">
      <w:pPr>
        <w:pStyle w:val="5"/>
        <w:numPr>
          <w:ilvl w:val="3"/>
          <w:numId w:val="9"/>
        </w:numPr>
      </w:pPr>
      <w:r w:rsidRPr="00F653F5">
        <w:t xml:space="preserve">о размещении сообщения о заинтересованности на </w:t>
      </w:r>
      <w:r w:rsidR="00F653F5" w:rsidRPr="00F653F5">
        <w:t>официальном сайте заказчика (п. </w:t>
      </w:r>
      <w:r w:rsidRPr="00F653F5">
        <w:t>6.2.2 Приложения 5 к Положению);</w:t>
      </w:r>
    </w:p>
    <w:p w14:paraId="2C52AC72" w14:textId="79A42EF7" w:rsidR="006C7107" w:rsidRPr="00F653F5" w:rsidRDefault="006C7107" w:rsidP="00F653F5">
      <w:pPr>
        <w:pStyle w:val="5"/>
        <w:numPr>
          <w:ilvl w:val="3"/>
          <w:numId w:val="9"/>
        </w:numPr>
      </w:pPr>
      <w:r w:rsidRPr="00F653F5">
        <w:t xml:space="preserve">о размещении перечня аккредитованных поставщиков на </w:t>
      </w:r>
      <w:r w:rsidR="00F653F5" w:rsidRPr="00F653F5">
        <w:t>официальном сайте заказчика (п. </w:t>
      </w:r>
      <w:r w:rsidRPr="00F653F5">
        <w:t>6.7.11 Положения);</w:t>
      </w:r>
    </w:p>
    <w:p w14:paraId="7AAE5F1D" w14:textId="4B12F0EE" w:rsidR="006C7107" w:rsidRPr="00F653F5" w:rsidRDefault="00F653F5" w:rsidP="00F653F5">
      <w:pPr>
        <w:pStyle w:val="5"/>
        <w:numPr>
          <w:ilvl w:val="3"/>
          <w:numId w:val="9"/>
        </w:numPr>
      </w:pPr>
      <w:r w:rsidRPr="00F653F5">
        <w:t>об анонсировании закупки (п</w:t>
      </w:r>
      <w:r w:rsidR="000950C4">
        <w:t>одраздел</w:t>
      </w:r>
      <w:r w:rsidRPr="00F653F5">
        <w:t> </w:t>
      </w:r>
      <w:r w:rsidR="006C7107" w:rsidRPr="00F653F5">
        <w:t>10.14 Положения);</w:t>
      </w:r>
    </w:p>
    <w:p w14:paraId="6FE5BD9E" w14:textId="3AFBB99E" w:rsidR="006C7107" w:rsidRPr="00F653F5" w:rsidRDefault="006C7107" w:rsidP="00F653F5">
      <w:pPr>
        <w:pStyle w:val="5"/>
        <w:numPr>
          <w:ilvl w:val="3"/>
          <w:numId w:val="9"/>
        </w:numPr>
      </w:pPr>
      <w:r w:rsidRPr="00F653F5">
        <w:t>о размещении реестра недобросовестных поставщиков Корпорации на официальном сайте заказчика (п.</w:t>
      </w:r>
      <w:r w:rsidR="00F653F5">
        <w:t> </w:t>
      </w:r>
      <w:r w:rsidR="00125248">
        <w:fldChar w:fldCharType="begin"/>
      </w:r>
      <w:r w:rsidR="00125248">
        <w:instrText xml:space="preserve"> REF _Ref112846725 \r \h </w:instrText>
      </w:r>
      <w:r w:rsidR="00125248">
        <w:fldChar w:fldCharType="separate"/>
      </w:r>
      <w:r w:rsidR="00233FEB">
        <w:t>24.2.9</w:t>
      </w:r>
      <w:r w:rsidR="00125248">
        <w:fldChar w:fldCharType="end"/>
      </w:r>
      <w:r w:rsidRPr="00F653F5">
        <w:t xml:space="preserve"> Положения);</w:t>
      </w:r>
    </w:p>
    <w:p w14:paraId="64B8BC23" w14:textId="527BDE2D" w:rsidR="006C7107" w:rsidRPr="00F653F5" w:rsidRDefault="006C7107" w:rsidP="004776FA">
      <w:pPr>
        <w:pStyle w:val="5"/>
        <w:numPr>
          <w:ilvl w:val="3"/>
          <w:numId w:val="9"/>
        </w:numPr>
      </w:pPr>
      <w:r w:rsidRPr="00F653F5">
        <w:t>об особенностях проведения закупки технологическог</w:t>
      </w:r>
      <w:r w:rsidR="00F653F5" w:rsidRPr="00F653F5">
        <w:t>о об</w:t>
      </w:r>
      <w:r w:rsidR="002C1548">
        <w:t>о</w:t>
      </w:r>
      <w:r w:rsidR="00F653F5" w:rsidRPr="00F653F5">
        <w:t>рудования, установленных п. </w:t>
      </w:r>
      <w:r w:rsidRPr="00F653F5">
        <w:t>19.22.4 Полож</w:t>
      </w:r>
      <w:r w:rsidR="00F653F5">
        <w:t>е</w:t>
      </w:r>
      <w:r w:rsidRPr="00F653F5">
        <w:t>ния</w:t>
      </w:r>
      <w:r w:rsidR="002F05B4">
        <w:t>.</w:t>
      </w:r>
    </w:p>
    <w:p w14:paraId="5657789E" w14:textId="1233BB1C" w:rsidR="006C7107" w:rsidRPr="00F653F5" w:rsidRDefault="006C7107" w:rsidP="006C7107">
      <w:pPr>
        <w:pStyle w:val="4"/>
        <w:numPr>
          <w:ilvl w:val="2"/>
          <w:numId w:val="9"/>
        </w:numPr>
      </w:pPr>
      <w:bookmarkStart w:id="9666" w:name="_Ref100056157"/>
      <w:r w:rsidRPr="00F653F5">
        <w:t xml:space="preserve">Срок действия настоящего подраздела – </w:t>
      </w:r>
      <w:r w:rsidR="00AA458D">
        <w:t>п</w:t>
      </w:r>
      <w:r w:rsidRPr="00F653F5">
        <w:t>о 3</w:t>
      </w:r>
      <w:r w:rsidR="00B24B4D">
        <w:t>1</w:t>
      </w:r>
      <w:r w:rsidRPr="00F653F5">
        <w:t>.</w:t>
      </w:r>
      <w:r w:rsidR="00B24B4D">
        <w:t>12</w:t>
      </w:r>
      <w:r w:rsidRPr="00F653F5">
        <w:t>.2022</w:t>
      </w:r>
      <w:r w:rsidR="00F653F5">
        <w:t> г</w:t>
      </w:r>
      <w:r w:rsidRPr="00F653F5">
        <w:t>.</w:t>
      </w:r>
      <w:bookmarkEnd w:id="9666"/>
      <w:r w:rsidR="00AA458D">
        <w:t xml:space="preserve"> включительно.</w:t>
      </w:r>
    </w:p>
    <w:p w14:paraId="134AEC07" w14:textId="77777777" w:rsidR="00185938" w:rsidRPr="00575698" w:rsidRDefault="00185938" w:rsidP="003227B5">
      <w:pPr>
        <w:pStyle w:val="12"/>
        <w:numPr>
          <w:ilvl w:val="0"/>
          <w:numId w:val="2"/>
        </w:numPr>
        <w:ind w:left="1418" w:hanging="1418"/>
      </w:pPr>
      <w:bookmarkStart w:id="9667" w:name="_Toc515886020"/>
      <w:bookmarkStart w:id="9668" w:name="_Toc515886650"/>
      <w:bookmarkStart w:id="9669" w:name="_Toc516069778"/>
      <w:bookmarkStart w:id="9670" w:name="_Toc516677468"/>
      <w:bookmarkStart w:id="9671" w:name="_Toc410952188"/>
      <w:bookmarkStart w:id="9672" w:name="_Toc410952520"/>
      <w:bookmarkStart w:id="9673" w:name="_Toc410952850"/>
      <w:bookmarkStart w:id="9674" w:name="_Toc411252960"/>
      <w:bookmarkStart w:id="9675" w:name="_Toc411323663"/>
      <w:bookmarkStart w:id="9676" w:name="_Toc410952189"/>
      <w:bookmarkStart w:id="9677" w:name="_Toc410952521"/>
      <w:bookmarkStart w:id="9678" w:name="_Toc410952851"/>
      <w:bookmarkStart w:id="9679" w:name="_Toc411252961"/>
      <w:bookmarkStart w:id="9680" w:name="_Toc411323664"/>
      <w:bookmarkStart w:id="9681" w:name="_Toc410952190"/>
      <w:bookmarkStart w:id="9682" w:name="_Toc410952522"/>
      <w:bookmarkStart w:id="9683" w:name="_Toc410952852"/>
      <w:bookmarkStart w:id="9684" w:name="_Toc411252962"/>
      <w:bookmarkStart w:id="9685" w:name="_Toc411323665"/>
      <w:bookmarkStart w:id="9686" w:name="_Toc410952191"/>
      <w:bookmarkStart w:id="9687" w:name="_Toc410952523"/>
      <w:bookmarkStart w:id="9688" w:name="_Toc410952853"/>
      <w:bookmarkStart w:id="9689" w:name="_Toc411252963"/>
      <w:bookmarkStart w:id="9690" w:name="_Toc411323666"/>
      <w:bookmarkStart w:id="9691" w:name="_Hlt311047328"/>
      <w:bookmarkStart w:id="9692" w:name="_Toc270006882"/>
      <w:bookmarkStart w:id="9693" w:name="_Toc270011090"/>
      <w:bookmarkStart w:id="9694" w:name="_Toc270089354"/>
      <w:bookmarkStart w:id="9695" w:name="_Toc270104519"/>
      <w:bookmarkStart w:id="9696" w:name="_Toc270338110"/>
      <w:bookmarkStart w:id="9697" w:name="_Toc409088809"/>
      <w:bookmarkStart w:id="9698" w:name="_Toc409089003"/>
      <w:bookmarkStart w:id="9699" w:name="_Toc409089696"/>
      <w:bookmarkStart w:id="9700" w:name="_Toc409090128"/>
      <w:bookmarkStart w:id="9701" w:name="_Toc409090583"/>
      <w:bookmarkStart w:id="9702" w:name="_Toc409113376"/>
      <w:bookmarkStart w:id="9703" w:name="_Toc409174159"/>
      <w:bookmarkStart w:id="9704" w:name="_Toc409174853"/>
      <w:bookmarkStart w:id="9705" w:name="_Toc409189253"/>
      <w:bookmarkStart w:id="9706" w:name="_Toc283058685"/>
      <w:bookmarkStart w:id="9707" w:name="_Toc409204478"/>
      <w:bookmarkStart w:id="9708" w:name="_Ref409251933"/>
      <w:bookmarkStart w:id="9709" w:name="_Toc409474869"/>
      <w:bookmarkStart w:id="9710" w:name="_Toc409528578"/>
      <w:bookmarkStart w:id="9711" w:name="_Toc409630282"/>
      <w:bookmarkStart w:id="9712" w:name="_Toc409703727"/>
      <w:bookmarkStart w:id="9713" w:name="_Toc409711891"/>
      <w:bookmarkStart w:id="9714" w:name="_Toc409715634"/>
      <w:bookmarkStart w:id="9715" w:name="_Toc409721627"/>
      <w:bookmarkStart w:id="9716" w:name="_Toc409720782"/>
      <w:bookmarkStart w:id="9717" w:name="_Toc409721869"/>
      <w:bookmarkStart w:id="9718" w:name="_Toc409807594"/>
      <w:bookmarkStart w:id="9719" w:name="_Toc409812283"/>
      <w:bookmarkStart w:id="9720" w:name="_Toc283764506"/>
      <w:bookmarkStart w:id="9721" w:name="_Toc409908872"/>
      <w:bookmarkStart w:id="9722" w:name="_Toc410903012"/>
      <w:bookmarkStart w:id="9723" w:name="_Toc410908271"/>
      <w:bookmarkStart w:id="9724" w:name="_Toc410911014"/>
      <w:bookmarkStart w:id="9725" w:name="_Toc410911287"/>
      <w:bookmarkStart w:id="9726" w:name="_Toc410920377"/>
      <w:bookmarkStart w:id="9727" w:name="_Toc410916916"/>
      <w:bookmarkStart w:id="9728" w:name="_Toc411280004"/>
      <w:bookmarkStart w:id="9729" w:name="_Toc411626732"/>
      <w:bookmarkStart w:id="9730" w:name="_Toc411632273"/>
      <w:bookmarkStart w:id="9731" w:name="_Toc411882183"/>
      <w:bookmarkStart w:id="9732" w:name="_Toc411941192"/>
      <w:bookmarkStart w:id="9733" w:name="_Toc285801640"/>
      <w:bookmarkStart w:id="9734" w:name="_Toc411949667"/>
      <w:bookmarkStart w:id="9735" w:name="_Toc412111307"/>
      <w:bookmarkStart w:id="9736" w:name="_Toc285977911"/>
      <w:bookmarkStart w:id="9737" w:name="_Toc412128074"/>
      <w:bookmarkStart w:id="9738" w:name="_Toc286000039"/>
      <w:bookmarkStart w:id="9739" w:name="_Toc412218522"/>
      <w:bookmarkStart w:id="9740" w:name="_Toc412543809"/>
      <w:bookmarkStart w:id="9741" w:name="_Toc412551554"/>
      <w:bookmarkStart w:id="9742" w:name="_Toc412760424"/>
      <w:bookmarkStart w:id="9743" w:name="_Toc453143354"/>
      <w:bookmarkStart w:id="9744" w:name="_Ref468180224"/>
      <w:bookmarkStart w:id="9745" w:name="_Toc5978474"/>
      <w:bookmarkStart w:id="9746" w:name="_Toc113011866"/>
      <w:bookmarkStart w:id="9747" w:name="_Toc368984327"/>
      <w:bookmarkStart w:id="9748" w:name="_Toc407284838"/>
      <w:bookmarkStart w:id="9749" w:name="_Toc407291566"/>
      <w:bookmarkStart w:id="9750" w:name="_Toc407300366"/>
      <w:bookmarkStart w:id="9751" w:name="_Toc407296916"/>
      <w:bookmarkStart w:id="9752" w:name="_Toc407714695"/>
      <w:bookmarkStart w:id="9753" w:name="_Toc407716860"/>
      <w:bookmarkStart w:id="9754" w:name="_Toc407723112"/>
      <w:bookmarkStart w:id="9755" w:name="_Toc407720542"/>
      <w:bookmarkStart w:id="9756" w:name="_Toc407992771"/>
      <w:bookmarkStart w:id="9757" w:name="_Toc407999202"/>
      <w:bookmarkStart w:id="9758" w:name="_Toc408003437"/>
      <w:bookmarkStart w:id="9759" w:name="_Toc408003680"/>
      <w:bookmarkStart w:id="9760" w:name="_Toc408004436"/>
      <w:bookmarkStart w:id="9761" w:name="_Toc408161679"/>
      <w:bookmarkStart w:id="9762" w:name="_Toc408439911"/>
      <w:bookmarkStart w:id="9763" w:name="_Toc408447012"/>
      <w:bookmarkStart w:id="9764" w:name="_Toc408447276"/>
      <w:bookmarkStart w:id="9765" w:name="_Toc408776100"/>
      <w:bookmarkStart w:id="9766" w:name="_Toc408779295"/>
      <w:bookmarkStart w:id="9767" w:name="_Toc408780891"/>
      <w:bookmarkStart w:id="9768" w:name="_Toc408840954"/>
      <w:bookmarkStart w:id="9769" w:name="_Toc408842379"/>
      <w:bookmarkStart w:id="9770" w:name="_Toc282982372"/>
      <w:bookmarkEnd w:id="931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61"/>
      <w:r w:rsidRPr="00575698">
        <w:t>Заключение и исполнение договоров</w:t>
      </w:r>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p>
    <w:p w14:paraId="3C4D71C1" w14:textId="77777777" w:rsidR="002D6BCE" w:rsidRPr="00575698" w:rsidRDefault="00A26670" w:rsidP="00634ABE">
      <w:pPr>
        <w:pStyle w:val="2"/>
        <w:numPr>
          <w:ilvl w:val="0"/>
          <w:numId w:val="9"/>
        </w:numPr>
      </w:pPr>
      <w:bookmarkStart w:id="9771" w:name="_Toc409089697"/>
      <w:bookmarkStart w:id="9772" w:name="_Toc409090584"/>
      <w:bookmarkStart w:id="9773" w:name="_Toc409189254"/>
      <w:bookmarkStart w:id="9774" w:name="_Toc409528579"/>
      <w:bookmarkStart w:id="9775" w:name="_Toc409630283"/>
      <w:bookmarkStart w:id="9776" w:name="_Ref409694924"/>
      <w:bookmarkStart w:id="9777" w:name="_Ref409702242"/>
      <w:bookmarkStart w:id="9778" w:name="_Toc409703728"/>
      <w:bookmarkStart w:id="9779" w:name="_Toc409711892"/>
      <w:bookmarkStart w:id="9780" w:name="_Toc409721628"/>
      <w:bookmarkStart w:id="9781" w:name="_Toc409812284"/>
      <w:bookmarkStart w:id="9782" w:name="_Toc409088810"/>
      <w:bookmarkStart w:id="9783" w:name="_Toc409089004"/>
      <w:bookmarkStart w:id="9784" w:name="_Toc409090129"/>
      <w:bookmarkStart w:id="9785" w:name="_Toc409113377"/>
      <w:bookmarkStart w:id="9786" w:name="_Toc409174160"/>
      <w:bookmarkStart w:id="9787" w:name="_Toc409174854"/>
      <w:bookmarkStart w:id="9788" w:name="_Toc283058686"/>
      <w:bookmarkStart w:id="9789" w:name="_Toc409204479"/>
      <w:bookmarkStart w:id="9790" w:name="_Ref409443647"/>
      <w:bookmarkStart w:id="9791" w:name="_Toc409474870"/>
      <w:bookmarkStart w:id="9792" w:name="_Ref409615102"/>
      <w:bookmarkStart w:id="9793" w:name="_Ref409715054"/>
      <w:bookmarkStart w:id="9794" w:name="_Toc409715635"/>
      <w:bookmarkStart w:id="9795" w:name="_Toc409720783"/>
      <w:bookmarkStart w:id="9796" w:name="_Toc409721870"/>
      <w:bookmarkStart w:id="9797" w:name="_Toc409807595"/>
      <w:bookmarkStart w:id="9798" w:name="_Toc283764507"/>
      <w:bookmarkStart w:id="9799" w:name="_Toc409908873"/>
      <w:bookmarkStart w:id="9800" w:name="_Ref410487908"/>
      <w:bookmarkStart w:id="9801" w:name="_Ref410727506"/>
      <w:bookmarkStart w:id="9802" w:name="_Toc410903013"/>
      <w:bookmarkStart w:id="9803" w:name="_Toc410908272"/>
      <w:bookmarkStart w:id="9804" w:name="_Toc410911015"/>
      <w:bookmarkStart w:id="9805" w:name="_Toc410911288"/>
      <w:bookmarkStart w:id="9806" w:name="_Toc410920378"/>
      <w:bookmarkStart w:id="9807" w:name="_Toc410916917"/>
      <w:bookmarkStart w:id="9808" w:name="_Toc411280005"/>
      <w:bookmarkStart w:id="9809" w:name="_Toc411626733"/>
      <w:bookmarkStart w:id="9810" w:name="_Toc411632274"/>
      <w:bookmarkStart w:id="9811" w:name="_Toc411882184"/>
      <w:bookmarkStart w:id="9812" w:name="_Toc411941193"/>
      <w:bookmarkStart w:id="9813" w:name="_Toc285801641"/>
      <w:bookmarkStart w:id="9814" w:name="_Toc411949668"/>
      <w:bookmarkStart w:id="9815" w:name="_Toc412111308"/>
      <w:bookmarkStart w:id="9816" w:name="_Toc285977912"/>
      <w:bookmarkStart w:id="9817" w:name="_Toc412128075"/>
      <w:bookmarkStart w:id="9818" w:name="_Toc286000040"/>
      <w:bookmarkStart w:id="9819" w:name="_Ref412206576"/>
      <w:bookmarkStart w:id="9820" w:name="_Toc412218523"/>
      <w:bookmarkStart w:id="9821" w:name="_Toc412543810"/>
      <w:bookmarkStart w:id="9822" w:name="_Toc412551555"/>
      <w:bookmarkStart w:id="9823" w:name="_Toc412760425"/>
      <w:bookmarkStart w:id="9824" w:name="_Toc453143355"/>
      <w:bookmarkStart w:id="9825" w:name="_Ref468180235"/>
      <w:bookmarkStart w:id="9826" w:name="_Toc5978475"/>
      <w:bookmarkStart w:id="9827" w:name="_Ref106627801"/>
      <w:bookmarkStart w:id="9828" w:name="_Toc113011867"/>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829" w:name="_Ref307225968"/>
      <w:bookmarkStart w:id="9830" w:name="_Toc368984328"/>
      <w:bookmarkStart w:id="9831" w:name="_Toc407284839"/>
      <w:bookmarkStart w:id="9832" w:name="_Toc407291567"/>
      <w:bookmarkStart w:id="9833" w:name="_Toc407300367"/>
      <w:bookmarkStart w:id="9834" w:name="_Toc407296917"/>
      <w:bookmarkStart w:id="9835" w:name="_Toc407714696"/>
      <w:bookmarkStart w:id="9836" w:name="_Toc407716861"/>
      <w:bookmarkStart w:id="9837" w:name="_Toc407723113"/>
      <w:bookmarkStart w:id="9838" w:name="_Toc407720543"/>
      <w:bookmarkStart w:id="9839" w:name="_Toc407992772"/>
      <w:bookmarkStart w:id="9840" w:name="_Toc407999203"/>
      <w:bookmarkStart w:id="9841" w:name="_Toc408003438"/>
      <w:bookmarkStart w:id="9842" w:name="_Toc408003681"/>
      <w:bookmarkStart w:id="9843" w:name="_Toc408004437"/>
      <w:bookmarkStart w:id="9844" w:name="_Toc408161680"/>
      <w:bookmarkStart w:id="9845" w:name="_Toc408439912"/>
      <w:bookmarkStart w:id="9846" w:name="_Toc408447013"/>
      <w:bookmarkStart w:id="9847" w:name="_Toc408447277"/>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p>
    <w:p w14:paraId="0211CF36" w14:textId="77777777" w:rsidR="00EA284A" w:rsidRPr="00575698" w:rsidRDefault="008E09C3" w:rsidP="00634ABE">
      <w:pPr>
        <w:pStyle w:val="3"/>
        <w:numPr>
          <w:ilvl w:val="1"/>
          <w:numId w:val="9"/>
        </w:numPr>
        <w:ind w:left="1134"/>
      </w:pPr>
      <w:bookmarkStart w:id="9848" w:name="_Toc408776102"/>
      <w:bookmarkStart w:id="9849" w:name="_Toc408779297"/>
      <w:bookmarkStart w:id="9850" w:name="_Toc408780893"/>
      <w:bookmarkStart w:id="9851" w:name="_Toc408840956"/>
      <w:bookmarkStart w:id="9852" w:name="_Toc408842381"/>
      <w:bookmarkStart w:id="9853" w:name="_Toc247716277"/>
      <w:bookmarkStart w:id="9854" w:name="_Toc368984329"/>
      <w:bookmarkStart w:id="9855" w:name="_Toc407284840"/>
      <w:bookmarkStart w:id="9856" w:name="_Toc407291568"/>
      <w:bookmarkStart w:id="9857" w:name="_Toc407300368"/>
      <w:bookmarkStart w:id="9858" w:name="_Toc407296918"/>
      <w:bookmarkStart w:id="9859" w:name="_Toc407714697"/>
      <w:bookmarkStart w:id="9860" w:name="_Toc407716862"/>
      <w:bookmarkStart w:id="9861" w:name="_Toc407723114"/>
      <w:bookmarkStart w:id="9862" w:name="_Toc407720544"/>
      <w:bookmarkStart w:id="9863" w:name="_Toc407992773"/>
      <w:bookmarkStart w:id="9864" w:name="_Toc407999204"/>
      <w:bookmarkStart w:id="9865" w:name="_Toc408003439"/>
      <w:bookmarkStart w:id="9866" w:name="_Toc408003682"/>
      <w:bookmarkStart w:id="9867" w:name="_Toc408004438"/>
      <w:bookmarkStart w:id="9868" w:name="_Toc408161681"/>
      <w:bookmarkStart w:id="9869" w:name="_Toc408439913"/>
      <w:bookmarkStart w:id="9870" w:name="_Toc408447014"/>
      <w:bookmarkStart w:id="9871" w:name="_Toc408447278"/>
      <w:bookmarkStart w:id="9872" w:name="_Toc408776104"/>
      <w:bookmarkStart w:id="9873" w:name="_Toc408779299"/>
      <w:bookmarkStart w:id="9874" w:name="_Toc408780895"/>
      <w:bookmarkStart w:id="9875" w:name="_Toc408840958"/>
      <w:bookmarkStart w:id="9876" w:name="_Toc408842383"/>
      <w:bookmarkStart w:id="9877" w:name="_Toc282982376"/>
      <w:bookmarkStart w:id="9878" w:name="_Toc409088811"/>
      <w:bookmarkStart w:id="9879" w:name="_Toc409089005"/>
      <w:bookmarkStart w:id="9880" w:name="_Toc409089698"/>
      <w:bookmarkStart w:id="9881" w:name="_Toc409090130"/>
      <w:bookmarkStart w:id="9882" w:name="_Toc409090585"/>
      <w:bookmarkStart w:id="9883" w:name="_Toc409113378"/>
      <w:bookmarkStart w:id="9884" w:name="_Toc409174161"/>
      <w:bookmarkStart w:id="9885" w:name="_Toc409174855"/>
      <w:bookmarkStart w:id="9886" w:name="_Toc409189255"/>
      <w:bookmarkStart w:id="9887" w:name="_Toc283058687"/>
      <w:bookmarkStart w:id="9888" w:name="_Toc409204480"/>
      <w:bookmarkStart w:id="9889" w:name="_Toc409474871"/>
      <w:bookmarkStart w:id="9890" w:name="_Toc409528580"/>
      <w:bookmarkStart w:id="9891" w:name="_Toc409630284"/>
      <w:bookmarkStart w:id="9892" w:name="_Toc409703729"/>
      <w:bookmarkStart w:id="9893" w:name="_Toc409711893"/>
      <w:bookmarkStart w:id="9894" w:name="_Toc409715636"/>
      <w:bookmarkStart w:id="9895" w:name="_Toc409721629"/>
      <w:bookmarkStart w:id="9896" w:name="_Toc409720784"/>
      <w:bookmarkStart w:id="9897" w:name="_Toc409721871"/>
      <w:bookmarkStart w:id="9898" w:name="_Toc409807596"/>
      <w:bookmarkStart w:id="9899" w:name="_Toc409812285"/>
      <w:bookmarkStart w:id="9900" w:name="_Toc283764508"/>
      <w:bookmarkStart w:id="9901" w:name="_Toc409908874"/>
      <w:bookmarkStart w:id="9902" w:name="_Toc410903014"/>
      <w:bookmarkStart w:id="9903" w:name="_Toc410908273"/>
      <w:bookmarkStart w:id="9904" w:name="_Toc410911016"/>
      <w:bookmarkStart w:id="9905" w:name="_Toc410911289"/>
      <w:bookmarkStart w:id="9906" w:name="_Toc410920379"/>
      <w:bookmarkStart w:id="9907" w:name="_Toc410916918"/>
      <w:bookmarkStart w:id="9908" w:name="_Toc411280006"/>
      <w:bookmarkStart w:id="9909" w:name="_Toc411626734"/>
      <w:bookmarkStart w:id="9910" w:name="_Toc411632275"/>
      <w:bookmarkStart w:id="9911" w:name="_Toc411882185"/>
      <w:bookmarkStart w:id="9912" w:name="_Toc411941194"/>
      <w:bookmarkStart w:id="9913" w:name="_Toc285801642"/>
      <w:bookmarkStart w:id="9914" w:name="_Toc411949669"/>
      <w:bookmarkStart w:id="9915" w:name="_Toc412111309"/>
      <w:bookmarkStart w:id="9916" w:name="_Toc285977913"/>
      <w:bookmarkStart w:id="9917" w:name="_Toc412128076"/>
      <w:bookmarkStart w:id="9918" w:name="_Toc286000041"/>
      <w:bookmarkStart w:id="9919" w:name="_Toc412218524"/>
      <w:bookmarkStart w:id="9920" w:name="_Toc412543811"/>
      <w:bookmarkStart w:id="9921" w:name="_Toc412551556"/>
      <w:bookmarkStart w:id="9922" w:name="_Toc412760426"/>
      <w:bookmarkStart w:id="9923" w:name="_Toc453143356"/>
      <w:bookmarkStart w:id="9924" w:name="_Ref468180246"/>
      <w:bookmarkStart w:id="9925" w:name="_Toc5978476"/>
      <w:bookmarkStart w:id="9926" w:name="_Toc11301186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r w:rsidRPr="00575698">
        <w:t>Общие положения по заключению договора</w:t>
      </w:r>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p>
    <w:p w14:paraId="0046F2C8" w14:textId="77777777" w:rsidR="00B02568" w:rsidRPr="00575698" w:rsidRDefault="00B02568" w:rsidP="00634ABE">
      <w:pPr>
        <w:pStyle w:val="4"/>
        <w:numPr>
          <w:ilvl w:val="2"/>
          <w:numId w:val="9"/>
        </w:numPr>
      </w:pPr>
      <w:bookmarkStart w:id="9927"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3CDCA3EC" w14:textId="77777777" w:rsidR="008E09C3" w:rsidRPr="00575698" w:rsidRDefault="00A56600" w:rsidP="00634ABE">
      <w:pPr>
        <w:pStyle w:val="4"/>
        <w:numPr>
          <w:ilvl w:val="2"/>
          <w:numId w:val="9"/>
        </w:numPr>
      </w:pPr>
      <w:bookmarkStart w:id="9928" w:name="_Hlt342307621"/>
      <w:bookmarkEnd w:id="9927"/>
      <w:bookmarkEnd w:id="9928"/>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77896739" w14:textId="77777777" w:rsidR="00AF5364" w:rsidRPr="00575698" w:rsidRDefault="00A56600" w:rsidP="00634ABE">
      <w:pPr>
        <w:pStyle w:val="4"/>
        <w:numPr>
          <w:ilvl w:val="2"/>
          <w:numId w:val="9"/>
        </w:numPr>
      </w:pPr>
      <w:bookmarkStart w:id="9929"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929"/>
    </w:p>
    <w:p w14:paraId="6D49E51F" w14:textId="77777777" w:rsidR="008E09C3" w:rsidRPr="00575698" w:rsidRDefault="008E09C3" w:rsidP="00634ABE">
      <w:pPr>
        <w:pStyle w:val="4"/>
        <w:numPr>
          <w:ilvl w:val="2"/>
          <w:numId w:val="9"/>
        </w:numPr>
      </w:pPr>
      <w:bookmarkStart w:id="9930" w:name="_Ref341089784"/>
      <w:bookmarkStart w:id="9931" w:name="_Ref341861969"/>
      <w:bookmarkStart w:id="9932"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930"/>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233FEB">
        <w:t>20.2.12</w:t>
      </w:r>
      <w:r w:rsidR="00815DF3" w:rsidRPr="0013308E">
        <w:fldChar w:fldCharType="end"/>
      </w:r>
      <w:r w:rsidR="00D009BD" w:rsidRPr="00575698">
        <w:t xml:space="preserve"> </w:t>
      </w:r>
      <w:r w:rsidR="0067307C" w:rsidRPr="00575698">
        <w:t>Положения)</w:t>
      </w:r>
      <w:bookmarkStart w:id="9933" w:name="_Hlt341879772"/>
      <w:bookmarkEnd w:id="9931"/>
      <w:bookmarkEnd w:id="9933"/>
      <w:r w:rsidRPr="00575698">
        <w:t>.</w:t>
      </w:r>
      <w:bookmarkEnd w:id="9932"/>
    </w:p>
    <w:p w14:paraId="46E7DA5C" w14:textId="77777777" w:rsidR="00A56600" w:rsidRPr="00575698" w:rsidRDefault="003F4CB5" w:rsidP="00634ABE">
      <w:pPr>
        <w:pStyle w:val="4"/>
        <w:numPr>
          <w:ilvl w:val="2"/>
          <w:numId w:val="9"/>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233FEB">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233FEB">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47B0DE41" w14:textId="77777777" w:rsidR="00EC6794" w:rsidRPr="00575698" w:rsidRDefault="00FF617A" w:rsidP="00634ABE">
      <w:pPr>
        <w:pStyle w:val="4"/>
        <w:numPr>
          <w:ilvl w:val="2"/>
          <w:numId w:val="9"/>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233FEB">
        <w:t>20.6.3</w:t>
      </w:r>
      <w:r w:rsidR="00006861" w:rsidRPr="0013308E">
        <w:fldChar w:fldCharType="end"/>
      </w:r>
      <w:r w:rsidR="00454E09" w:rsidRPr="00575698">
        <w:t xml:space="preserve"> Положения</w:t>
      </w:r>
      <w:r w:rsidRPr="00575698">
        <w:t>.</w:t>
      </w:r>
    </w:p>
    <w:p w14:paraId="674B2D7E" w14:textId="77777777" w:rsidR="001C2AE0" w:rsidRPr="00575698" w:rsidRDefault="001C2AE0" w:rsidP="00634ABE">
      <w:pPr>
        <w:pStyle w:val="4"/>
        <w:numPr>
          <w:ilvl w:val="2"/>
          <w:numId w:val="9"/>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4A1D185C" w14:textId="77777777" w:rsidR="00EA284A" w:rsidRPr="00575698" w:rsidRDefault="0024494B" w:rsidP="00634ABE">
      <w:pPr>
        <w:pStyle w:val="3"/>
        <w:numPr>
          <w:ilvl w:val="1"/>
          <w:numId w:val="9"/>
        </w:numPr>
        <w:ind w:left="1134"/>
      </w:pPr>
      <w:bookmarkStart w:id="9934" w:name="_Toc410903015"/>
      <w:bookmarkStart w:id="9935" w:name="_Toc410908274"/>
      <w:bookmarkStart w:id="9936" w:name="_Toc410911017"/>
      <w:bookmarkStart w:id="9937" w:name="_Toc410911290"/>
      <w:bookmarkStart w:id="9938" w:name="_Toc410920380"/>
      <w:bookmarkStart w:id="9939" w:name="_Toc410916919"/>
      <w:bookmarkStart w:id="9940" w:name="_Toc411280007"/>
      <w:bookmarkStart w:id="9941" w:name="_Toc411626735"/>
      <w:bookmarkStart w:id="9942" w:name="_Toc411632276"/>
      <w:bookmarkStart w:id="9943" w:name="_Toc411882186"/>
      <w:bookmarkStart w:id="9944" w:name="_Toc411941195"/>
      <w:bookmarkStart w:id="9945" w:name="_Toc285801643"/>
      <w:bookmarkStart w:id="9946" w:name="_Toc411949670"/>
      <w:bookmarkStart w:id="9947" w:name="_Toc412111310"/>
      <w:bookmarkStart w:id="9948" w:name="_Toc285977914"/>
      <w:bookmarkStart w:id="9949" w:name="_Toc412128077"/>
      <w:bookmarkStart w:id="9950" w:name="_Toc286000042"/>
      <w:bookmarkStart w:id="9951" w:name="_Toc412218525"/>
      <w:bookmarkStart w:id="9952" w:name="_Toc412543812"/>
      <w:bookmarkStart w:id="9953" w:name="_Toc412551557"/>
      <w:bookmarkStart w:id="9954" w:name="_Toc412760427"/>
      <w:bookmarkStart w:id="9955" w:name="_Toc453143357"/>
      <w:bookmarkStart w:id="9956" w:name="_Ref468180302"/>
      <w:bookmarkStart w:id="9957" w:name="_Toc5978477"/>
      <w:bookmarkStart w:id="9958" w:name="_Toc113011869"/>
      <w:bookmarkStart w:id="9959" w:name="_Ref264480501"/>
      <w:bookmarkStart w:id="9960" w:name="_Toc368984330"/>
      <w:bookmarkStart w:id="9961" w:name="_Toc407284841"/>
      <w:bookmarkStart w:id="9962" w:name="_Toc407291569"/>
      <w:bookmarkStart w:id="9963" w:name="_Toc407300369"/>
      <w:bookmarkStart w:id="9964" w:name="_Toc407296919"/>
      <w:bookmarkStart w:id="9965" w:name="_Toc407714698"/>
      <w:bookmarkStart w:id="9966" w:name="_Toc407716863"/>
      <w:bookmarkStart w:id="9967" w:name="_Toc407723115"/>
      <w:bookmarkStart w:id="9968" w:name="_Toc407720545"/>
      <w:bookmarkStart w:id="9969" w:name="_Toc407992774"/>
      <w:bookmarkStart w:id="9970" w:name="_Toc407999205"/>
      <w:bookmarkStart w:id="9971" w:name="_Toc408003440"/>
      <w:bookmarkStart w:id="9972" w:name="_Toc408003683"/>
      <w:bookmarkStart w:id="9973" w:name="_Toc408004439"/>
      <w:bookmarkStart w:id="9974" w:name="_Toc408161682"/>
      <w:bookmarkStart w:id="9975" w:name="_Toc408439914"/>
      <w:bookmarkStart w:id="9976" w:name="_Toc408447015"/>
      <w:bookmarkStart w:id="9977" w:name="_Toc408447279"/>
      <w:bookmarkStart w:id="9978" w:name="_Toc408776105"/>
      <w:bookmarkStart w:id="9979" w:name="_Toc408779300"/>
      <w:bookmarkStart w:id="9980" w:name="_Toc408780896"/>
      <w:bookmarkStart w:id="9981" w:name="_Toc408840959"/>
      <w:bookmarkStart w:id="9982" w:name="_Toc408842384"/>
      <w:bookmarkStart w:id="9983" w:name="_Toc282982377"/>
      <w:bookmarkStart w:id="9984" w:name="_Toc409088812"/>
      <w:bookmarkStart w:id="9985" w:name="_Toc409089006"/>
      <w:bookmarkStart w:id="9986" w:name="_Toc409089699"/>
      <w:bookmarkStart w:id="9987" w:name="_Toc409090131"/>
      <w:bookmarkStart w:id="9988" w:name="_Toc409090586"/>
      <w:bookmarkStart w:id="9989" w:name="_Toc409113379"/>
      <w:bookmarkStart w:id="9990" w:name="_Toc409174162"/>
      <w:bookmarkStart w:id="9991" w:name="_Toc409174856"/>
      <w:bookmarkStart w:id="9992" w:name="_Toc409189256"/>
      <w:bookmarkStart w:id="9993" w:name="_Toc283058688"/>
      <w:bookmarkStart w:id="9994" w:name="_Toc409204481"/>
      <w:bookmarkStart w:id="9995" w:name="_Toc409474872"/>
      <w:bookmarkStart w:id="9996" w:name="_Toc409528581"/>
      <w:bookmarkStart w:id="9997" w:name="_Toc409630285"/>
      <w:bookmarkStart w:id="9998" w:name="_Toc409703730"/>
      <w:bookmarkStart w:id="9999" w:name="_Toc409711894"/>
      <w:bookmarkStart w:id="10000" w:name="_Toc409715637"/>
      <w:bookmarkStart w:id="10001" w:name="_Toc409721630"/>
      <w:bookmarkStart w:id="10002" w:name="_Toc409720785"/>
      <w:bookmarkStart w:id="10003" w:name="_Toc409721872"/>
      <w:bookmarkStart w:id="10004" w:name="_Toc409807597"/>
      <w:bookmarkStart w:id="10005" w:name="_Toc409812286"/>
      <w:bookmarkStart w:id="10006" w:name="_Toc283764509"/>
      <w:bookmarkStart w:id="10007" w:name="_Toc409908875"/>
      <w:r w:rsidRPr="00575698">
        <w:t>Порядок заключения договора</w:t>
      </w:r>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p>
    <w:p w14:paraId="593C563D" w14:textId="77777777" w:rsidR="0024494B" w:rsidRPr="00575698" w:rsidRDefault="0024494B" w:rsidP="00634ABE">
      <w:pPr>
        <w:pStyle w:val="4"/>
        <w:keepNext/>
        <w:numPr>
          <w:ilvl w:val="2"/>
          <w:numId w:val="9"/>
        </w:numPr>
      </w:pPr>
      <w:bookmarkStart w:id="10008" w:name="_Ref410848872"/>
      <w:r w:rsidRPr="00575698">
        <w:t>Договор по итогам процедуры закупки заключается:</w:t>
      </w:r>
      <w:bookmarkEnd w:id="10008"/>
    </w:p>
    <w:p w14:paraId="7AC553AC" w14:textId="77777777" w:rsidR="0024494B" w:rsidRPr="00575698" w:rsidRDefault="0024494B" w:rsidP="00634ABE">
      <w:pPr>
        <w:pStyle w:val="5"/>
        <w:numPr>
          <w:ilvl w:val="3"/>
          <w:numId w:val="9"/>
        </w:numPr>
      </w:pPr>
      <w:bookmarkStart w:id="10009"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10009"/>
    </w:p>
    <w:p w14:paraId="7F27F4CD" w14:textId="77777777" w:rsidR="005F0AB8" w:rsidRPr="00575698" w:rsidRDefault="005F0AB8" w:rsidP="00634ABE">
      <w:pPr>
        <w:pStyle w:val="5"/>
        <w:numPr>
          <w:ilvl w:val="3"/>
          <w:numId w:val="9"/>
        </w:numPr>
      </w:pPr>
      <w:bookmarkStart w:id="10010" w:name="_Ref20235131"/>
      <w:bookmarkStart w:id="10011"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10010"/>
      <w:r w:rsidR="001C2AE0" w:rsidRPr="00575698">
        <w:t>;</w:t>
      </w:r>
      <w:bookmarkEnd w:id="10011"/>
    </w:p>
    <w:p w14:paraId="3AE75E79" w14:textId="24B287AC" w:rsidR="001C2AE0" w:rsidRPr="00575698" w:rsidRDefault="00CD0E42" w:rsidP="00634ABE">
      <w:pPr>
        <w:pStyle w:val="5"/>
        <w:numPr>
          <w:ilvl w:val="3"/>
          <w:numId w:val="9"/>
        </w:numPr>
      </w:pPr>
      <w:bookmarkStart w:id="10012" w:name="_Ref412486358"/>
      <w:r w:rsidRPr="00575698">
        <w:t>при проведении</w:t>
      </w:r>
      <w:r w:rsidR="00B270C9" w:rsidRPr="00575698">
        <w:t xml:space="preserve"> неконкурентной</w:t>
      </w:r>
      <w:r w:rsidRPr="00575698">
        <w:t xml:space="preserve"> закупки договор заключается</w:t>
      </w:r>
      <w:r w:rsidR="00CD17DE">
        <w:t>:</w:t>
      </w:r>
    </w:p>
    <w:p w14:paraId="5920277D" w14:textId="164E3D25" w:rsidR="001C2AE0" w:rsidRPr="00575698" w:rsidRDefault="00CD17DE" w:rsidP="00CD17DE">
      <w:pPr>
        <w:pStyle w:val="6"/>
        <w:numPr>
          <w:ilvl w:val="4"/>
          <w:numId w:val="9"/>
        </w:numPr>
      </w:pPr>
      <w:r w:rsidRPr="00CD17DE">
        <w:t xml:space="preserve">после подписания протокола ЗК в </w:t>
      </w:r>
      <w:r>
        <w:t xml:space="preserve">случаях, установленных п. </w:t>
      </w:r>
      <w:r>
        <w:fldChar w:fldCharType="begin"/>
      </w:r>
      <w:r>
        <w:instrText xml:space="preserve"> REF _Ref23690300 \r \h </w:instrText>
      </w:r>
      <w:r>
        <w:fldChar w:fldCharType="separate"/>
      </w:r>
      <w:r w:rsidR="00233FEB">
        <w:t>16.1.2</w:t>
      </w:r>
      <w:r>
        <w:fldChar w:fldCharType="end"/>
      </w:r>
      <w:r>
        <w:t xml:space="preserve">, </w:t>
      </w:r>
      <w:r>
        <w:fldChar w:fldCharType="begin"/>
      </w:r>
      <w:r>
        <w:instrText xml:space="preserve"> REF _Ref23698604 \r \h </w:instrText>
      </w:r>
      <w:r>
        <w:fldChar w:fldCharType="separate"/>
      </w:r>
      <w:r w:rsidR="00233FEB">
        <w:t>16.1.4</w:t>
      </w:r>
      <w:r>
        <w:fldChar w:fldCharType="end"/>
      </w:r>
      <w:r w:rsidRPr="00CD17DE">
        <w:t xml:space="preserve"> Положения</w:t>
      </w:r>
      <w:r w:rsidR="001C2AE0" w:rsidRPr="00575698">
        <w:t>;</w:t>
      </w:r>
    </w:p>
    <w:p w14:paraId="4197D6F4" w14:textId="1ECEA724" w:rsidR="001C2AE0" w:rsidRDefault="00CD17DE" w:rsidP="00CD17DE">
      <w:pPr>
        <w:pStyle w:val="6"/>
        <w:numPr>
          <w:ilvl w:val="4"/>
          <w:numId w:val="9"/>
        </w:numPr>
      </w:pPr>
      <w:r w:rsidRPr="00CD17DE">
        <w:t xml:space="preserve">на основании решения руководителя путем заключения (подписания) договора в </w:t>
      </w:r>
      <w:r>
        <w:t xml:space="preserve">случаях, установленных п. </w:t>
      </w:r>
      <w:r>
        <w:fldChar w:fldCharType="begin"/>
      </w:r>
      <w:r>
        <w:instrText xml:space="preserve"> REF _Ref23690892 \r \h </w:instrText>
      </w:r>
      <w:r>
        <w:fldChar w:fldCharType="separate"/>
      </w:r>
      <w:r w:rsidR="00233FEB">
        <w:t>16.1.5</w:t>
      </w:r>
      <w:r>
        <w:fldChar w:fldCharType="end"/>
      </w:r>
      <w:r w:rsidRPr="00CD17DE">
        <w:t xml:space="preserve"> Положения</w:t>
      </w:r>
      <w:r w:rsidR="001C2AE0" w:rsidRPr="00575698">
        <w:t>;</w:t>
      </w:r>
    </w:p>
    <w:p w14:paraId="3714588A" w14:textId="2DC7E3DE" w:rsidR="0005320D" w:rsidRPr="00575698" w:rsidRDefault="0005320D" w:rsidP="00CD17DE">
      <w:pPr>
        <w:pStyle w:val="6"/>
        <w:numPr>
          <w:ilvl w:val="4"/>
          <w:numId w:val="9"/>
        </w:numPr>
      </w:pPr>
      <w:r w:rsidRPr="00CD17DE">
        <w:t xml:space="preserve">в течение 20 дней после официального размещения </w:t>
      </w:r>
      <w:r w:rsidRPr="00523BDC">
        <w:t>итогового</w:t>
      </w:r>
      <w:r w:rsidRPr="00DC5F33">
        <w:t xml:space="preserve"> протокола</w:t>
      </w:r>
      <w:r w:rsidRPr="00CD17DE">
        <w:t xml:space="preserve"> ЗК на ЭТП при проведении ценового запроса на ЭТП</w:t>
      </w:r>
      <w:r>
        <w:t>.</w:t>
      </w:r>
    </w:p>
    <w:bookmarkEnd w:id="10012"/>
    <w:p w14:paraId="0868EA4B" w14:textId="77777777" w:rsidR="009014FA" w:rsidRPr="00575698" w:rsidRDefault="0024494B" w:rsidP="00634ABE">
      <w:pPr>
        <w:pStyle w:val="4"/>
        <w:numPr>
          <w:ilvl w:val="2"/>
          <w:numId w:val="9"/>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233FEB">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3BF0EBC1" w14:textId="77777777" w:rsidR="0024494B" w:rsidRPr="00575698" w:rsidRDefault="009014FA" w:rsidP="00634ABE">
      <w:pPr>
        <w:pStyle w:val="4"/>
        <w:numPr>
          <w:ilvl w:val="2"/>
          <w:numId w:val="9"/>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249120E8" w14:textId="77777777" w:rsidR="003D28BB" w:rsidRPr="00575698" w:rsidRDefault="0024494B" w:rsidP="00634ABE">
      <w:pPr>
        <w:pStyle w:val="4"/>
        <w:numPr>
          <w:ilvl w:val="2"/>
          <w:numId w:val="9"/>
        </w:numPr>
      </w:pPr>
      <w:bookmarkStart w:id="10013"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10013"/>
    </w:p>
    <w:p w14:paraId="6EA83D4B" w14:textId="77777777" w:rsidR="003D28BB" w:rsidRPr="00575698" w:rsidRDefault="003D28BB" w:rsidP="00634ABE">
      <w:pPr>
        <w:pStyle w:val="5"/>
        <w:numPr>
          <w:ilvl w:val="3"/>
          <w:numId w:val="9"/>
        </w:numPr>
      </w:pPr>
      <w:r w:rsidRPr="00575698">
        <w:t>нарочным ответственному исполнителю заказчика либо лица, с которым заключается договор;</w:t>
      </w:r>
    </w:p>
    <w:p w14:paraId="47445E5B" w14:textId="77777777" w:rsidR="003D28BB" w:rsidRPr="00575698" w:rsidRDefault="003D28BB" w:rsidP="00634ABE">
      <w:pPr>
        <w:pStyle w:val="5"/>
        <w:numPr>
          <w:ilvl w:val="3"/>
          <w:numId w:val="9"/>
        </w:numPr>
      </w:pPr>
      <w:r w:rsidRPr="00575698">
        <w:t>посредством курьерской или иной службы доставки;</w:t>
      </w:r>
    </w:p>
    <w:p w14:paraId="24E4A97E" w14:textId="77777777" w:rsidR="003D28BB" w:rsidRPr="00575698" w:rsidRDefault="003D28BB" w:rsidP="00634ABE">
      <w:pPr>
        <w:pStyle w:val="5"/>
        <w:numPr>
          <w:ilvl w:val="3"/>
          <w:numId w:val="9"/>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734717D8" w14:textId="18C3F33A" w:rsidR="003941B1" w:rsidRPr="00575698" w:rsidRDefault="0024494B" w:rsidP="00634ABE">
      <w:pPr>
        <w:pStyle w:val="4"/>
        <w:numPr>
          <w:ilvl w:val="2"/>
          <w:numId w:val="9"/>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70667B">
        <w:t xml:space="preserve">ценового запроса на ЭТП </w:t>
      </w:r>
      <w:r w:rsidR="006F278D" w:rsidRPr="00575698">
        <w:t>заключается</w:t>
      </w:r>
      <w:r w:rsidR="00B43102">
        <w:t xml:space="preserve"> только в электронной форме с ис</w:t>
      </w:r>
      <w:r w:rsidR="00AE6068">
        <w:t>пользованием функ</w:t>
      </w:r>
      <w:r w:rsidR="00B43102">
        <w:t>ционала ЭТП, ЗЭТП.</w:t>
      </w:r>
    </w:p>
    <w:p w14:paraId="5C691597" w14:textId="42E2757C" w:rsidR="008C42B1" w:rsidRPr="00575698" w:rsidRDefault="008C42B1" w:rsidP="00634ABE">
      <w:pPr>
        <w:pStyle w:val="4"/>
        <w:numPr>
          <w:ilvl w:val="2"/>
          <w:numId w:val="9"/>
        </w:numPr>
      </w:pPr>
      <w:bookmarkStart w:id="10014" w:name="_Ref106627777"/>
      <w:bookmarkStart w:id="10015" w:name="_Ref525295399"/>
      <w:bookmarkStart w:id="10016" w:name="_Ref410848926"/>
      <w:bookmarkStart w:id="10017" w:name="_Ref412487031"/>
      <w:r w:rsidRPr="00575698">
        <w:t>Договор по итогам неконкурентного способа закупки</w:t>
      </w:r>
      <w:r w:rsidR="003E089B">
        <w:t xml:space="preserve"> (</w:t>
      </w:r>
      <w:r w:rsidR="0070667B">
        <w:t>кроме ценового запроса на ЭТП</w:t>
      </w:r>
      <w:r w:rsidR="003E089B">
        <w:t>)</w:t>
      </w:r>
      <w:r w:rsidRPr="00575698">
        <w:t xml:space="preserve"> заключается в бумажной или в электронной форме.</w:t>
      </w:r>
      <w:bookmarkEnd w:id="10014"/>
    </w:p>
    <w:p w14:paraId="466E2E80" w14:textId="77777777" w:rsidR="009259D8" w:rsidRPr="00575698" w:rsidRDefault="00CD0E42" w:rsidP="00634ABE">
      <w:pPr>
        <w:pStyle w:val="4"/>
        <w:numPr>
          <w:ilvl w:val="2"/>
          <w:numId w:val="9"/>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10015"/>
    </w:p>
    <w:p w14:paraId="0BFACCE1" w14:textId="77777777" w:rsidR="003B47EF" w:rsidRPr="00575698" w:rsidRDefault="003B47EF" w:rsidP="00634ABE">
      <w:pPr>
        <w:pStyle w:val="4"/>
        <w:numPr>
          <w:ilvl w:val="2"/>
          <w:numId w:val="9"/>
        </w:numPr>
      </w:pPr>
      <w:bookmarkStart w:id="10018"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10018"/>
    </w:p>
    <w:p w14:paraId="2F928830" w14:textId="658462CE" w:rsidR="003B47EF" w:rsidRPr="00575698" w:rsidRDefault="003B47EF" w:rsidP="00634ABE">
      <w:pPr>
        <w:pStyle w:val="5"/>
        <w:numPr>
          <w:ilvl w:val="3"/>
          <w:numId w:val="9"/>
        </w:numPr>
      </w:pPr>
      <w:r w:rsidRPr="00575698">
        <w:t>официального размещения протокола, которым были подведены итоги конкурентного способа закупки</w:t>
      </w:r>
      <w:r w:rsidR="00CD17DE">
        <w:t>, ценового запроса на ЭТП</w:t>
      </w:r>
      <w:r w:rsidRPr="00575698">
        <w:t xml:space="preserve"> и определено лицо, с которым заключается договор;</w:t>
      </w:r>
    </w:p>
    <w:p w14:paraId="237F78F9" w14:textId="22CF6C61" w:rsidR="003B47EF" w:rsidRPr="00575698" w:rsidRDefault="003B47EF" w:rsidP="00634ABE">
      <w:pPr>
        <w:pStyle w:val="5"/>
        <w:numPr>
          <w:ilvl w:val="3"/>
          <w:numId w:val="9"/>
        </w:numPr>
      </w:pPr>
      <w:bookmarkStart w:id="10019"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на ЭТП </w:t>
      </w:r>
      <w:r w:rsidRPr="00575698">
        <w:t>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233FEB">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233FEB">
        <w:t>20.6</w:t>
      </w:r>
      <w:r w:rsidRPr="0013308E">
        <w:fldChar w:fldCharType="end"/>
      </w:r>
      <w:r w:rsidRPr="00575698">
        <w:t xml:space="preserve"> Положения);</w:t>
      </w:r>
      <w:bookmarkEnd w:id="10019"/>
    </w:p>
    <w:p w14:paraId="6C50B2A2" w14:textId="0A7D932B" w:rsidR="003B47EF" w:rsidRPr="00575698" w:rsidRDefault="003B47EF" w:rsidP="00634ABE">
      <w:pPr>
        <w:pStyle w:val="5"/>
        <w:numPr>
          <w:ilvl w:val="3"/>
          <w:numId w:val="9"/>
        </w:numPr>
      </w:pPr>
      <w:bookmarkStart w:id="10020"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на ЭТП </w:t>
      </w:r>
      <w:r w:rsidRPr="00575698">
        <w:t>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233FEB">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233FEB">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233FEB">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233FEB">
        <w:t>20.6</w:t>
      </w:r>
      <w:r w:rsidRPr="0013308E">
        <w:fldChar w:fldCharType="end"/>
      </w:r>
      <w:r w:rsidRPr="00575698">
        <w:t xml:space="preserve"> Положения);</w:t>
      </w:r>
      <w:bookmarkEnd w:id="10020"/>
    </w:p>
    <w:p w14:paraId="6EE1EA4F" w14:textId="77777777" w:rsidR="003B47EF" w:rsidRPr="00575698" w:rsidRDefault="003B47EF" w:rsidP="00634ABE">
      <w:pPr>
        <w:pStyle w:val="5"/>
        <w:numPr>
          <w:ilvl w:val="3"/>
          <w:numId w:val="9"/>
        </w:numPr>
      </w:pPr>
      <w:r w:rsidRPr="00575698">
        <w:t>официального размещения итогового протокола закупочной сессии (при проведении упрощенной закупки);</w:t>
      </w:r>
    </w:p>
    <w:p w14:paraId="6BE6C378" w14:textId="77777777" w:rsidR="003B47EF" w:rsidRPr="00575698" w:rsidRDefault="003B47EF" w:rsidP="00634ABE">
      <w:pPr>
        <w:pStyle w:val="5"/>
        <w:numPr>
          <w:ilvl w:val="3"/>
          <w:numId w:val="9"/>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233FEB">
        <w:t>20.4</w:t>
      </w:r>
      <w:r w:rsidRPr="0013308E">
        <w:fldChar w:fldCharType="end"/>
      </w:r>
      <w:r w:rsidRPr="00575698">
        <w:t xml:space="preserve"> Положения);</w:t>
      </w:r>
    </w:p>
    <w:p w14:paraId="0EE5CCA8" w14:textId="59430ABA" w:rsidR="003B47EF" w:rsidRPr="00575698" w:rsidRDefault="00EE479A" w:rsidP="00634ABE">
      <w:pPr>
        <w:pStyle w:val="5"/>
        <w:numPr>
          <w:ilvl w:val="3"/>
          <w:numId w:val="9"/>
        </w:numPr>
      </w:pPr>
      <w:bookmarkStart w:id="10021"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233FEB">
        <w:t>6.1.1(2)(</w:t>
      </w:r>
      <w:r w:rsidR="00233FEB" w:rsidRPr="005C4C07">
        <w:rPr>
          <w:rFonts w:cs="Calibri"/>
        </w:rPr>
        <w:t>а</w:t>
      </w:r>
      <w:r w:rsidR="00233FEB">
        <w:t>)</w:t>
      </w:r>
      <w:r w:rsidR="003B47EF" w:rsidRPr="0013308E">
        <w:fldChar w:fldCharType="end"/>
      </w:r>
      <w:r w:rsidR="001A2621" w:rsidRPr="00575698">
        <w:t> </w:t>
      </w:r>
      <w:r w:rsidR="003B47EF" w:rsidRPr="00575698">
        <w:t>–</w:t>
      </w:r>
      <w:r w:rsidR="001A2621" w:rsidRPr="00575698">
        <w:t> </w:t>
      </w:r>
      <w:r w:rsidR="00A6354E">
        <w:fldChar w:fldCharType="begin"/>
      </w:r>
      <w:r w:rsidR="00A6354E">
        <w:instrText xml:space="preserve"> REF _Ref100067688 \r \h </w:instrText>
      </w:r>
      <w:r w:rsidR="00A6354E">
        <w:fldChar w:fldCharType="separate"/>
      </w:r>
      <w:r w:rsidR="00233FEB">
        <w:t>6.1.1(2)(з)</w:t>
      </w:r>
      <w:r w:rsidR="00A6354E">
        <w:fldChar w:fldCharType="end"/>
      </w:r>
      <w:r w:rsidR="00A6354E">
        <w:t xml:space="preserve"> </w:t>
      </w:r>
      <w:r w:rsidR="003B47EF" w:rsidRPr="00575698">
        <w:t xml:space="preserve">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10021"/>
    </w:p>
    <w:p w14:paraId="20E8F877" w14:textId="77777777" w:rsidR="00ED1469" w:rsidRPr="00575698" w:rsidRDefault="00ED1469" w:rsidP="00634ABE">
      <w:pPr>
        <w:pStyle w:val="4"/>
        <w:numPr>
          <w:ilvl w:val="2"/>
          <w:numId w:val="9"/>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24909FE2" w14:textId="77777777" w:rsidR="00ED1469" w:rsidRPr="00575698" w:rsidRDefault="00ED1469" w:rsidP="00634ABE">
      <w:pPr>
        <w:pStyle w:val="5"/>
        <w:numPr>
          <w:ilvl w:val="3"/>
          <w:numId w:val="9"/>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w:t>
      </w:r>
      <w:r w:rsidR="00C15F3D">
        <w:t>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233FEB">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233FEB">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5B5272D9" w14:textId="77777777" w:rsidR="00ED1469" w:rsidRPr="00575698" w:rsidRDefault="00ED1469" w:rsidP="00634ABE">
      <w:pPr>
        <w:pStyle w:val="5"/>
        <w:numPr>
          <w:ilvl w:val="3"/>
          <w:numId w:val="9"/>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C15F3D">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233FEB">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050CCF32" w14:textId="77777777" w:rsidR="00ED1469" w:rsidRPr="00575698" w:rsidRDefault="00ED1469" w:rsidP="00634ABE">
      <w:pPr>
        <w:pStyle w:val="5"/>
        <w:numPr>
          <w:ilvl w:val="3"/>
          <w:numId w:val="9"/>
        </w:numPr>
      </w:pPr>
      <w:r w:rsidRPr="00575698">
        <w:t>реквизитов победителя закупки (лица, с которым заключается договор);</w:t>
      </w:r>
    </w:p>
    <w:p w14:paraId="577554E7" w14:textId="77777777" w:rsidR="00B663CA" w:rsidRPr="00575698" w:rsidRDefault="00ED1469" w:rsidP="00634ABE">
      <w:pPr>
        <w:pStyle w:val="5"/>
        <w:numPr>
          <w:ilvl w:val="3"/>
          <w:numId w:val="9"/>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17DD9D82" w14:textId="77777777" w:rsidR="005915D4" w:rsidRDefault="00B663CA" w:rsidP="00634ABE">
      <w:pPr>
        <w:pStyle w:val="5"/>
        <w:numPr>
          <w:ilvl w:val="3"/>
          <w:numId w:val="9"/>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233FEB">
        <w:t>20.2.14</w:t>
      </w:r>
      <w:r w:rsidRPr="0013308E">
        <w:fldChar w:fldCharType="end"/>
      </w:r>
      <w:r w:rsidRPr="00575698">
        <w:t xml:space="preserve"> Положения</w:t>
      </w:r>
      <w:r w:rsidR="005915D4">
        <w:t>;</w:t>
      </w:r>
    </w:p>
    <w:p w14:paraId="4B471468" w14:textId="73DC318B" w:rsidR="00ED1469" w:rsidRPr="00575698" w:rsidRDefault="005915D4" w:rsidP="00634ABE">
      <w:pPr>
        <w:pStyle w:val="5"/>
        <w:numPr>
          <w:ilvl w:val="3"/>
          <w:numId w:val="9"/>
        </w:numPr>
      </w:pPr>
      <w:r>
        <w:t xml:space="preserve">сведений о коде ЕНС, полном наименовании, базовой единице измерения и виде специальной приемки из справочника ЕНС в АС ФЗД в случае, если в описании предмета закупки, являющегося товаром, </w:t>
      </w:r>
      <w:r w:rsidR="00F42939">
        <w:t>были указаны соответствующие данные</w:t>
      </w:r>
      <w:r>
        <w:t xml:space="preserve"> (</w:t>
      </w:r>
      <w:r w:rsidR="00F42939">
        <w:t xml:space="preserve">подп. </w:t>
      </w:r>
      <w:r w:rsidR="00F42939">
        <w:fldChar w:fldCharType="begin"/>
      </w:r>
      <w:r w:rsidR="00F42939">
        <w:instrText xml:space="preserve"> REF _Ref99643000 \r \h </w:instrText>
      </w:r>
      <w:r w:rsidR="00F42939">
        <w:fldChar w:fldCharType="separate"/>
      </w:r>
      <w:r w:rsidR="00233FEB">
        <w:t>10.3.4(3)</w:t>
      </w:r>
      <w:r w:rsidR="00F42939">
        <w:fldChar w:fldCharType="end"/>
      </w:r>
      <w:r w:rsidR="00F42939">
        <w:t xml:space="preserve"> Положения</w:t>
      </w:r>
      <w:r>
        <w:t>)</w:t>
      </w:r>
      <w:r w:rsidR="00ED1469" w:rsidRPr="00575698">
        <w:t>.</w:t>
      </w:r>
    </w:p>
    <w:p w14:paraId="00E6C89B" w14:textId="77777777" w:rsidR="005F3DF1" w:rsidRPr="00575698" w:rsidRDefault="005F3DF1" w:rsidP="00634ABE">
      <w:pPr>
        <w:pStyle w:val="4"/>
        <w:numPr>
          <w:ilvl w:val="2"/>
          <w:numId w:val="9"/>
        </w:numPr>
      </w:pPr>
      <w:bookmarkStart w:id="10022" w:name="_Ref410848773"/>
      <w:bookmarkStart w:id="10023" w:name="_Ref430270425"/>
      <w:bookmarkEnd w:id="10016"/>
      <w:bookmarkEnd w:id="10017"/>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233FEB">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233FEB">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233FEB">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30AA8839" w14:textId="77777777" w:rsidR="0024494B" w:rsidRPr="00575698" w:rsidRDefault="0024494B" w:rsidP="00634ABE">
      <w:pPr>
        <w:pStyle w:val="4"/>
        <w:numPr>
          <w:ilvl w:val="2"/>
          <w:numId w:val="9"/>
        </w:numPr>
      </w:pPr>
      <w:bookmarkStart w:id="10024" w:name="_Ref412217630"/>
      <w:bookmarkStart w:id="10025" w:name="_Ref525293925"/>
      <w:bookmarkEnd w:id="10022"/>
      <w:bookmarkEnd w:id="10023"/>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10024"/>
      <w:bookmarkEnd w:id="10025"/>
    </w:p>
    <w:p w14:paraId="1938C91A" w14:textId="77777777" w:rsidR="0024494B" w:rsidRPr="00575698" w:rsidRDefault="0024494B" w:rsidP="00634ABE">
      <w:pPr>
        <w:pStyle w:val="5"/>
        <w:numPr>
          <w:ilvl w:val="3"/>
          <w:numId w:val="9"/>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3287B9FC" w14:textId="77777777" w:rsidR="0024494B" w:rsidRPr="00575698" w:rsidRDefault="0026233A" w:rsidP="00634ABE">
      <w:pPr>
        <w:pStyle w:val="5"/>
        <w:numPr>
          <w:ilvl w:val="3"/>
          <w:numId w:val="9"/>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1BF6B7FA" w14:textId="77777777" w:rsidR="0024494B" w:rsidRPr="00575698" w:rsidRDefault="0024494B" w:rsidP="00634ABE">
      <w:pPr>
        <w:pStyle w:val="5"/>
        <w:numPr>
          <w:ilvl w:val="3"/>
          <w:numId w:val="9"/>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2FCAF39" w14:textId="77777777" w:rsidR="00A868F1" w:rsidRPr="00575698" w:rsidRDefault="00E31A4B" w:rsidP="00634ABE">
      <w:pPr>
        <w:pStyle w:val="4"/>
        <w:numPr>
          <w:ilvl w:val="2"/>
          <w:numId w:val="9"/>
        </w:numPr>
      </w:pPr>
      <w:bookmarkStart w:id="10026"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10026"/>
    </w:p>
    <w:p w14:paraId="12DB0526" w14:textId="77777777" w:rsidR="00972B31" w:rsidRPr="00575698" w:rsidRDefault="00194FE7" w:rsidP="00634ABE">
      <w:pPr>
        <w:pStyle w:val="5"/>
        <w:numPr>
          <w:ilvl w:val="3"/>
          <w:numId w:val="9"/>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77614018" w14:textId="11E09499" w:rsidR="00972B31" w:rsidRPr="00575698" w:rsidRDefault="00972B31" w:rsidP="00634ABE">
      <w:pPr>
        <w:pStyle w:val="5"/>
        <w:numPr>
          <w:ilvl w:val="3"/>
          <w:numId w:val="9"/>
        </w:numPr>
      </w:pPr>
      <w:bookmarkStart w:id="10027" w:name="_Ref25261965"/>
      <w:r w:rsidRPr="00575698">
        <w:t>обеспечение исполнения договора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233FEB">
        <w:t>10.11</w:t>
      </w:r>
      <w:r w:rsidR="00006861" w:rsidRPr="0013308E">
        <w:fldChar w:fldCharType="end"/>
      </w:r>
      <w:r w:rsidRPr="00575698">
        <w:t xml:space="preserve"> Положения</w:t>
      </w:r>
      <w:r w:rsidR="00490B4F">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Pr="00575698">
        <w:t xml:space="preserve"> с учетом, при необходимости, требований к выполнению антидемпинговых мероприятий;</w:t>
      </w:r>
      <w:bookmarkEnd w:id="10027"/>
    </w:p>
    <w:p w14:paraId="68E4C8E2" w14:textId="77777777" w:rsidR="0096253E" w:rsidRPr="00575698" w:rsidRDefault="008D3344" w:rsidP="00634ABE">
      <w:pPr>
        <w:pStyle w:val="5"/>
        <w:numPr>
          <w:ilvl w:val="3"/>
          <w:numId w:val="9"/>
        </w:numPr>
      </w:pPr>
      <w:bookmarkStart w:id="10028"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10028"/>
    </w:p>
    <w:p w14:paraId="2BFB8329" w14:textId="77777777" w:rsidR="00972B31" w:rsidRPr="00575698" w:rsidRDefault="008D3344" w:rsidP="00634ABE">
      <w:pPr>
        <w:pStyle w:val="6"/>
        <w:numPr>
          <w:ilvl w:val="4"/>
          <w:numId w:val="9"/>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6AE37570" w14:textId="77777777" w:rsidR="0096253E" w:rsidRPr="00575698" w:rsidRDefault="0096253E" w:rsidP="00634ABE">
      <w:pPr>
        <w:pStyle w:val="6"/>
        <w:numPr>
          <w:ilvl w:val="4"/>
          <w:numId w:val="9"/>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331D36B6" w14:textId="77777777" w:rsidR="008D3344"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233FEB">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02C8A2B0" w14:textId="77777777" w:rsidR="001C2AE0"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233FEB">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6615E0C0" w14:textId="77777777" w:rsidR="00E437A2" w:rsidRPr="00575698" w:rsidRDefault="00E437A2" w:rsidP="00634ABE">
      <w:pPr>
        <w:pStyle w:val="5"/>
        <w:numPr>
          <w:ilvl w:val="3"/>
          <w:numId w:val="9"/>
        </w:numPr>
      </w:pPr>
      <w:r w:rsidRPr="00575698">
        <w:t>копии учредительных документов в действующей редакции (в случае заключения договора с юридическим лицом);</w:t>
      </w:r>
    </w:p>
    <w:p w14:paraId="705C0309" w14:textId="77777777" w:rsidR="008D3344" w:rsidRPr="00575698" w:rsidRDefault="001C2AE0" w:rsidP="00634ABE">
      <w:pPr>
        <w:pStyle w:val="5"/>
        <w:numPr>
          <w:ilvl w:val="3"/>
          <w:numId w:val="9"/>
        </w:numPr>
      </w:pPr>
      <w:bookmarkStart w:id="10029"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233FEB">
        <w:t>20.1.4</w:t>
      </w:r>
      <w:r w:rsidRPr="0013308E">
        <w:fldChar w:fldCharType="end"/>
      </w:r>
      <w:r w:rsidRPr="00575698">
        <w:t xml:space="preserve"> Положения</w:t>
      </w:r>
      <w:r w:rsidR="00753001" w:rsidRPr="00575698">
        <w:t>.</w:t>
      </w:r>
      <w:bookmarkEnd w:id="10029"/>
    </w:p>
    <w:p w14:paraId="14ED6696" w14:textId="77777777" w:rsidR="003D4672" w:rsidRPr="00575698" w:rsidRDefault="00E437A2" w:rsidP="00634ABE">
      <w:pPr>
        <w:pStyle w:val="4"/>
        <w:numPr>
          <w:ilvl w:val="2"/>
          <w:numId w:val="9"/>
        </w:numPr>
      </w:pPr>
      <w:bookmarkStart w:id="10030"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233FEB">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233FEB">
        <w:t>20.2.12(7)</w:t>
      </w:r>
      <w:r w:rsidRPr="0013308E">
        <w:fldChar w:fldCharType="end"/>
      </w:r>
      <w:r w:rsidRPr="00575698">
        <w:t xml:space="preserve"> Положения, не требуется, если они были предоставлены в составе заявки на участие в закупке</w:t>
      </w:r>
      <w:r w:rsidR="002E02D9">
        <w:t>, а также в случае проведения конкурентных закупок, участниками которых являются только субъекты МСП (подп. </w:t>
      </w:r>
      <w:r w:rsidR="002E02D9">
        <w:fldChar w:fldCharType="begin"/>
      </w:r>
      <w:r w:rsidR="002E02D9">
        <w:instrText xml:space="preserve"> REF _Ref412483441 \r \h </w:instrText>
      </w:r>
      <w:r w:rsidR="002E02D9">
        <w:fldChar w:fldCharType="separate"/>
      </w:r>
      <w:r w:rsidR="00233FEB">
        <w:t>19.16.3(2)</w:t>
      </w:r>
      <w:r w:rsidR="002E02D9">
        <w:fldChar w:fldCharType="end"/>
      </w:r>
      <w:r w:rsidR="002E02D9">
        <w:t xml:space="preserve"> Положения)</w:t>
      </w:r>
      <w:r w:rsidRPr="00575698">
        <w:t>.</w:t>
      </w:r>
      <w:bookmarkEnd w:id="10030"/>
    </w:p>
    <w:p w14:paraId="728534C6" w14:textId="77777777" w:rsidR="00BA29C4" w:rsidRPr="00575698" w:rsidRDefault="00BA29C4" w:rsidP="00634ABE">
      <w:pPr>
        <w:pStyle w:val="4"/>
        <w:numPr>
          <w:ilvl w:val="2"/>
          <w:numId w:val="9"/>
        </w:numPr>
      </w:pPr>
      <w:bookmarkStart w:id="10031" w:name="_Ref25261429"/>
      <w:r w:rsidRPr="00575698">
        <w:t>В случае наличия разногласий по проекту договора, напра</w:t>
      </w:r>
      <w:r w:rsidR="00C15F3D">
        <w:t>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233FEB">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10031"/>
    </w:p>
    <w:p w14:paraId="7B46772D" w14:textId="6FB17B62" w:rsidR="00E437A2" w:rsidRPr="00575698" w:rsidRDefault="00E437A2" w:rsidP="00634ABE">
      <w:pPr>
        <w:pStyle w:val="4"/>
        <w:numPr>
          <w:ilvl w:val="2"/>
          <w:numId w:val="9"/>
        </w:numPr>
      </w:pPr>
      <w:bookmarkStart w:id="10032" w:name="_Ref25263298"/>
      <w:r w:rsidRPr="00575698">
        <w:t xml:space="preserve">В случае непредставления документов, </w:t>
      </w:r>
      <w:r w:rsidR="00490B4F">
        <w:t xml:space="preserve">необходимость предоставления которых </w:t>
      </w:r>
      <w:r w:rsidRPr="00575698">
        <w:t>предусмотрен</w:t>
      </w:r>
      <w:r w:rsidR="00490B4F">
        <w:t>а</w:t>
      </w:r>
      <w:r w:rsidRPr="00575698">
        <w:t xml:space="preserve">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233FEB">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233FEB">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233FEB">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10032"/>
    </w:p>
    <w:p w14:paraId="5957053D" w14:textId="77777777" w:rsidR="00564886" w:rsidRPr="00575698" w:rsidRDefault="00E31A4B" w:rsidP="00634ABE">
      <w:pPr>
        <w:pStyle w:val="4"/>
        <w:numPr>
          <w:ilvl w:val="2"/>
          <w:numId w:val="9"/>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233FEB">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233FEB">
        <w:t>20.5</w:t>
      </w:r>
      <w:r w:rsidR="00006861" w:rsidRPr="0013308E">
        <w:fldChar w:fldCharType="end"/>
      </w:r>
      <w:r w:rsidR="00B921C2" w:rsidRPr="00575698">
        <w:t xml:space="preserve"> Положения)</w:t>
      </w:r>
      <w:r w:rsidR="00564886" w:rsidRPr="00575698">
        <w:t>.</w:t>
      </w:r>
    </w:p>
    <w:p w14:paraId="7A70D3CB" w14:textId="77777777" w:rsidR="00B22188" w:rsidRPr="00575698" w:rsidRDefault="00B22188" w:rsidP="00634ABE">
      <w:pPr>
        <w:pStyle w:val="4"/>
        <w:keepNext/>
        <w:numPr>
          <w:ilvl w:val="2"/>
          <w:numId w:val="9"/>
        </w:numPr>
      </w:pPr>
      <w:bookmarkStart w:id="10033"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10033"/>
    </w:p>
    <w:p w14:paraId="5579FC65" w14:textId="77777777" w:rsidR="00B22188" w:rsidRPr="00575698" w:rsidRDefault="00B22188" w:rsidP="00634ABE">
      <w:pPr>
        <w:pStyle w:val="5"/>
        <w:numPr>
          <w:ilvl w:val="3"/>
          <w:numId w:val="9"/>
        </w:numPr>
      </w:pPr>
      <w:bookmarkStart w:id="10034"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233FEB">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233FEB">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233FEB">
        <w:t>20.2.14</w:t>
      </w:r>
      <w:r w:rsidR="001E5F1C" w:rsidRPr="0013308E">
        <w:fldChar w:fldCharType="end"/>
      </w:r>
      <w:r w:rsidR="001E5F1C" w:rsidRPr="00575698">
        <w:t xml:space="preserve"> </w:t>
      </w:r>
      <w:r w:rsidRPr="00575698">
        <w:t>Положения;</w:t>
      </w:r>
      <w:bookmarkEnd w:id="10034"/>
    </w:p>
    <w:p w14:paraId="43D48D07" w14:textId="77777777" w:rsidR="00B22188" w:rsidRPr="00575698" w:rsidRDefault="00B22188" w:rsidP="00634ABE">
      <w:pPr>
        <w:pStyle w:val="5"/>
        <w:numPr>
          <w:ilvl w:val="3"/>
          <w:numId w:val="9"/>
        </w:numPr>
      </w:pPr>
      <w:r w:rsidRPr="00575698">
        <w:t>порядок обмена документами при заключении договора по результатам проведения закупки;</w:t>
      </w:r>
    </w:p>
    <w:p w14:paraId="4C331351" w14:textId="77777777" w:rsidR="00B22188" w:rsidRPr="00575698" w:rsidRDefault="00B22188" w:rsidP="00634ABE">
      <w:pPr>
        <w:pStyle w:val="5"/>
        <w:numPr>
          <w:ilvl w:val="3"/>
          <w:numId w:val="9"/>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5E78F918" w14:textId="77777777" w:rsidR="00B22188" w:rsidRPr="00575698" w:rsidRDefault="00B22188" w:rsidP="00634ABE">
      <w:pPr>
        <w:pStyle w:val="5"/>
        <w:numPr>
          <w:ilvl w:val="3"/>
          <w:numId w:val="9"/>
        </w:numPr>
      </w:pPr>
      <w:r w:rsidRPr="00575698">
        <w:t>возможность и условия проведения преддоговорных переговоров;</w:t>
      </w:r>
    </w:p>
    <w:p w14:paraId="61F8F26C" w14:textId="77777777" w:rsidR="00B22188" w:rsidRPr="00575698" w:rsidRDefault="00B22188" w:rsidP="00634ABE">
      <w:pPr>
        <w:pStyle w:val="5"/>
        <w:numPr>
          <w:ilvl w:val="3"/>
          <w:numId w:val="9"/>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233FEB">
        <w:t>20.2.12</w:t>
      </w:r>
      <w:r w:rsidR="001E44A9" w:rsidRPr="0013308E">
        <w:fldChar w:fldCharType="end"/>
      </w:r>
      <w:r w:rsidR="001E44A9" w:rsidRPr="00575698">
        <w:t xml:space="preserve"> </w:t>
      </w:r>
      <w:r w:rsidRPr="00575698">
        <w:t>Положения.</w:t>
      </w:r>
    </w:p>
    <w:p w14:paraId="2678F7DF" w14:textId="044E60F8" w:rsidR="00B22188" w:rsidRPr="00575698" w:rsidRDefault="00B22188" w:rsidP="00634ABE">
      <w:pPr>
        <w:pStyle w:val="4"/>
        <w:numPr>
          <w:ilvl w:val="2"/>
          <w:numId w:val="9"/>
        </w:numPr>
      </w:pPr>
      <w:bookmarkStart w:id="10035"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w:t>
      </w:r>
      <w:r w:rsidR="006F3779">
        <w:t xml:space="preserve"> до его заключения</w:t>
      </w:r>
      <w:r w:rsidRPr="00575698">
        <w:t xml:space="preserve">,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233FEB">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233FEB">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233FEB">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r w:rsidR="006F3779">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Pr="00575698">
        <w:t>.</w:t>
      </w:r>
      <w:bookmarkEnd w:id="10035"/>
      <w:r w:rsidR="001E44A9" w:rsidRPr="00575698">
        <w:t xml:space="preserve"> </w:t>
      </w:r>
    </w:p>
    <w:p w14:paraId="09C9E94D" w14:textId="77777777" w:rsidR="00B22188" w:rsidRPr="00575698" w:rsidRDefault="00B22188" w:rsidP="00634ABE">
      <w:pPr>
        <w:pStyle w:val="4"/>
        <w:numPr>
          <w:ilvl w:val="2"/>
          <w:numId w:val="9"/>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2207E6CC" w14:textId="77777777" w:rsidR="00893E34" w:rsidRPr="00575698" w:rsidRDefault="00286F5D" w:rsidP="00634ABE">
      <w:pPr>
        <w:pStyle w:val="5"/>
        <w:numPr>
          <w:ilvl w:val="2"/>
          <w:numId w:val="9"/>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242DDFF3" w14:textId="77777777" w:rsidR="00EA284A" w:rsidRPr="00575698" w:rsidRDefault="008E09C3" w:rsidP="00634ABE">
      <w:pPr>
        <w:pStyle w:val="3"/>
        <w:numPr>
          <w:ilvl w:val="1"/>
          <w:numId w:val="9"/>
        </w:numPr>
        <w:ind w:left="1134"/>
      </w:pPr>
      <w:bookmarkStart w:id="10036" w:name="_Toc410904575"/>
      <w:bookmarkStart w:id="10037" w:name="_Toc410905171"/>
      <w:bookmarkStart w:id="10038" w:name="_Toc410905876"/>
      <w:bookmarkStart w:id="10039" w:name="_Toc410906898"/>
      <w:bookmarkStart w:id="10040" w:name="_Toc410907073"/>
      <w:bookmarkStart w:id="10041" w:name="_Toc410907346"/>
      <w:bookmarkStart w:id="10042" w:name="_Toc410907490"/>
      <w:bookmarkStart w:id="10043" w:name="_Toc410907763"/>
      <w:bookmarkStart w:id="10044" w:name="_Toc410907824"/>
      <w:bookmarkStart w:id="10045" w:name="_Toc410903320"/>
      <w:bookmarkStart w:id="10046" w:name="_Toc410907549"/>
      <w:bookmarkStart w:id="10047" w:name="_Toc410908428"/>
      <w:bookmarkStart w:id="10048" w:name="_Toc410908899"/>
      <w:bookmarkStart w:id="10049" w:name="_Toc410909172"/>
      <w:bookmarkStart w:id="10050" w:name="_Toc410909445"/>
      <w:bookmarkStart w:id="10051" w:name="_Toc410908275"/>
      <w:bookmarkStart w:id="10052" w:name="_Toc410909786"/>
      <w:bookmarkStart w:id="10053" w:name="_Toc410911018"/>
      <w:bookmarkStart w:id="10054" w:name="_Toc410911291"/>
      <w:bookmarkStart w:id="10055" w:name="_Toc410911874"/>
      <w:bookmarkStart w:id="10056" w:name="_Toc410914788"/>
      <w:bookmarkStart w:id="10057" w:name="_Toc410916069"/>
      <w:bookmarkStart w:id="10058" w:name="_Toc410916648"/>
      <w:bookmarkStart w:id="10059" w:name="_Toc410916920"/>
      <w:bookmarkStart w:id="10060" w:name="_Toc410917192"/>
      <w:bookmarkStart w:id="10061" w:name="_Toc410903016"/>
      <w:bookmarkStart w:id="10062" w:name="_Toc410908276"/>
      <w:bookmarkStart w:id="10063" w:name="_Toc410911019"/>
      <w:bookmarkStart w:id="10064" w:name="_Toc410911292"/>
      <w:bookmarkStart w:id="10065" w:name="_Toc410920381"/>
      <w:bookmarkStart w:id="10066" w:name="_Toc410916921"/>
      <w:bookmarkStart w:id="10067" w:name="_Toc411280008"/>
      <w:bookmarkStart w:id="10068" w:name="_Toc411626736"/>
      <w:bookmarkStart w:id="10069" w:name="_Toc411632277"/>
      <w:bookmarkStart w:id="10070" w:name="_Toc411882187"/>
      <w:bookmarkStart w:id="10071" w:name="_Toc411941196"/>
      <w:bookmarkStart w:id="10072" w:name="_Toc285801644"/>
      <w:bookmarkStart w:id="10073" w:name="_Toc411949671"/>
      <w:bookmarkStart w:id="10074" w:name="_Toc412111311"/>
      <w:bookmarkStart w:id="10075" w:name="_Toc285977915"/>
      <w:bookmarkStart w:id="10076" w:name="_Toc412128078"/>
      <w:bookmarkStart w:id="10077" w:name="_Toc286000043"/>
      <w:bookmarkStart w:id="10078" w:name="_Toc412218526"/>
      <w:bookmarkStart w:id="10079" w:name="_Toc412543813"/>
      <w:bookmarkStart w:id="10080" w:name="_Toc412551558"/>
      <w:bookmarkStart w:id="10081" w:name="_Toc412760428"/>
      <w:bookmarkStart w:id="10082" w:name="_Toc453143358"/>
      <w:bookmarkStart w:id="10083" w:name="_Ref528924581"/>
      <w:bookmarkStart w:id="10084" w:name="_Toc5978478"/>
      <w:bookmarkStart w:id="10085" w:name="_Toc113011870"/>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r w:rsidRPr="00575698">
        <w:t>Лицо, с которым заключается договор</w:t>
      </w:r>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p>
    <w:p w14:paraId="0EF53DD4" w14:textId="77777777" w:rsidR="008E09C3" w:rsidRPr="00575698" w:rsidRDefault="008E09C3" w:rsidP="00634ABE">
      <w:pPr>
        <w:pStyle w:val="4"/>
        <w:keepNext/>
        <w:numPr>
          <w:ilvl w:val="2"/>
          <w:numId w:val="9"/>
        </w:numPr>
      </w:pPr>
      <w:bookmarkStart w:id="10086" w:name="_Hlt342501617"/>
      <w:bookmarkStart w:id="10087" w:name="_Ref310275231"/>
      <w:bookmarkEnd w:id="10086"/>
      <w:r w:rsidRPr="00575698">
        <w:t>Лицом, с которым заключается договор по результатам закупки, является:</w:t>
      </w:r>
      <w:bookmarkEnd w:id="10087"/>
    </w:p>
    <w:p w14:paraId="7151AB9B" w14:textId="77777777" w:rsidR="008E09C3" w:rsidRPr="00575698" w:rsidRDefault="008E09C3" w:rsidP="00634ABE">
      <w:pPr>
        <w:pStyle w:val="5"/>
        <w:numPr>
          <w:ilvl w:val="3"/>
          <w:numId w:val="9"/>
        </w:numPr>
      </w:pPr>
      <w:r w:rsidRPr="00575698">
        <w:t>победитель закупки;</w:t>
      </w:r>
    </w:p>
    <w:p w14:paraId="65313EFC" w14:textId="77777777" w:rsidR="00766900" w:rsidRPr="00575698" w:rsidRDefault="00766900" w:rsidP="00634ABE">
      <w:pPr>
        <w:pStyle w:val="5"/>
        <w:numPr>
          <w:ilvl w:val="3"/>
          <w:numId w:val="9"/>
        </w:numPr>
      </w:pPr>
      <w:bookmarkStart w:id="10088" w:name="_Hlt311059351"/>
      <w:bookmarkStart w:id="10089" w:name="_Hlt311059362"/>
      <w:bookmarkStart w:id="10090" w:name="_Hlt311059402"/>
      <w:bookmarkStart w:id="10091" w:name="_Ref19550584"/>
      <w:bookmarkStart w:id="10092" w:name="_Ref310278870"/>
      <w:bookmarkEnd w:id="10088"/>
      <w:bookmarkEnd w:id="10089"/>
      <w:bookmarkEnd w:id="10090"/>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91"/>
    </w:p>
    <w:p w14:paraId="2D4A361F" w14:textId="77777777" w:rsidR="009F5580" w:rsidRPr="00575698" w:rsidRDefault="009F5580" w:rsidP="00634ABE">
      <w:pPr>
        <w:pStyle w:val="5"/>
        <w:numPr>
          <w:ilvl w:val="3"/>
          <w:numId w:val="9"/>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130AFE4F" w14:textId="77777777" w:rsidR="00EB7994" w:rsidRPr="00575698" w:rsidRDefault="00EB7994" w:rsidP="00634ABE">
      <w:pPr>
        <w:pStyle w:val="5"/>
        <w:numPr>
          <w:ilvl w:val="3"/>
          <w:numId w:val="9"/>
        </w:numPr>
      </w:pPr>
      <w:bookmarkStart w:id="10093" w:name="_Ref19550587"/>
      <w:bookmarkEnd w:id="10092"/>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233FEB">
        <w:t>6.6</w:t>
      </w:r>
      <w:r w:rsidR="00B270C9" w:rsidRPr="0013308E">
        <w:fldChar w:fldCharType="end"/>
      </w:r>
      <w:r w:rsidR="004D235A" w:rsidRPr="00575698">
        <w:t xml:space="preserve"> </w:t>
      </w:r>
      <w:r w:rsidR="006336F1" w:rsidRPr="00575698">
        <w:t>Положения</w:t>
      </w:r>
      <w:bookmarkEnd w:id="10093"/>
      <w:r w:rsidR="00000FA1" w:rsidRPr="00575698">
        <w:t>.</w:t>
      </w:r>
    </w:p>
    <w:p w14:paraId="27CAD546" w14:textId="77777777" w:rsidR="00097324" w:rsidRPr="00575698" w:rsidRDefault="00212674" w:rsidP="00634ABE">
      <w:pPr>
        <w:pStyle w:val="4"/>
        <w:numPr>
          <w:ilvl w:val="2"/>
          <w:numId w:val="9"/>
        </w:numPr>
      </w:pPr>
      <w:r w:rsidRPr="00575698">
        <w:t>В случае, предусмотренном подп.</w:t>
      </w:r>
      <w:r w:rsidR="00C15F3D">
        <w:rPr>
          <w:lang w:val="en-US"/>
        </w:rPr>
        <w:t> </w:t>
      </w:r>
      <w:r w:rsidRPr="0013308E">
        <w:fldChar w:fldCharType="begin"/>
      </w:r>
      <w:r w:rsidRPr="00575698">
        <w:instrText xml:space="preserve"> REF _Ref50040863 \r \h  \* MERGEFORMAT </w:instrText>
      </w:r>
      <w:r w:rsidRPr="0013308E">
        <w:fldChar w:fldCharType="separate"/>
      </w:r>
      <w:r w:rsidR="00233FEB">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233FEB">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233FEB">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233FEB">
        <w:t>11.8.1(18)</w:t>
      </w:r>
      <w:r w:rsidR="003D55EA" w:rsidRPr="0013308E">
        <w:fldChar w:fldCharType="end"/>
      </w:r>
      <w:r w:rsidR="00097324" w:rsidRPr="00575698">
        <w:t xml:space="preserve"> Положения)</w:t>
      </w:r>
      <w:r w:rsidR="003D55EA" w:rsidRPr="00575698">
        <w:t>.</w:t>
      </w:r>
    </w:p>
    <w:p w14:paraId="2B64973A" w14:textId="77777777" w:rsidR="00000FA1" w:rsidRPr="00575698" w:rsidRDefault="00000FA1" w:rsidP="00634ABE">
      <w:pPr>
        <w:pStyle w:val="4"/>
        <w:numPr>
          <w:ilvl w:val="2"/>
          <w:numId w:val="9"/>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4D0A59C5" w14:textId="77777777" w:rsidR="00EA284A" w:rsidRPr="00575698" w:rsidRDefault="008E09C3" w:rsidP="00634ABE">
      <w:pPr>
        <w:pStyle w:val="3"/>
        <w:numPr>
          <w:ilvl w:val="1"/>
          <w:numId w:val="9"/>
        </w:numPr>
        <w:ind w:left="1134"/>
      </w:pPr>
      <w:bookmarkStart w:id="10094" w:name="_Ref236038001"/>
      <w:bookmarkStart w:id="10095" w:name="_Toc247716280"/>
      <w:bookmarkStart w:id="10096" w:name="_Toc368984332"/>
      <w:bookmarkStart w:id="10097" w:name="_Toc407284843"/>
      <w:bookmarkStart w:id="10098" w:name="_Toc407291571"/>
      <w:bookmarkStart w:id="10099" w:name="_Toc407300371"/>
      <w:bookmarkStart w:id="10100" w:name="_Toc407296921"/>
      <w:bookmarkStart w:id="10101" w:name="_Toc407714700"/>
      <w:bookmarkStart w:id="10102" w:name="_Toc407716865"/>
      <w:bookmarkStart w:id="10103" w:name="_Toc407723117"/>
      <w:bookmarkStart w:id="10104" w:name="_Toc407720547"/>
      <w:bookmarkStart w:id="10105" w:name="_Toc407992776"/>
      <w:bookmarkStart w:id="10106" w:name="_Toc407999207"/>
      <w:bookmarkStart w:id="10107" w:name="_Toc408003442"/>
      <w:bookmarkStart w:id="10108" w:name="_Toc408003685"/>
      <w:bookmarkStart w:id="10109" w:name="_Toc408004441"/>
      <w:bookmarkStart w:id="10110" w:name="_Toc408161684"/>
      <w:bookmarkStart w:id="10111" w:name="_Toc408439916"/>
      <w:bookmarkStart w:id="10112" w:name="_Toc408447017"/>
      <w:bookmarkStart w:id="10113" w:name="_Toc408447281"/>
      <w:bookmarkStart w:id="10114" w:name="_Toc408776107"/>
      <w:bookmarkStart w:id="10115" w:name="_Toc408779302"/>
      <w:bookmarkStart w:id="10116" w:name="_Toc408780898"/>
      <w:bookmarkStart w:id="10117" w:name="_Toc408840961"/>
      <w:bookmarkStart w:id="10118" w:name="_Toc408842386"/>
      <w:bookmarkStart w:id="10119" w:name="_Toc282982379"/>
      <w:bookmarkStart w:id="10120" w:name="_Toc409088814"/>
      <w:bookmarkStart w:id="10121" w:name="_Toc409089008"/>
      <w:bookmarkStart w:id="10122" w:name="_Toc409089701"/>
      <w:bookmarkStart w:id="10123" w:name="_Toc409090133"/>
      <w:bookmarkStart w:id="10124" w:name="_Toc409090588"/>
      <w:bookmarkStart w:id="10125" w:name="_Toc409113381"/>
      <w:bookmarkStart w:id="10126" w:name="_Toc409174164"/>
      <w:bookmarkStart w:id="10127" w:name="_Toc409174858"/>
      <w:bookmarkStart w:id="10128" w:name="_Toc409189258"/>
      <w:bookmarkStart w:id="10129" w:name="_Toc283058690"/>
      <w:bookmarkStart w:id="10130" w:name="_Toc409204483"/>
      <w:bookmarkStart w:id="10131" w:name="_Toc409474874"/>
      <w:bookmarkStart w:id="10132" w:name="_Toc409528583"/>
      <w:bookmarkStart w:id="10133" w:name="_Toc409630287"/>
      <w:bookmarkStart w:id="10134" w:name="_Toc409703732"/>
      <w:bookmarkStart w:id="10135" w:name="_Toc409711896"/>
      <w:bookmarkStart w:id="10136" w:name="_Toc409715639"/>
      <w:bookmarkStart w:id="10137" w:name="_Toc409721632"/>
      <w:bookmarkStart w:id="10138" w:name="_Toc409720787"/>
      <w:bookmarkStart w:id="10139" w:name="_Toc409721874"/>
      <w:bookmarkStart w:id="10140" w:name="_Toc409807599"/>
      <w:bookmarkStart w:id="10141" w:name="_Toc409812288"/>
      <w:bookmarkStart w:id="10142" w:name="_Toc283764511"/>
      <w:bookmarkStart w:id="10143" w:name="_Toc409908877"/>
      <w:bookmarkStart w:id="10144" w:name="_Toc410903017"/>
      <w:bookmarkStart w:id="10145" w:name="_Toc410908277"/>
      <w:bookmarkStart w:id="10146" w:name="_Toc410911020"/>
      <w:bookmarkStart w:id="10147" w:name="_Toc410911293"/>
      <w:bookmarkStart w:id="10148" w:name="_Toc410920382"/>
      <w:bookmarkStart w:id="10149" w:name="_Toc410916922"/>
      <w:bookmarkStart w:id="10150" w:name="_Toc411280009"/>
      <w:bookmarkStart w:id="10151" w:name="_Toc411626737"/>
      <w:bookmarkStart w:id="10152" w:name="_Toc411632278"/>
      <w:bookmarkStart w:id="10153" w:name="_Toc411882188"/>
      <w:bookmarkStart w:id="10154" w:name="_Toc411941197"/>
      <w:bookmarkStart w:id="10155" w:name="_Toc285801645"/>
      <w:bookmarkStart w:id="10156" w:name="_Toc411949672"/>
      <w:bookmarkStart w:id="10157" w:name="_Toc412111312"/>
      <w:bookmarkStart w:id="10158" w:name="_Toc285977916"/>
      <w:bookmarkStart w:id="10159" w:name="_Toc412128079"/>
      <w:bookmarkStart w:id="10160" w:name="_Toc286000044"/>
      <w:bookmarkStart w:id="10161" w:name="_Ref412200718"/>
      <w:bookmarkStart w:id="10162" w:name="_Toc412218527"/>
      <w:bookmarkStart w:id="10163" w:name="_Toc412543814"/>
      <w:bookmarkStart w:id="10164" w:name="_Toc412551559"/>
      <w:bookmarkStart w:id="10165" w:name="_Toc412760429"/>
      <w:bookmarkStart w:id="10166" w:name="_Toc453143359"/>
      <w:bookmarkStart w:id="10167" w:name="_Ref468180631"/>
      <w:bookmarkStart w:id="10168" w:name="_Toc5978479"/>
      <w:bookmarkStart w:id="10169" w:name="_Toc113011871"/>
      <w:r w:rsidRPr="00575698">
        <w:t>Преддоговорные переговоры</w:t>
      </w:r>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p>
    <w:p w14:paraId="2122C245" w14:textId="77777777" w:rsidR="00AF0F97" w:rsidRPr="00575698" w:rsidRDefault="00EB7994" w:rsidP="00634ABE">
      <w:pPr>
        <w:pStyle w:val="4"/>
        <w:numPr>
          <w:ilvl w:val="2"/>
          <w:numId w:val="9"/>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4D839387" w14:textId="77777777" w:rsidR="008E09C3" w:rsidRPr="00575698" w:rsidRDefault="00AF0F97" w:rsidP="00634ABE">
      <w:pPr>
        <w:pStyle w:val="4"/>
        <w:numPr>
          <w:ilvl w:val="2"/>
          <w:numId w:val="9"/>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4BBF804D" w14:textId="77777777" w:rsidR="008E09C3" w:rsidRPr="00575698" w:rsidRDefault="008E09C3" w:rsidP="00634ABE">
      <w:pPr>
        <w:pStyle w:val="4"/>
        <w:keepNext/>
        <w:numPr>
          <w:ilvl w:val="2"/>
          <w:numId w:val="9"/>
        </w:numPr>
      </w:pPr>
      <w:bookmarkStart w:id="10170"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170"/>
    </w:p>
    <w:p w14:paraId="0CA9F726" w14:textId="77777777" w:rsidR="008E09C3" w:rsidRPr="00575698" w:rsidRDefault="00D00E47" w:rsidP="00634ABE">
      <w:pPr>
        <w:pStyle w:val="5"/>
        <w:numPr>
          <w:ilvl w:val="3"/>
          <w:numId w:val="9"/>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6F7B12DE" w14:textId="77777777" w:rsidR="008E09C3" w:rsidRPr="00575698" w:rsidRDefault="00D00E47" w:rsidP="00634ABE">
      <w:pPr>
        <w:pStyle w:val="5"/>
        <w:numPr>
          <w:ilvl w:val="3"/>
          <w:numId w:val="9"/>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5F8FB2FA" w14:textId="24C4B5F1" w:rsidR="008E09C3" w:rsidRPr="00575698" w:rsidRDefault="00D00E47" w:rsidP="00634ABE">
      <w:pPr>
        <w:pStyle w:val="5"/>
        <w:numPr>
          <w:ilvl w:val="3"/>
          <w:numId w:val="9"/>
        </w:numPr>
      </w:pPr>
      <w:bookmarkStart w:id="10171" w:name="_Ref99365614"/>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00782BCB" w:rsidRPr="00782BCB">
        <w:t>в том числе с одновременной отменой или уменьшением соответствующего обеспечения исполнения договора,</w:t>
      </w:r>
      <w:r w:rsidR="00782BCB">
        <w:t xml:space="preserve">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bookmarkEnd w:id="10171"/>
    </w:p>
    <w:p w14:paraId="26D2030E" w14:textId="77777777" w:rsidR="008E09C3" w:rsidRPr="00575698" w:rsidRDefault="00D00E47" w:rsidP="00634ABE">
      <w:pPr>
        <w:pStyle w:val="5"/>
        <w:numPr>
          <w:ilvl w:val="3"/>
          <w:numId w:val="9"/>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233FEB">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233FEB">
        <w:t>20.1.3</w:t>
      </w:r>
      <w:r w:rsidR="00006861" w:rsidRPr="0013308E">
        <w:fldChar w:fldCharType="end"/>
      </w:r>
      <w:r w:rsidR="006336F1" w:rsidRPr="00575698">
        <w:t xml:space="preserve"> Положения</w:t>
      </w:r>
      <w:r w:rsidR="00A211C0" w:rsidRPr="00575698">
        <w:t>);</w:t>
      </w:r>
    </w:p>
    <w:p w14:paraId="61CBE895" w14:textId="77777777" w:rsidR="007825CF" w:rsidRPr="00575698" w:rsidRDefault="00A211C0" w:rsidP="00634ABE">
      <w:pPr>
        <w:pStyle w:val="5"/>
        <w:numPr>
          <w:ilvl w:val="3"/>
          <w:numId w:val="9"/>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66A67451" w14:textId="77777777" w:rsidR="005D7B31" w:rsidRPr="00575698" w:rsidRDefault="007825CF" w:rsidP="00634ABE">
      <w:pPr>
        <w:pStyle w:val="5"/>
        <w:numPr>
          <w:ilvl w:val="3"/>
          <w:numId w:val="9"/>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1AC93F9D" w14:textId="77777777" w:rsidR="00D866CC" w:rsidRPr="00575698" w:rsidRDefault="005D7B31" w:rsidP="00634ABE">
      <w:pPr>
        <w:pStyle w:val="5"/>
        <w:numPr>
          <w:ilvl w:val="3"/>
          <w:numId w:val="9"/>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359A2B00" w14:textId="77777777" w:rsidR="008E09C3" w:rsidRPr="00575698" w:rsidRDefault="00D866CC" w:rsidP="00634ABE">
      <w:pPr>
        <w:pStyle w:val="5"/>
        <w:numPr>
          <w:ilvl w:val="3"/>
          <w:numId w:val="9"/>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767064FB" w14:textId="77777777" w:rsidR="008E09C3" w:rsidRPr="00575698" w:rsidRDefault="00E5789A" w:rsidP="00634ABE">
      <w:pPr>
        <w:pStyle w:val="4"/>
        <w:numPr>
          <w:ilvl w:val="2"/>
          <w:numId w:val="9"/>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50DEE40C" w14:textId="77777777" w:rsidR="00C662B9" w:rsidRPr="00575698" w:rsidRDefault="00C662B9" w:rsidP="00634ABE">
      <w:pPr>
        <w:pStyle w:val="4"/>
        <w:numPr>
          <w:ilvl w:val="2"/>
          <w:numId w:val="9"/>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11DF8BBC" w14:textId="77777777" w:rsidR="008E09C3" w:rsidRPr="00575698" w:rsidRDefault="00C662B9" w:rsidP="00634ABE">
      <w:pPr>
        <w:pStyle w:val="4"/>
        <w:numPr>
          <w:ilvl w:val="2"/>
          <w:numId w:val="9"/>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480069F0" w14:textId="77777777" w:rsidR="00764BB4" w:rsidRPr="00575698" w:rsidRDefault="00764BB4" w:rsidP="00634ABE">
      <w:pPr>
        <w:pStyle w:val="4"/>
        <w:numPr>
          <w:ilvl w:val="2"/>
          <w:numId w:val="9"/>
        </w:numPr>
      </w:pPr>
      <w:bookmarkStart w:id="10172" w:name="_Ref99362917"/>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233FEB">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233FEB">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233FEB">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bookmarkEnd w:id="10172"/>
    </w:p>
    <w:p w14:paraId="52ECF055" w14:textId="77777777" w:rsidR="00EA284A" w:rsidRPr="00575698" w:rsidRDefault="008E09C3" w:rsidP="00634ABE">
      <w:pPr>
        <w:pStyle w:val="3"/>
        <w:numPr>
          <w:ilvl w:val="1"/>
          <w:numId w:val="9"/>
        </w:numPr>
        <w:ind w:left="1134"/>
      </w:pPr>
      <w:bookmarkStart w:id="10173" w:name="_Hlt307226075"/>
      <w:bookmarkStart w:id="10174" w:name="_Toc247716281"/>
      <w:bookmarkStart w:id="10175" w:name="_Ref307226092"/>
      <w:bookmarkStart w:id="10176" w:name="_Ref375848735"/>
      <w:bookmarkStart w:id="10177" w:name="_Toc368984333"/>
      <w:bookmarkStart w:id="10178" w:name="_Toc407284844"/>
      <w:bookmarkStart w:id="10179" w:name="_Toc407291572"/>
      <w:bookmarkStart w:id="10180" w:name="_Toc407300372"/>
      <w:bookmarkStart w:id="10181" w:name="_Toc407296922"/>
      <w:bookmarkStart w:id="10182" w:name="_Toc407714701"/>
      <w:bookmarkStart w:id="10183" w:name="_Toc407716866"/>
      <w:bookmarkStart w:id="10184" w:name="_Toc407723118"/>
      <w:bookmarkStart w:id="10185" w:name="_Toc407720548"/>
      <w:bookmarkStart w:id="10186" w:name="_Toc407992777"/>
      <w:bookmarkStart w:id="10187" w:name="_Toc407999208"/>
      <w:bookmarkStart w:id="10188" w:name="_Toc408003443"/>
      <w:bookmarkStart w:id="10189" w:name="_Toc408003686"/>
      <w:bookmarkStart w:id="10190" w:name="_Toc408004442"/>
      <w:bookmarkStart w:id="10191" w:name="_Toc408161685"/>
      <w:bookmarkStart w:id="10192" w:name="_Toc408439917"/>
      <w:bookmarkStart w:id="10193" w:name="_Toc408447018"/>
      <w:bookmarkStart w:id="10194" w:name="_Toc408447282"/>
      <w:bookmarkStart w:id="10195" w:name="_Toc408776108"/>
      <w:bookmarkStart w:id="10196" w:name="_Toc408779303"/>
      <w:bookmarkStart w:id="10197" w:name="_Toc408780899"/>
      <w:bookmarkStart w:id="10198" w:name="_Toc408840962"/>
      <w:bookmarkStart w:id="10199" w:name="_Toc408842387"/>
      <w:bookmarkStart w:id="10200" w:name="_Toc282982380"/>
      <w:bookmarkStart w:id="10201" w:name="_Toc409088815"/>
      <w:bookmarkStart w:id="10202" w:name="_Toc409089009"/>
      <w:bookmarkStart w:id="10203" w:name="_Toc409089702"/>
      <w:bookmarkStart w:id="10204" w:name="_Toc409090134"/>
      <w:bookmarkStart w:id="10205" w:name="_Toc409090589"/>
      <w:bookmarkStart w:id="10206" w:name="_Toc409113382"/>
      <w:bookmarkStart w:id="10207" w:name="_Toc409174165"/>
      <w:bookmarkStart w:id="10208" w:name="_Toc409174859"/>
      <w:bookmarkStart w:id="10209" w:name="_Toc409189259"/>
      <w:bookmarkStart w:id="10210" w:name="_Toc283058691"/>
      <w:bookmarkStart w:id="10211" w:name="_Toc409204484"/>
      <w:bookmarkStart w:id="10212" w:name="_Toc409474875"/>
      <w:bookmarkStart w:id="10213" w:name="_Toc409528584"/>
      <w:bookmarkStart w:id="10214" w:name="_Toc409630288"/>
      <w:bookmarkStart w:id="10215" w:name="_Toc409703733"/>
      <w:bookmarkStart w:id="10216" w:name="_Toc409711897"/>
      <w:bookmarkStart w:id="10217" w:name="_Toc409715640"/>
      <w:bookmarkStart w:id="10218" w:name="_Toc409721633"/>
      <w:bookmarkStart w:id="10219" w:name="_Toc409720788"/>
      <w:bookmarkStart w:id="10220" w:name="_Toc409721875"/>
      <w:bookmarkStart w:id="10221" w:name="_Toc409807600"/>
      <w:bookmarkStart w:id="10222" w:name="_Toc409812289"/>
      <w:bookmarkStart w:id="10223" w:name="_Toc283764512"/>
      <w:bookmarkStart w:id="10224" w:name="_Toc409908878"/>
      <w:bookmarkStart w:id="10225" w:name="_Toc410903018"/>
      <w:bookmarkStart w:id="10226" w:name="_Toc410908278"/>
      <w:bookmarkStart w:id="10227" w:name="_Toc410911021"/>
      <w:bookmarkStart w:id="10228" w:name="_Toc410911294"/>
      <w:bookmarkStart w:id="10229" w:name="_Toc410920383"/>
      <w:bookmarkStart w:id="10230" w:name="_Toc410916923"/>
      <w:bookmarkStart w:id="10231" w:name="_Toc411280010"/>
      <w:bookmarkStart w:id="10232" w:name="_Toc411626738"/>
      <w:bookmarkStart w:id="10233" w:name="_Toc411632279"/>
      <w:bookmarkStart w:id="10234" w:name="_Toc411882189"/>
      <w:bookmarkStart w:id="10235" w:name="_Toc411941198"/>
      <w:bookmarkStart w:id="10236" w:name="_Toc285801646"/>
      <w:bookmarkStart w:id="10237" w:name="_Toc411949673"/>
      <w:bookmarkStart w:id="10238" w:name="_Toc412111313"/>
      <w:bookmarkStart w:id="10239" w:name="_Toc285977917"/>
      <w:bookmarkStart w:id="10240" w:name="_Toc412128080"/>
      <w:bookmarkStart w:id="10241" w:name="_Toc286000045"/>
      <w:bookmarkStart w:id="10242" w:name="_Toc412218528"/>
      <w:bookmarkStart w:id="10243" w:name="_Toc412543815"/>
      <w:bookmarkStart w:id="10244" w:name="_Toc412551560"/>
      <w:bookmarkStart w:id="10245" w:name="_Toc412760430"/>
      <w:bookmarkStart w:id="10246" w:name="_Toc453143360"/>
      <w:bookmarkStart w:id="10247" w:name="_Ref468180675"/>
      <w:bookmarkStart w:id="10248" w:name="_Ref500276782"/>
      <w:bookmarkStart w:id="10249" w:name="_Toc5978480"/>
      <w:bookmarkStart w:id="10250" w:name="_Ref23616019"/>
      <w:bookmarkStart w:id="10251" w:name="_Toc113011872"/>
      <w:bookmarkEnd w:id="10173"/>
      <w:r w:rsidRPr="00575698">
        <w:t>Отказ заказчика от заключения договора</w:t>
      </w:r>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p>
    <w:p w14:paraId="66CCC60B" w14:textId="77777777" w:rsidR="001C0501" w:rsidRPr="00575698" w:rsidRDefault="001C0501" w:rsidP="00634ABE">
      <w:pPr>
        <w:pStyle w:val="4"/>
        <w:numPr>
          <w:ilvl w:val="2"/>
          <w:numId w:val="9"/>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58D673AE" w14:textId="77777777" w:rsidR="008E09C3" w:rsidRPr="00575698" w:rsidRDefault="008F34E2" w:rsidP="00634ABE">
      <w:pPr>
        <w:pStyle w:val="4"/>
        <w:keepNext/>
        <w:numPr>
          <w:ilvl w:val="2"/>
          <w:numId w:val="9"/>
        </w:numPr>
      </w:pPr>
      <w:bookmarkStart w:id="10252" w:name="_Ref375820224"/>
      <w:bookmarkStart w:id="10253" w:name="_Ref412488349"/>
      <w:bookmarkStart w:id="10254" w:name="_Ref515637244"/>
      <w:bookmarkStart w:id="10255"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252"/>
      <w:bookmarkEnd w:id="10253"/>
      <w:bookmarkEnd w:id="10254"/>
      <w:bookmarkEnd w:id="10255"/>
    </w:p>
    <w:p w14:paraId="3620B254" w14:textId="77777777" w:rsidR="00FA1D11" w:rsidRPr="00575698" w:rsidRDefault="007E5A0B" w:rsidP="00634ABE">
      <w:pPr>
        <w:pStyle w:val="5"/>
        <w:numPr>
          <w:ilvl w:val="3"/>
          <w:numId w:val="9"/>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1F660B5F" w14:textId="77777777" w:rsidR="002403FC" w:rsidRPr="00575698" w:rsidRDefault="007E5A0B" w:rsidP="00634ABE">
      <w:pPr>
        <w:pStyle w:val="5"/>
        <w:numPr>
          <w:ilvl w:val="3"/>
          <w:numId w:val="9"/>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8CF0099" w14:textId="77777777" w:rsidR="007E5A0B" w:rsidRPr="00575698" w:rsidRDefault="007E5A0B" w:rsidP="00634ABE">
      <w:pPr>
        <w:pStyle w:val="5"/>
        <w:numPr>
          <w:ilvl w:val="3"/>
          <w:numId w:val="9"/>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2856B331" w14:textId="77777777" w:rsidR="007E5A0B" w:rsidRPr="00575698" w:rsidRDefault="007E5A0B" w:rsidP="00634ABE">
      <w:pPr>
        <w:pStyle w:val="5"/>
        <w:numPr>
          <w:ilvl w:val="3"/>
          <w:numId w:val="9"/>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21252ED4" w14:textId="77777777" w:rsidR="007E5A0B" w:rsidRPr="00575698" w:rsidRDefault="007E5A0B" w:rsidP="00634ABE">
      <w:pPr>
        <w:pStyle w:val="5"/>
        <w:numPr>
          <w:ilvl w:val="3"/>
          <w:numId w:val="9"/>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2A822E31" w14:textId="77777777" w:rsidR="008E09C3" w:rsidRPr="00575698" w:rsidRDefault="008E09C3" w:rsidP="00634ABE">
      <w:pPr>
        <w:pStyle w:val="4"/>
        <w:numPr>
          <w:ilvl w:val="2"/>
          <w:numId w:val="9"/>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5F32E9F6" w14:textId="77777777" w:rsidR="00EA284A" w:rsidRPr="00575698" w:rsidRDefault="008E09C3" w:rsidP="00634ABE">
      <w:pPr>
        <w:pStyle w:val="3"/>
        <w:numPr>
          <w:ilvl w:val="1"/>
          <w:numId w:val="9"/>
        </w:numPr>
        <w:ind w:left="1134"/>
      </w:pPr>
      <w:bookmarkStart w:id="10256" w:name="_Ref311060615"/>
      <w:bookmarkStart w:id="10257" w:name="_Toc368984334"/>
      <w:bookmarkStart w:id="10258" w:name="_Toc407284845"/>
      <w:bookmarkStart w:id="10259" w:name="_Toc407291573"/>
      <w:bookmarkStart w:id="10260" w:name="_Toc407300373"/>
      <w:bookmarkStart w:id="10261" w:name="_Toc407296923"/>
      <w:bookmarkStart w:id="10262" w:name="_Toc407714702"/>
      <w:bookmarkStart w:id="10263" w:name="_Toc407716867"/>
      <w:bookmarkStart w:id="10264" w:name="_Toc407723119"/>
      <w:bookmarkStart w:id="10265" w:name="_Toc407720549"/>
      <w:bookmarkStart w:id="10266" w:name="_Toc407992778"/>
      <w:bookmarkStart w:id="10267" w:name="_Toc407999209"/>
      <w:bookmarkStart w:id="10268" w:name="_Toc408003444"/>
      <w:bookmarkStart w:id="10269" w:name="_Toc408003687"/>
      <w:bookmarkStart w:id="10270" w:name="_Toc408004443"/>
      <w:bookmarkStart w:id="10271" w:name="_Toc408161686"/>
      <w:bookmarkStart w:id="10272" w:name="_Toc408439918"/>
      <w:bookmarkStart w:id="10273" w:name="_Toc408447019"/>
      <w:bookmarkStart w:id="10274" w:name="_Toc408447283"/>
      <w:bookmarkStart w:id="10275" w:name="_Toc408776109"/>
      <w:bookmarkStart w:id="10276" w:name="_Toc408779304"/>
      <w:bookmarkStart w:id="10277" w:name="_Toc408780900"/>
      <w:bookmarkStart w:id="10278" w:name="_Toc408840963"/>
      <w:bookmarkStart w:id="10279" w:name="_Toc408842388"/>
      <w:bookmarkStart w:id="10280" w:name="_Toc282982381"/>
      <w:bookmarkStart w:id="10281" w:name="_Toc409088816"/>
      <w:bookmarkStart w:id="10282" w:name="_Toc409089010"/>
      <w:bookmarkStart w:id="10283" w:name="_Toc409089703"/>
      <w:bookmarkStart w:id="10284" w:name="_Toc409090135"/>
      <w:bookmarkStart w:id="10285" w:name="_Toc409090590"/>
      <w:bookmarkStart w:id="10286" w:name="_Toc409113383"/>
      <w:bookmarkStart w:id="10287" w:name="_Toc409174166"/>
      <w:bookmarkStart w:id="10288" w:name="_Toc409174860"/>
      <w:bookmarkStart w:id="10289" w:name="_Toc409189260"/>
      <w:bookmarkStart w:id="10290" w:name="_Toc283058692"/>
      <w:bookmarkStart w:id="10291" w:name="_Toc409204485"/>
      <w:bookmarkStart w:id="10292" w:name="_Toc409474876"/>
      <w:bookmarkStart w:id="10293" w:name="_Toc409528585"/>
      <w:bookmarkStart w:id="10294" w:name="_Toc409630289"/>
      <w:bookmarkStart w:id="10295" w:name="_Toc409703734"/>
      <w:bookmarkStart w:id="10296" w:name="_Toc409711898"/>
      <w:bookmarkStart w:id="10297" w:name="_Toc409715641"/>
      <w:bookmarkStart w:id="10298" w:name="_Toc409721634"/>
      <w:bookmarkStart w:id="10299" w:name="_Toc409720789"/>
      <w:bookmarkStart w:id="10300" w:name="_Toc409721876"/>
      <w:bookmarkStart w:id="10301" w:name="_Toc409807601"/>
      <w:bookmarkStart w:id="10302" w:name="_Toc409812290"/>
      <w:bookmarkStart w:id="10303" w:name="_Toc283764513"/>
      <w:bookmarkStart w:id="10304" w:name="_Toc409908879"/>
      <w:bookmarkStart w:id="10305" w:name="_Toc410903019"/>
      <w:bookmarkStart w:id="10306" w:name="_Toc410908279"/>
      <w:bookmarkStart w:id="10307" w:name="_Toc410911022"/>
      <w:bookmarkStart w:id="10308" w:name="_Toc410911295"/>
      <w:bookmarkStart w:id="10309" w:name="_Toc410920384"/>
      <w:bookmarkStart w:id="10310" w:name="_Toc410916924"/>
      <w:bookmarkStart w:id="10311" w:name="_Toc411280011"/>
      <w:bookmarkStart w:id="10312" w:name="_Toc411626739"/>
      <w:bookmarkStart w:id="10313" w:name="_Toc411632280"/>
      <w:bookmarkStart w:id="10314" w:name="_Toc411882190"/>
      <w:bookmarkStart w:id="10315" w:name="_Toc411941199"/>
      <w:bookmarkStart w:id="10316" w:name="_Toc285801647"/>
      <w:bookmarkStart w:id="10317" w:name="_Toc411949674"/>
      <w:bookmarkStart w:id="10318" w:name="_Toc412111314"/>
      <w:bookmarkStart w:id="10319" w:name="_Toc285977918"/>
      <w:bookmarkStart w:id="10320" w:name="_Toc412128081"/>
      <w:bookmarkStart w:id="10321" w:name="_Toc286000046"/>
      <w:bookmarkStart w:id="10322" w:name="_Toc412218529"/>
      <w:bookmarkStart w:id="10323" w:name="_Toc412543816"/>
      <w:bookmarkStart w:id="10324" w:name="_Toc412551561"/>
      <w:bookmarkStart w:id="10325" w:name="_Toc412760431"/>
      <w:bookmarkStart w:id="10326" w:name="_Toc453143361"/>
      <w:bookmarkStart w:id="10327" w:name="_Toc5978481"/>
      <w:bookmarkStart w:id="10328" w:name="_Toc113011873"/>
      <w:r w:rsidRPr="00575698">
        <w:t>Последствия уклонения участника от заключения договора</w:t>
      </w:r>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3F466C3E" w14:textId="77777777" w:rsidR="008E09C3" w:rsidRPr="00575698" w:rsidRDefault="00077671" w:rsidP="00634ABE">
      <w:pPr>
        <w:pStyle w:val="4"/>
        <w:keepNext/>
        <w:numPr>
          <w:ilvl w:val="2"/>
          <w:numId w:val="9"/>
        </w:numPr>
      </w:pPr>
      <w:bookmarkStart w:id="10329" w:name="_Ref311027194"/>
      <w:bookmarkStart w:id="10330" w:name="_Ref312068888"/>
      <w:r w:rsidRPr="00575698">
        <w:t>Участник закупки признается уклонившимся от заключения договора в случае:</w:t>
      </w:r>
      <w:bookmarkEnd w:id="10329"/>
      <w:bookmarkEnd w:id="10330"/>
    </w:p>
    <w:p w14:paraId="0BB35341" w14:textId="77777777" w:rsidR="002403FC" w:rsidRPr="00575698" w:rsidRDefault="00077671" w:rsidP="00634ABE">
      <w:pPr>
        <w:pStyle w:val="5"/>
        <w:numPr>
          <w:ilvl w:val="3"/>
          <w:numId w:val="9"/>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798D9816" w14:textId="221BEB29" w:rsidR="00077671" w:rsidRPr="00575698" w:rsidRDefault="00077671" w:rsidP="00634ABE">
      <w:pPr>
        <w:pStyle w:val="5"/>
        <w:numPr>
          <w:ilvl w:val="3"/>
          <w:numId w:val="9"/>
        </w:numPr>
      </w:pPr>
      <w:bookmarkStart w:id="10331"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233FEB">
        <w:t>20.2.18</w:t>
      </w:r>
      <w:r w:rsidR="00915A87" w:rsidRPr="0013308E">
        <w:fldChar w:fldCharType="end"/>
      </w:r>
      <w:r w:rsidR="0041549B" w:rsidRPr="00575698">
        <w:t xml:space="preserve"> </w:t>
      </w:r>
      <w:r w:rsidR="00A4489E" w:rsidRPr="00575698">
        <w:t>Положения</w:t>
      </w:r>
      <w:r w:rsidR="00E1442C">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331"/>
    </w:p>
    <w:p w14:paraId="48107C07" w14:textId="77777777" w:rsidR="008E09C3" w:rsidRPr="00575698" w:rsidRDefault="00077671" w:rsidP="00634ABE">
      <w:pPr>
        <w:pStyle w:val="5"/>
        <w:numPr>
          <w:ilvl w:val="3"/>
          <w:numId w:val="9"/>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3B72F215" w14:textId="77777777" w:rsidR="00477873" w:rsidRPr="00575698" w:rsidRDefault="008E09C3" w:rsidP="00634ABE">
      <w:pPr>
        <w:pStyle w:val="5"/>
        <w:numPr>
          <w:ilvl w:val="3"/>
          <w:numId w:val="9"/>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3BDEBCA" w14:textId="77777777" w:rsidR="00E3709C" w:rsidRPr="00575698" w:rsidRDefault="00477873" w:rsidP="00634ABE">
      <w:pPr>
        <w:pStyle w:val="5"/>
        <w:numPr>
          <w:ilvl w:val="3"/>
          <w:numId w:val="9"/>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233FEB">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233FEB">
        <w:t>20.6.1(2)</w:t>
      </w:r>
      <w:r w:rsidR="0041549B" w:rsidRPr="0013308E">
        <w:fldChar w:fldCharType="end"/>
      </w:r>
      <w:r w:rsidR="0041549B" w:rsidRPr="00575698">
        <w:t xml:space="preserve"> Положения</w:t>
      </w:r>
      <w:r w:rsidRPr="00575698">
        <w:t>.</w:t>
      </w:r>
    </w:p>
    <w:p w14:paraId="680B8E41" w14:textId="77777777" w:rsidR="005A5DE0" w:rsidRPr="00575698" w:rsidRDefault="005A5DE0" w:rsidP="00634ABE">
      <w:pPr>
        <w:pStyle w:val="4"/>
        <w:numPr>
          <w:ilvl w:val="2"/>
          <w:numId w:val="9"/>
        </w:numPr>
      </w:pPr>
      <w:bookmarkStart w:id="10332"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332"/>
    </w:p>
    <w:p w14:paraId="1E5D46B5" w14:textId="77777777" w:rsidR="008E09C3" w:rsidRPr="00575698" w:rsidRDefault="008E09C3" w:rsidP="00634ABE">
      <w:pPr>
        <w:pStyle w:val="4"/>
        <w:keepNext/>
        <w:numPr>
          <w:ilvl w:val="2"/>
          <w:numId w:val="9"/>
        </w:numPr>
      </w:pPr>
      <w:bookmarkStart w:id="10333"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333"/>
    </w:p>
    <w:p w14:paraId="7B6E413A" w14:textId="77777777" w:rsidR="008E09C3" w:rsidRPr="00575698" w:rsidRDefault="008E09C3" w:rsidP="00634ABE">
      <w:pPr>
        <w:pStyle w:val="5"/>
        <w:numPr>
          <w:ilvl w:val="3"/>
          <w:numId w:val="9"/>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4FC9461B" w14:textId="77777777" w:rsidR="008E09C3" w:rsidRPr="00575698" w:rsidRDefault="008E09C3" w:rsidP="00634ABE">
      <w:pPr>
        <w:pStyle w:val="5"/>
        <w:numPr>
          <w:ilvl w:val="3"/>
          <w:numId w:val="9"/>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77935358" w14:textId="77777777" w:rsidR="00385081" w:rsidRPr="00575698" w:rsidRDefault="001541C1" w:rsidP="00634ABE">
      <w:pPr>
        <w:pStyle w:val="4"/>
        <w:keepNext/>
        <w:numPr>
          <w:ilvl w:val="2"/>
          <w:numId w:val="9"/>
        </w:numPr>
      </w:pPr>
      <w:r w:rsidRPr="00575698">
        <w:t>В случае уклонения победителя процедуры закупки от заключения договора заказчик вправе:</w:t>
      </w:r>
    </w:p>
    <w:p w14:paraId="69F1597E" w14:textId="77777777" w:rsidR="001541C1" w:rsidRPr="00575698" w:rsidRDefault="001541C1" w:rsidP="00634ABE">
      <w:pPr>
        <w:pStyle w:val="5"/>
        <w:numPr>
          <w:ilvl w:val="3"/>
          <w:numId w:val="9"/>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6B0320CB" w14:textId="77777777" w:rsidR="001541C1" w:rsidRPr="00575698" w:rsidRDefault="001541C1" w:rsidP="00634ABE">
      <w:pPr>
        <w:pStyle w:val="5"/>
        <w:numPr>
          <w:ilvl w:val="3"/>
          <w:numId w:val="9"/>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720E0CC5" w14:textId="77777777" w:rsidR="001541C1" w:rsidRPr="00575698" w:rsidRDefault="001541C1" w:rsidP="00634ABE">
      <w:pPr>
        <w:pStyle w:val="5"/>
        <w:numPr>
          <w:ilvl w:val="3"/>
          <w:numId w:val="9"/>
        </w:numPr>
      </w:pPr>
      <w:r w:rsidRPr="00575698">
        <w:t>прекратить процедуру закупки без заключения договора и объявить процедуру закупки повторно</w:t>
      </w:r>
      <w:bookmarkStart w:id="10334" w:name="_Ref498687406"/>
      <w:r w:rsidRPr="00575698">
        <w:t>.</w:t>
      </w:r>
      <w:bookmarkEnd w:id="10334"/>
    </w:p>
    <w:p w14:paraId="200CD9AE" w14:textId="77777777" w:rsidR="00C6428E" w:rsidRPr="00575698" w:rsidRDefault="00C6428E" w:rsidP="00634ABE">
      <w:pPr>
        <w:pStyle w:val="4"/>
        <w:numPr>
          <w:ilvl w:val="2"/>
          <w:numId w:val="9"/>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2807A248" w14:textId="77777777" w:rsidR="00C6428E" w:rsidRPr="00575698" w:rsidRDefault="00C6428E" w:rsidP="00634ABE">
      <w:pPr>
        <w:pStyle w:val="5"/>
        <w:numPr>
          <w:ilvl w:val="3"/>
          <w:numId w:val="9"/>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47E9753A" w14:textId="77777777" w:rsidR="00C6428E" w:rsidRPr="00575698" w:rsidRDefault="00C6428E" w:rsidP="00634ABE">
      <w:pPr>
        <w:pStyle w:val="5"/>
        <w:numPr>
          <w:ilvl w:val="3"/>
          <w:numId w:val="9"/>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62432070" w14:textId="77777777" w:rsidR="00C6428E" w:rsidRPr="00575698" w:rsidRDefault="00C6428E" w:rsidP="00634ABE">
      <w:pPr>
        <w:pStyle w:val="5"/>
        <w:numPr>
          <w:ilvl w:val="3"/>
          <w:numId w:val="9"/>
        </w:numPr>
      </w:pPr>
      <w:r w:rsidRPr="00575698">
        <w:t>прекратить процедуру закупки без заключения договора и объявить процедуру закупки повторно.</w:t>
      </w:r>
    </w:p>
    <w:p w14:paraId="444057E2" w14:textId="77777777" w:rsidR="002D6BCE" w:rsidRPr="00575698" w:rsidRDefault="008E09C3" w:rsidP="00634ABE">
      <w:pPr>
        <w:pStyle w:val="2"/>
        <w:numPr>
          <w:ilvl w:val="0"/>
          <w:numId w:val="9"/>
        </w:numPr>
      </w:pPr>
      <w:bookmarkStart w:id="10335" w:name="_Toc441755200"/>
      <w:bookmarkStart w:id="10336" w:name="_Toc441755416"/>
      <w:bookmarkStart w:id="10337" w:name="_Toc441756868"/>
      <w:bookmarkStart w:id="10338" w:name="_Toc441757084"/>
      <w:bookmarkStart w:id="10339" w:name="_Toc441948412"/>
      <w:bookmarkStart w:id="10340" w:name="_Toc441948631"/>
      <w:bookmarkStart w:id="10341" w:name="_Toc408161687"/>
      <w:bookmarkStart w:id="10342" w:name="_Toc408439919"/>
      <w:bookmarkStart w:id="10343" w:name="_Toc408447020"/>
      <w:bookmarkStart w:id="10344" w:name="_Toc408447284"/>
      <w:bookmarkStart w:id="10345" w:name="_Toc408776110"/>
      <w:bookmarkStart w:id="10346" w:name="_Toc408779305"/>
      <w:bookmarkStart w:id="10347" w:name="_Toc408780901"/>
      <w:bookmarkStart w:id="10348" w:name="_Toc408840964"/>
      <w:bookmarkStart w:id="10349" w:name="_Toc408842389"/>
      <w:bookmarkStart w:id="10350" w:name="_Toc282982382"/>
      <w:bookmarkStart w:id="10351" w:name="_Toc247716282"/>
      <w:bookmarkStart w:id="10352" w:name="_Toc368984335"/>
      <w:bookmarkStart w:id="10353" w:name="_Toc407284846"/>
      <w:bookmarkStart w:id="10354" w:name="_Toc407291574"/>
      <w:bookmarkStart w:id="10355" w:name="_Toc407300374"/>
      <w:bookmarkStart w:id="10356" w:name="_Toc407296924"/>
      <w:bookmarkStart w:id="10357" w:name="_Toc407714703"/>
      <w:bookmarkStart w:id="10358" w:name="_Toc407716868"/>
      <w:bookmarkStart w:id="10359" w:name="_Toc407723120"/>
      <w:bookmarkStart w:id="10360" w:name="_Toc407720550"/>
      <w:bookmarkStart w:id="10361" w:name="_Toc407992779"/>
      <w:bookmarkStart w:id="10362" w:name="_Toc407999210"/>
      <w:bookmarkStart w:id="10363" w:name="_Toc408003445"/>
      <w:bookmarkStart w:id="10364" w:name="_Toc408003688"/>
      <w:bookmarkStart w:id="10365" w:name="_Toc408004444"/>
      <w:bookmarkStart w:id="10366" w:name="_Toc409088817"/>
      <w:bookmarkStart w:id="10367" w:name="_Toc409089011"/>
      <w:bookmarkStart w:id="10368" w:name="_Toc409089704"/>
      <w:bookmarkStart w:id="10369" w:name="_Toc409090136"/>
      <w:bookmarkStart w:id="10370" w:name="_Toc409090591"/>
      <w:bookmarkStart w:id="10371" w:name="_Toc409113384"/>
      <w:bookmarkStart w:id="10372" w:name="_Toc409174167"/>
      <w:bookmarkStart w:id="10373" w:name="_Toc409174861"/>
      <w:bookmarkStart w:id="10374" w:name="_Toc409189261"/>
      <w:bookmarkStart w:id="10375" w:name="_Toc283058693"/>
      <w:bookmarkStart w:id="10376" w:name="_Toc409204486"/>
      <w:bookmarkStart w:id="10377" w:name="_Toc409474877"/>
      <w:bookmarkStart w:id="10378" w:name="_Toc409528586"/>
      <w:bookmarkStart w:id="10379" w:name="_Toc409630290"/>
      <w:bookmarkStart w:id="10380" w:name="_Toc409703735"/>
      <w:bookmarkStart w:id="10381" w:name="_Toc409711899"/>
      <w:bookmarkStart w:id="10382" w:name="_Toc409715642"/>
      <w:bookmarkStart w:id="10383" w:name="_Toc409721635"/>
      <w:bookmarkStart w:id="10384" w:name="_Toc409720790"/>
      <w:bookmarkStart w:id="10385" w:name="_Toc409721877"/>
      <w:bookmarkStart w:id="10386" w:name="_Toc409807602"/>
      <w:bookmarkStart w:id="10387" w:name="_Toc409812291"/>
      <w:bookmarkStart w:id="10388" w:name="_Toc283764514"/>
      <w:bookmarkStart w:id="10389" w:name="_Toc409908880"/>
      <w:bookmarkStart w:id="10390" w:name="_Toc410903020"/>
      <w:bookmarkStart w:id="10391" w:name="_Toc410908280"/>
      <w:bookmarkStart w:id="10392" w:name="_Toc410911023"/>
      <w:bookmarkStart w:id="10393" w:name="_Toc410911296"/>
      <w:bookmarkStart w:id="10394" w:name="_Toc410920385"/>
      <w:bookmarkStart w:id="10395" w:name="_Toc411280012"/>
      <w:bookmarkStart w:id="10396" w:name="_Toc411626740"/>
      <w:bookmarkStart w:id="10397" w:name="_Toc411632281"/>
      <w:bookmarkStart w:id="10398" w:name="_Toc411882191"/>
      <w:bookmarkStart w:id="10399" w:name="_Toc411941200"/>
      <w:bookmarkStart w:id="10400" w:name="_Toc285801648"/>
      <w:bookmarkStart w:id="10401" w:name="_Toc411949675"/>
      <w:bookmarkStart w:id="10402" w:name="_Toc412111315"/>
      <w:bookmarkStart w:id="10403" w:name="_Toc285977919"/>
      <w:bookmarkStart w:id="10404" w:name="_Toc412128082"/>
      <w:bookmarkStart w:id="10405" w:name="_Toc286000047"/>
      <w:bookmarkStart w:id="10406" w:name="_Ref412206585"/>
      <w:bookmarkStart w:id="10407" w:name="_Toc412218530"/>
      <w:bookmarkStart w:id="10408" w:name="_Toc412543817"/>
      <w:bookmarkStart w:id="10409" w:name="_Toc412551562"/>
      <w:bookmarkStart w:id="10410" w:name="_Toc412760432"/>
      <w:bookmarkStart w:id="10411" w:name="_Toc453143362"/>
      <w:bookmarkStart w:id="10412" w:name="_Ref468180734"/>
      <w:bookmarkStart w:id="10413" w:name="_Toc5978482"/>
      <w:bookmarkStart w:id="10414" w:name="_Toc113011874"/>
      <w:bookmarkEnd w:id="10335"/>
      <w:bookmarkEnd w:id="10336"/>
      <w:bookmarkEnd w:id="10337"/>
      <w:bookmarkEnd w:id="10338"/>
      <w:bookmarkEnd w:id="10339"/>
      <w:bookmarkEnd w:id="10340"/>
      <w:r w:rsidRPr="00575698">
        <w:t>Исполнение договора</w:t>
      </w:r>
      <w:bookmarkStart w:id="10415" w:name="_Toc407714704"/>
      <w:bookmarkStart w:id="10416" w:name="_Toc407716869"/>
      <w:bookmarkStart w:id="10417" w:name="_Toc407723121"/>
      <w:bookmarkStart w:id="10418" w:name="_Toc407720551"/>
      <w:bookmarkStart w:id="10419" w:name="_Toc407992780"/>
      <w:bookmarkStart w:id="10420" w:name="_Toc407999211"/>
      <w:bookmarkStart w:id="10421" w:name="_Toc408003446"/>
      <w:bookmarkStart w:id="10422" w:name="_Toc408003689"/>
      <w:bookmarkStart w:id="10423" w:name="_Toc408004445"/>
      <w:bookmarkStart w:id="10424" w:name="_Toc408161688"/>
      <w:bookmarkStart w:id="10425" w:name="_Toc408439920"/>
      <w:bookmarkStart w:id="10426" w:name="_Toc408447021"/>
      <w:bookmarkStart w:id="10427" w:name="_Toc408447285"/>
      <w:bookmarkStart w:id="10428" w:name="_Ref242180994"/>
      <w:bookmarkStart w:id="10429" w:name="_Toc247716284"/>
      <w:bookmarkStart w:id="10430" w:name="_Ref299193818"/>
      <w:bookmarkStart w:id="10431" w:name="_Toc368984336"/>
      <w:bookmarkStart w:id="10432" w:name="_Toc407284847"/>
      <w:bookmarkStart w:id="10433" w:name="_Toc407291575"/>
      <w:bookmarkStart w:id="10434" w:name="_Toc407300375"/>
      <w:bookmarkStart w:id="10435" w:name="_Toc407296925"/>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p>
    <w:p w14:paraId="737841DB" w14:textId="77777777" w:rsidR="00EA284A" w:rsidRPr="00575698" w:rsidRDefault="00E87ABC" w:rsidP="00634ABE">
      <w:pPr>
        <w:pStyle w:val="3"/>
        <w:numPr>
          <w:ilvl w:val="1"/>
          <w:numId w:val="9"/>
        </w:numPr>
        <w:ind w:left="1134"/>
      </w:pPr>
      <w:bookmarkStart w:id="10436" w:name="_Toc408776112"/>
      <w:bookmarkStart w:id="10437" w:name="_Toc408779307"/>
      <w:bookmarkStart w:id="10438" w:name="_Toc408780903"/>
      <w:bookmarkStart w:id="10439" w:name="_Toc408840966"/>
      <w:bookmarkStart w:id="10440" w:name="_Toc408842391"/>
      <w:bookmarkStart w:id="10441" w:name="_Toc282982384"/>
      <w:bookmarkStart w:id="10442" w:name="_Toc409088818"/>
      <w:bookmarkStart w:id="10443" w:name="_Toc409089012"/>
      <w:bookmarkStart w:id="10444" w:name="_Toc409089705"/>
      <w:bookmarkStart w:id="10445" w:name="_Toc409090137"/>
      <w:bookmarkStart w:id="10446" w:name="_Toc409090592"/>
      <w:bookmarkStart w:id="10447" w:name="_Toc409113385"/>
      <w:bookmarkStart w:id="10448" w:name="_Toc409174168"/>
      <w:bookmarkStart w:id="10449" w:name="_Toc409174862"/>
      <w:bookmarkStart w:id="10450" w:name="_Toc409189262"/>
      <w:bookmarkStart w:id="10451" w:name="_Toc283058694"/>
      <w:bookmarkStart w:id="10452" w:name="_Toc409204487"/>
      <w:bookmarkStart w:id="10453" w:name="_Toc409474878"/>
      <w:bookmarkStart w:id="10454" w:name="_Toc409528587"/>
      <w:bookmarkStart w:id="10455" w:name="_Toc409630291"/>
      <w:bookmarkStart w:id="10456" w:name="_Toc409703736"/>
      <w:bookmarkStart w:id="10457" w:name="_Toc409711900"/>
      <w:bookmarkStart w:id="10458" w:name="_Toc409715643"/>
      <w:bookmarkStart w:id="10459" w:name="_Toc409721636"/>
      <w:bookmarkStart w:id="10460" w:name="_Toc409720791"/>
      <w:bookmarkStart w:id="10461" w:name="_Toc409721878"/>
      <w:bookmarkStart w:id="10462" w:name="_Toc409807603"/>
      <w:bookmarkStart w:id="10463" w:name="_Toc409812292"/>
      <w:bookmarkStart w:id="10464" w:name="_Toc283764515"/>
      <w:bookmarkStart w:id="10465" w:name="_Toc409908881"/>
      <w:bookmarkStart w:id="10466" w:name="_Toc410903021"/>
      <w:bookmarkStart w:id="10467" w:name="_Toc410908281"/>
      <w:bookmarkStart w:id="10468" w:name="_Toc410911024"/>
      <w:bookmarkStart w:id="10469" w:name="_Toc410911297"/>
      <w:bookmarkStart w:id="10470" w:name="_Toc410920386"/>
      <w:bookmarkStart w:id="10471" w:name="_Toc411280013"/>
      <w:bookmarkStart w:id="10472" w:name="_Toc411626741"/>
      <w:bookmarkStart w:id="10473" w:name="_Toc411632282"/>
      <w:bookmarkStart w:id="10474" w:name="_Toc411882192"/>
      <w:bookmarkStart w:id="10475" w:name="_Toc411941201"/>
      <w:bookmarkStart w:id="10476" w:name="_Toc285801649"/>
      <w:bookmarkStart w:id="10477" w:name="_Toc411949676"/>
      <w:bookmarkStart w:id="10478" w:name="_Toc412111316"/>
      <w:bookmarkStart w:id="10479" w:name="_Toc285977920"/>
      <w:bookmarkStart w:id="10480" w:name="_Toc412128083"/>
      <w:bookmarkStart w:id="10481" w:name="_Toc286000048"/>
      <w:bookmarkStart w:id="10482" w:name="_Toc412218531"/>
      <w:bookmarkStart w:id="10483" w:name="_Toc412543818"/>
      <w:bookmarkStart w:id="10484" w:name="_Toc412551563"/>
      <w:bookmarkStart w:id="10485" w:name="_Toc412760433"/>
      <w:bookmarkStart w:id="10486" w:name="_Toc453143363"/>
      <w:bookmarkStart w:id="10487" w:name="_Ref468180746"/>
      <w:bookmarkStart w:id="10488" w:name="_Toc5978483"/>
      <w:bookmarkStart w:id="10489" w:name="_Toc113011875"/>
      <w:r w:rsidRPr="00575698">
        <w:t>Порядок исполнения договора</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p>
    <w:p w14:paraId="678356B5" w14:textId="77777777" w:rsidR="00E87ABC" w:rsidRPr="00575698" w:rsidRDefault="00E87ABC" w:rsidP="00634ABE">
      <w:pPr>
        <w:pStyle w:val="4"/>
        <w:numPr>
          <w:ilvl w:val="2"/>
          <w:numId w:val="9"/>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34A24A2D" w14:textId="77777777" w:rsidR="001D756D" w:rsidRPr="00575698" w:rsidRDefault="001D756D" w:rsidP="00634ABE">
      <w:pPr>
        <w:pStyle w:val="4"/>
        <w:numPr>
          <w:ilvl w:val="2"/>
          <w:numId w:val="9"/>
        </w:numPr>
      </w:pPr>
      <w:bookmarkStart w:id="10490" w:name="_Toc407723122"/>
      <w:bookmarkStart w:id="10491" w:name="_Toc407714705"/>
      <w:bookmarkStart w:id="10492" w:name="_Toc407716870"/>
      <w:bookmarkStart w:id="10493" w:name="_Toc407720552"/>
      <w:bookmarkStart w:id="10494" w:name="_Toc407992781"/>
      <w:bookmarkStart w:id="10495" w:name="_Toc407999212"/>
      <w:bookmarkStart w:id="10496" w:name="_Toc408003447"/>
      <w:bookmarkStart w:id="10497" w:name="_Toc408003690"/>
      <w:bookmarkStart w:id="10498" w:name="_Toc408004446"/>
      <w:bookmarkStart w:id="10499" w:name="_Toc408161689"/>
      <w:bookmarkStart w:id="10500" w:name="_Toc408439921"/>
      <w:bookmarkStart w:id="10501" w:name="_Toc408447022"/>
      <w:bookmarkStart w:id="10502" w:name="_Toc408447286"/>
      <w:bookmarkStart w:id="10503" w:name="_Toc408776113"/>
      <w:bookmarkStart w:id="10504" w:name="_Toc408779308"/>
      <w:bookmarkStart w:id="10505" w:name="_Toc408780904"/>
      <w:bookmarkStart w:id="10506" w:name="_Toc408840967"/>
      <w:bookmarkStart w:id="10507" w:name="_Toc408842392"/>
      <w:bookmarkStart w:id="10508" w:name="_Toc282982385"/>
      <w:bookmarkStart w:id="10509" w:name="_Toc409088819"/>
      <w:bookmarkStart w:id="10510" w:name="_Toc409089013"/>
      <w:bookmarkStart w:id="10511" w:name="_Toc409089706"/>
      <w:bookmarkStart w:id="10512" w:name="_Toc409090138"/>
      <w:bookmarkStart w:id="10513" w:name="_Toc409090593"/>
      <w:bookmarkStart w:id="10514" w:name="_Toc409113386"/>
      <w:bookmarkStart w:id="10515" w:name="_Toc409174169"/>
      <w:bookmarkStart w:id="10516" w:name="_Toc409174863"/>
      <w:bookmarkStart w:id="10517" w:name="_Toc409189263"/>
      <w:bookmarkStart w:id="10518" w:name="_Toc283058695"/>
      <w:bookmarkStart w:id="10519" w:name="_Toc409204488"/>
      <w:bookmarkStart w:id="10520" w:name="_Toc409474879"/>
      <w:bookmarkStart w:id="10521" w:name="_Toc409528588"/>
      <w:bookmarkStart w:id="10522" w:name="_Toc409630292"/>
      <w:bookmarkStart w:id="10523" w:name="_Toc409703737"/>
      <w:bookmarkStart w:id="10524" w:name="_Toc409711901"/>
      <w:bookmarkStart w:id="10525" w:name="_Toc409715644"/>
      <w:bookmarkStart w:id="10526" w:name="_Toc409721637"/>
      <w:bookmarkStart w:id="10527" w:name="_Toc409720792"/>
      <w:bookmarkStart w:id="10528" w:name="_Toc409721879"/>
      <w:bookmarkStart w:id="10529" w:name="_Toc409807604"/>
      <w:bookmarkStart w:id="10530" w:name="_Toc409812293"/>
      <w:bookmarkStart w:id="10531" w:name="_Toc283764516"/>
      <w:bookmarkStart w:id="10532" w:name="_Toc409908882"/>
      <w:bookmarkEnd w:id="10428"/>
      <w:bookmarkEnd w:id="10429"/>
      <w:bookmarkEnd w:id="10430"/>
      <w:bookmarkEnd w:id="10431"/>
      <w:bookmarkEnd w:id="10432"/>
      <w:bookmarkEnd w:id="10433"/>
      <w:bookmarkEnd w:id="10434"/>
      <w:bookmarkEnd w:id="10435"/>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10473D1" w14:textId="77777777" w:rsidR="00EA284A" w:rsidRPr="00575698" w:rsidRDefault="003D322A" w:rsidP="00634ABE">
      <w:pPr>
        <w:pStyle w:val="3"/>
        <w:numPr>
          <w:ilvl w:val="1"/>
          <w:numId w:val="9"/>
        </w:numPr>
        <w:ind w:left="1134"/>
      </w:pPr>
      <w:bookmarkStart w:id="10533" w:name="_Toc410904582"/>
      <w:bookmarkStart w:id="10534" w:name="_Toc410905178"/>
      <w:bookmarkStart w:id="10535" w:name="_Toc410905883"/>
      <w:bookmarkStart w:id="10536" w:name="_Toc410906905"/>
      <w:bookmarkStart w:id="10537" w:name="_Toc410907080"/>
      <w:bookmarkStart w:id="10538" w:name="_Toc410907353"/>
      <w:bookmarkStart w:id="10539" w:name="_Toc410907497"/>
      <w:bookmarkStart w:id="10540" w:name="_Toc410907770"/>
      <w:bookmarkStart w:id="10541" w:name="_Toc410903327"/>
      <w:bookmarkStart w:id="10542" w:name="_Toc410907556"/>
      <w:bookmarkStart w:id="10543" w:name="_Toc410908435"/>
      <w:bookmarkStart w:id="10544" w:name="_Toc410908906"/>
      <w:bookmarkStart w:id="10545" w:name="_Toc410909179"/>
      <w:bookmarkStart w:id="10546" w:name="_Toc410909452"/>
      <w:bookmarkStart w:id="10547" w:name="_Toc410908282"/>
      <w:bookmarkStart w:id="10548" w:name="_Toc410909793"/>
      <w:bookmarkStart w:id="10549" w:name="_Toc410911025"/>
      <w:bookmarkStart w:id="10550" w:name="_Toc410911298"/>
      <w:bookmarkStart w:id="10551" w:name="_Toc410911881"/>
      <w:bookmarkStart w:id="10552" w:name="_Toc410914795"/>
      <w:bookmarkStart w:id="10553" w:name="_Toc410916076"/>
      <w:bookmarkStart w:id="10554" w:name="_Toc410916655"/>
      <w:bookmarkStart w:id="10555" w:name="_Toc410917199"/>
      <w:bookmarkStart w:id="10556" w:name="_Toc411953371"/>
      <w:bookmarkStart w:id="10557" w:name="_Toc412218532"/>
      <w:bookmarkStart w:id="10558" w:name="_Toc412543819"/>
      <w:bookmarkStart w:id="10559" w:name="_Toc412551564"/>
      <w:bookmarkStart w:id="10560" w:name="_Toc412760434"/>
      <w:bookmarkStart w:id="10561" w:name="_Toc453143364"/>
      <w:bookmarkStart w:id="10562" w:name="_Ref468180758"/>
      <w:bookmarkStart w:id="10563" w:name="_Toc5978484"/>
      <w:bookmarkStart w:id="10564" w:name="_Toc113011876"/>
      <w:bookmarkStart w:id="10565" w:name="_Toc410903022"/>
      <w:bookmarkStart w:id="10566" w:name="_Toc410908283"/>
      <w:bookmarkStart w:id="10567" w:name="_Toc410911026"/>
      <w:bookmarkStart w:id="10568" w:name="_Toc410911299"/>
      <w:bookmarkStart w:id="10569" w:name="_Toc410920387"/>
      <w:bookmarkStart w:id="10570" w:name="_Toc411280014"/>
      <w:bookmarkStart w:id="10571" w:name="_Toc411626742"/>
      <w:bookmarkStart w:id="10572" w:name="_Toc411632283"/>
      <w:bookmarkStart w:id="10573" w:name="_Toc411882193"/>
      <w:bookmarkStart w:id="10574" w:name="_Toc411941202"/>
      <w:bookmarkStart w:id="10575" w:name="_Toc285801650"/>
      <w:bookmarkStart w:id="10576" w:name="_Toc411949677"/>
      <w:bookmarkStart w:id="10577" w:name="_Toc412111317"/>
      <w:bookmarkStart w:id="10578" w:name="_Toc285977921"/>
      <w:bookmarkStart w:id="10579" w:name="_Toc412128084"/>
      <w:bookmarkStart w:id="10580" w:name="_Toc286000049"/>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r w:rsidRPr="00575698">
        <w:t>Внесение изменений в договор</w:t>
      </w:r>
      <w:bookmarkEnd w:id="10556"/>
      <w:bookmarkEnd w:id="10557"/>
      <w:bookmarkEnd w:id="10558"/>
      <w:bookmarkEnd w:id="10559"/>
      <w:bookmarkEnd w:id="10560"/>
      <w:bookmarkEnd w:id="10561"/>
      <w:bookmarkEnd w:id="10562"/>
      <w:bookmarkEnd w:id="10563"/>
      <w:bookmarkEnd w:id="10564"/>
    </w:p>
    <w:p w14:paraId="32DC001A" w14:textId="77777777" w:rsidR="00E45D37" w:rsidRPr="00575698" w:rsidRDefault="00E45D37" w:rsidP="00634ABE">
      <w:pPr>
        <w:pStyle w:val="4"/>
        <w:numPr>
          <w:ilvl w:val="2"/>
          <w:numId w:val="9"/>
        </w:numPr>
      </w:pPr>
      <w:bookmarkStart w:id="10581" w:name="_Hlt308806638"/>
      <w:bookmarkStart w:id="10582" w:name="_Hlt309238634"/>
      <w:bookmarkStart w:id="10583" w:name="_Hlt311040243"/>
      <w:bookmarkStart w:id="10584" w:name="_Hlt342293783"/>
      <w:bookmarkStart w:id="10585" w:name="_Ref299580129"/>
      <w:bookmarkStart w:id="10586" w:name="_Ref240172316"/>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3CFCC3DB" w14:textId="77777777" w:rsidR="008E09C3" w:rsidRPr="00575698" w:rsidRDefault="008E09C3" w:rsidP="00634ABE">
      <w:pPr>
        <w:pStyle w:val="4"/>
        <w:numPr>
          <w:ilvl w:val="2"/>
          <w:numId w:val="9"/>
        </w:numPr>
      </w:pPr>
      <w:bookmarkStart w:id="10587"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585"/>
      <w:bookmarkEnd w:id="10587"/>
    </w:p>
    <w:p w14:paraId="47F27D4D" w14:textId="77777777" w:rsidR="007E28FB" w:rsidRPr="00575698" w:rsidRDefault="00B60694" w:rsidP="00634ABE">
      <w:pPr>
        <w:pStyle w:val="5"/>
        <w:numPr>
          <w:ilvl w:val="3"/>
          <w:numId w:val="9"/>
        </w:numPr>
      </w:pPr>
      <w:bookmarkStart w:id="10588"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88"/>
    </w:p>
    <w:p w14:paraId="3CBDDD85" w14:textId="1F5A39A1" w:rsidR="00A01EAA" w:rsidRPr="00575698" w:rsidRDefault="00CF15F9" w:rsidP="00634ABE">
      <w:pPr>
        <w:pStyle w:val="5"/>
        <w:numPr>
          <w:ilvl w:val="3"/>
          <w:numId w:val="9"/>
        </w:numPr>
      </w:pPr>
      <w:bookmarkStart w:id="10589" w:name="_Ref412223671"/>
      <w:r>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00FA7B0A">
        <w:t>п. </w:t>
      </w:r>
      <w:r w:rsidRPr="0013308E">
        <w:fldChar w:fldCharType="begin"/>
      </w:r>
      <w:r w:rsidRPr="00575698">
        <w:instrText xml:space="preserve"> REF _Ref50111235 \r \h  \* MERGEFORMAT </w:instrText>
      </w:r>
      <w:r w:rsidRPr="0013308E">
        <w:fldChar w:fldCharType="separate"/>
      </w:r>
      <w:r w:rsidR="00233FEB">
        <w:t>19.12.4</w:t>
      </w:r>
      <w:r w:rsidRPr="0013308E">
        <w:fldChar w:fldCharType="end"/>
      </w:r>
      <w:r w:rsidR="00FA7B0A">
        <w:t xml:space="preserve">, </w:t>
      </w:r>
      <w:r w:rsidR="00FA7B0A">
        <w:fldChar w:fldCharType="begin"/>
      </w:r>
      <w:r w:rsidR="00FA7B0A">
        <w:instrText xml:space="preserve"> REF _Ref88139376 \r \h </w:instrText>
      </w:r>
      <w:r w:rsidR="00FA7B0A">
        <w:fldChar w:fldCharType="separate"/>
      </w:r>
      <w:r w:rsidR="00233FEB">
        <w:t>19.12.6</w:t>
      </w:r>
      <w:r w:rsidR="00FA7B0A">
        <w:fldChar w:fldCharType="end"/>
      </w:r>
      <w:r w:rsidRPr="00575698">
        <w:t xml:space="preserve"> Положения</w:t>
      </w:r>
      <w:r w:rsidR="00A01EAA" w:rsidRPr="00575698">
        <w:t>;</w:t>
      </w:r>
      <w:bookmarkEnd w:id="10589"/>
    </w:p>
    <w:p w14:paraId="16298B4D" w14:textId="2729D66F" w:rsidR="007536C8" w:rsidRPr="008A16DC" w:rsidRDefault="007536C8" w:rsidP="008A16DC">
      <w:pPr>
        <w:pStyle w:val="5"/>
        <w:numPr>
          <w:ilvl w:val="3"/>
          <w:numId w:val="9"/>
        </w:numPr>
      </w:pPr>
      <w:bookmarkStart w:id="10590" w:name="_Ref498361988"/>
      <w:r w:rsidRPr="008A16DC">
        <w:t>осуществляется изменение цены товара иностранного происхождения, выраженной в рублях Российской Федерации, при выполнении совокупности следующих условий:</w:t>
      </w:r>
    </w:p>
    <w:p w14:paraId="52D1B46E" w14:textId="509F4A65" w:rsidR="007536C8" w:rsidRPr="008A16DC" w:rsidRDefault="007536C8" w:rsidP="008A16DC">
      <w:pPr>
        <w:pStyle w:val="6"/>
        <w:numPr>
          <w:ilvl w:val="4"/>
          <w:numId w:val="9"/>
        </w:numPr>
      </w:pPr>
      <w:r w:rsidRPr="008A16DC">
        <w:t>договор заключен до вступления в силу ПП 301;</w:t>
      </w:r>
    </w:p>
    <w:p w14:paraId="5203C749" w14:textId="5E26834B" w:rsidR="007536C8" w:rsidRPr="008A16DC" w:rsidRDefault="007536C8" w:rsidP="008A16DC">
      <w:pPr>
        <w:pStyle w:val="6"/>
        <w:numPr>
          <w:ilvl w:val="4"/>
          <w:numId w:val="9"/>
        </w:numPr>
      </w:pPr>
      <w:r w:rsidRPr="008A16DC">
        <w:t>отсутствует возможность исполнения договора на первоначальных условиях ввиду принятия мер ог</w:t>
      </w:r>
      <w:r w:rsidR="00E14BA8">
        <w:t>р</w:t>
      </w:r>
      <w:r w:rsidRPr="008A16DC">
        <w:t>аничительного характера;</w:t>
      </w:r>
    </w:p>
    <w:p w14:paraId="760127DD" w14:textId="1936D940" w:rsidR="007536C8" w:rsidRPr="008A16DC" w:rsidRDefault="007536C8" w:rsidP="008A16DC">
      <w:pPr>
        <w:pStyle w:val="6"/>
        <w:numPr>
          <w:ilvl w:val="4"/>
          <w:numId w:val="9"/>
        </w:numPr>
      </w:pPr>
      <w:r w:rsidRPr="008A16DC">
        <w:t>цена договора определяется путем ее пересчета в евро/доллар США по курсу Центрального Банка Российской Федерации на дату заключения договора;</w:t>
      </w:r>
    </w:p>
    <w:p w14:paraId="5AE81C65" w14:textId="496EAEBF" w:rsidR="00A01EAA" w:rsidRPr="00575698" w:rsidRDefault="007536C8" w:rsidP="008A16DC">
      <w:pPr>
        <w:pStyle w:val="6"/>
        <w:numPr>
          <w:ilvl w:val="4"/>
          <w:numId w:val="9"/>
        </w:numPr>
      </w:pPr>
      <w:r w:rsidRPr="008A16DC">
        <w:t>расчет осуществляется в рублях Российской Федерации по курсу евро/доллара США (соответственно), не превы</w:t>
      </w:r>
      <w:r w:rsidR="00626EF9">
        <w:t>ш</w:t>
      </w:r>
      <w:r w:rsidRPr="00AE64D6">
        <w:t>ающему курс Центрального Банка Российской Федерации на день оплаты</w:t>
      </w:r>
      <w:r w:rsidR="00A01EAA" w:rsidRPr="00575698">
        <w:t>;</w:t>
      </w:r>
      <w:bookmarkEnd w:id="10590"/>
    </w:p>
    <w:p w14:paraId="159629CF" w14:textId="77777777" w:rsidR="00A01EAA" w:rsidRPr="00575698" w:rsidRDefault="00A01EAA" w:rsidP="00634ABE">
      <w:pPr>
        <w:pStyle w:val="5"/>
        <w:numPr>
          <w:ilvl w:val="3"/>
          <w:numId w:val="9"/>
        </w:numPr>
      </w:pPr>
      <w:bookmarkStart w:id="10591"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591"/>
    </w:p>
    <w:p w14:paraId="3CCE98E1" w14:textId="77777777" w:rsidR="008E09C3" w:rsidRPr="00575698" w:rsidRDefault="001E668A" w:rsidP="00634ABE">
      <w:pPr>
        <w:pStyle w:val="5"/>
        <w:numPr>
          <w:ilvl w:val="3"/>
          <w:numId w:val="9"/>
        </w:numPr>
      </w:pPr>
      <w:bookmarkStart w:id="10592"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92"/>
    </w:p>
    <w:p w14:paraId="5CCBCFCB" w14:textId="19609D12" w:rsidR="00A01EAA" w:rsidRPr="00575698" w:rsidRDefault="00592111" w:rsidP="00592111">
      <w:pPr>
        <w:pStyle w:val="5"/>
        <w:numPr>
          <w:ilvl w:val="3"/>
          <w:numId w:val="9"/>
        </w:numPr>
      </w:pPr>
      <w:bookmarkStart w:id="10593" w:name="_Ref108550531"/>
      <w:r w:rsidRPr="00592111">
        <w:t>изменение (уточнение) условий договора, заключенного по итогам закупки, проведенной</w:t>
      </w:r>
      <w:r w:rsidR="00BC1C20">
        <w:t xml:space="preserve">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A01EAA" w:rsidRPr="00575698">
        <w:t>;</w:t>
      </w:r>
      <w:bookmarkEnd w:id="10593"/>
    </w:p>
    <w:p w14:paraId="11EF99B5" w14:textId="77777777" w:rsidR="00164542" w:rsidRPr="00575698" w:rsidRDefault="00512943" w:rsidP="00634ABE">
      <w:pPr>
        <w:pStyle w:val="5"/>
        <w:numPr>
          <w:ilvl w:val="3"/>
          <w:numId w:val="9"/>
        </w:numPr>
      </w:pPr>
      <w:bookmarkStart w:id="10594"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FE86B01" w14:textId="77777777" w:rsidR="00764743" w:rsidRPr="00575698" w:rsidRDefault="00A01EAA" w:rsidP="00634ABE">
      <w:pPr>
        <w:pStyle w:val="5"/>
        <w:numPr>
          <w:ilvl w:val="3"/>
          <w:numId w:val="9"/>
        </w:numPr>
      </w:pPr>
      <w:bookmarkStart w:id="10595" w:name="_Ref498361999"/>
      <w:bookmarkStart w:id="10596"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95"/>
    </w:p>
    <w:p w14:paraId="025DCC53" w14:textId="1FD1AC97" w:rsidR="001541C1" w:rsidRPr="00575698" w:rsidRDefault="00644CD1" w:rsidP="00634ABE">
      <w:pPr>
        <w:pStyle w:val="5"/>
        <w:numPr>
          <w:ilvl w:val="3"/>
          <w:numId w:val="9"/>
        </w:numPr>
      </w:pPr>
      <w:bookmarkStart w:id="10597" w:name="_Ref498362004"/>
      <w:r w:rsidRPr="00AE64D6">
        <w:t>в ходе исполнения договора, заключенного по итогам</w:t>
      </w:r>
      <w:r w:rsidRPr="00644CD1">
        <w:t xml:space="preserve"> закупки в соответствии с подп. </w:t>
      </w:r>
      <w:r>
        <w:fldChar w:fldCharType="begin"/>
      </w:r>
      <w:r>
        <w:instrText xml:space="preserve"> REF _Ref316997437 \r \h </w:instrText>
      </w:r>
      <w:r>
        <w:fldChar w:fldCharType="separate"/>
      </w:r>
      <w:r w:rsidR="00233FEB">
        <w:t>6.6.2(34)</w:t>
      </w:r>
      <w:r>
        <w:fldChar w:fldCharType="end"/>
      </w:r>
      <w:r w:rsidRPr="00AE64D6">
        <w:t xml:space="preserve"> Положения во исполнение обязательств заказчика по договору, заключенному с государственным заказчиком, осуществляется перевод ориентировочной цены покупных комплектующих изделий в твердую (фиксированную)</w:t>
      </w:r>
      <w:r w:rsidR="00626EF9">
        <w:t xml:space="preserve"> цену</w:t>
      </w:r>
      <w:r w:rsidR="001541C1" w:rsidRPr="00575698">
        <w:t>;</w:t>
      </w:r>
      <w:bookmarkEnd w:id="10597"/>
    </w:p>
    <w:p w14:paraId="63744027" w14:textId="77777777" w:rsidR="005C31D8" w:rsidRPr="00575698" w:rsidRDefault="00802751" w:rsidP="00634ABE">
      <w:pPr>
        <w:pStyle w:val="5"/>
        <w:numPr>
          <w:ilvl w:val="3"/>
          <w:numId w:val="9"/>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7DCDF441" w14:textId="77777777" w:rsidR="0039236C" w:rsidRPr="00575698" w:rsidRDefault="005C31D8" w:rsidP="00634ABE">
      <w:pPr>
        <w:pStyle w:val="5"/>
        <w:numPr>
          <w:ilvl w:val="3"/>
          <w:numId w:val="9"/>
        </w:numPr>
      </w:pPr>
      <w:bookmarkStart w:id="10598"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98"/>
    </w:p>
    <w:p w14:paraId="61205B85" w14:textId="77777777" w:rsidR="00C364F5" w:rsidRPr="00575698" w:rsidRDefault="0039236C" w:rsidP="00634ABE">
      <w:pPr>
        <w:pStyle w:val="5"/>
        <w:numPr>
          <w:ilvl w:val="3"/>
          <w:numId w:val="9"/>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3163EB8A" w14:textId="77777777" w:rsidR="00E53F01" w:rsidRPr="00575698" w:rsidRDefault="00C364F5" w:rsidP="00634ABE">
      <w:pPr>
        <w:pStyle w:val="6"/>
        <w:numPr>
          <w:ilvl w:val="4"/>
          <w:numId w:val="9"/>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614FC806" w14:textId="77777777" w:rsidR="00C364F5" w:rsidRPr="00575698" w:rsidRDefault="00E53F01" w:rsidP="003A54AF">
      <w:pPr>
        <w:pStyle w:val="6"/>
        <w:numPr>
          <w:ilvl w:val="0"/>
          <w:numId w:val="0"/>
        </w:numPr>
        <w:ind w:left="1985"/>
      </w:pPr>
      <w:r w:rsidRPr="00575698">
        <w:t>или</w:t>
      </w:r>
    </w:p>
    <w:p w14:paraId="4CB9858A" w14:textId="77777777" w:rsidR="001D16AA" w:rsidRPr="00575698" w:rsidRDefault="00E53F01" w:rsidP="00634ABE">
      <w:pPr>
        <w:pStyle w:val="6"/>
        <w:numPr>
          <w:ilvl w:val="4"/>
          <w:numId w:val="9"/>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444E68A" w14:textId="77777777" w:rsidR="00C227D6" w:rsidRPr="00FE535A" w:rsidRDefault="00C227D6" w:rsidP="00FE535A">
      <w:pPr>
        <w:pStyle w:val="5"/>
        <w:numPr>
          <w:ilvl w:val="3"/>
          <w:numId w:val="9"/>
        </w:numPr>
      </w:pPr>
      <w:bookmarkStart w:id="10599" w:name="_Ref500777338"/>
      <w:r w:rsidRPr="00FE535A">
        <w:t>в случае необходимости заключения дополнительного соглашения к договору, предметом которого является строительство, реконструкция, капитальный ремонт, снос объекта капитального строительства (далее для целей применения настоящего подпункта – Договор) при соблюдении совокупности следующих условий:</w:t>
      </w:r>
    </w:p>
    <w:p w14:paraId="624CE2B8" w14:textId="77777777" w:rsidR="00C227D6" w:rsidRPr="00FE535A" w:rsidRDefault="00C227D6" w:rsidP="00FE535A">
      <w:pPr>
        <w:pStyle w:val="6"/>
        <w:numPr>
          <w:ilvl w:val="4"/>
          <w:numId w:val="9"/>
        </w:numPr>
      </w:pPr>
      <w:bookmarkStart w:id="10600" w:name="_Ref88141915"/>
      <w:r w:rsidRPr="00FE535A">
        <w:t>заказчиком по Договору является организация Корпорации, входящая в холдинговую компанию (интегрированную структуру) в области капитального строительства;</w:t>
      </w:r>
      <w:bookmarkEnd w:id="10600"/>
    </w:p>
    <w:p w14:paraId="3AA29B97" w14:textId="77777777" w:rsidR="00C227D6" w:rsidRPr="00FE535A" w:rsidRDefault="00C227D6" w:rsidP="00FE535A">
      <w:pPr>
        <w:pStyle w:val="6"/>
        <w:numPr>
          <w:ilvl w:val="4"/>
          <w:numId w:val="9"/>
        </w:numPr>
      </w:pPr>
      <w:bookmarkStart w:id="10601" w:name="_Ref88142003"/>
      <w:r w:rsidRPr="00FE535A">
        <w:t>Договор заключен в целях обеспечения 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233FEB">
        <w:t>21.2.2(13)(а)</w:t>
      </w:r>
      <w:r w:rsidR="00FE535A">
        <w:fldChar w:fldCharType="end"/>
      </w:r>
      <w:r w:rsidRPr="00FE535A">
        <w:t xml:space="preserve"> Положения, государственного контракта, заключенного в рамках исполнения Государственных Программ Российской Федерации, предметом которого является строительство, реконструкция, капитальный ремонт, снос объекта капитального строительства, являющего объектом здравоохранения;</w:t>
      </w:r>
      <w:bookmarkEnd w:id="10601"/>
    </w:p>
    <w:p w14:paraId="0B37B52B" w14:textId="79408D6A" w:rsidR="00C227D6" w:rsidRPr="00FE535A" w:rsidRDefault="00C227D6" w:rsidP="00FE535A">
      <w:pPr>
        <w:pStyle w:val="6"/>
        <w:numPr>
          <w:ilvl w:val="4"/>
          <w:numId w:val="9"/>
        </w:numPr>
      </w:pPr>
      <w:r w:rsidRPr="00FE535A">
        <w:t>организация Корпорации, указанная в подп.</w:t>
      </w:r>
      <w:r w:rsidR="00FE535A">
        <w:t> </w:t>
      </w:r>
      <w:r w:rsidR="00FE535A">
        <w:fldChar w:fldCharType="begin"/>
      </w:r>
      <w:r w:rsidR="00FE535A">
        <w:instrText xml:space="preserve"> REF _Ref88141915 \w \h </w:instrText>
      </w:r>
      <w:r w:rsidR="00FE535A">
        <w:fldChar w:fldCharType="separate"/>
      </w:r>
      <w:r w:rsidR="00233FEB">
        <w:t>21.2.2(13)(а)</w:t>
      </w:r>
      <w:r w:rsidR="00FE535A">
        <w:fldChar w:fldCharType="end"/>
      </w:r>
      <w:r w:rsidR="00FE535A" w:rsidRPr="00FE535A">
        <w:t xml:space="preserve"> </w:t>
      </w:r>
      <w:r w:rsidRPr="00FE535A">
        <w:t>Положения, определена единственным поставщиком (подрядчиком, исполнителем) указом или распоряжением Президента Российской Федерации, постановлением или распоряжением Правительства Российской Федерации, либо</w:t>
      </w:r>
      <w:r w:rsidR="0002710B">
        <w:t xml:space="preserve"> признана победителем</w:t>
      </w:r>
      <w:r w:rsidRPr="00FE535A">
        <w:t xml:space="preserve"> по итогам конкурентной закупки, проведенной в соответствии с Законом 44-ФЗ;</w:t>
      </w:r>
    </w:p>
    <w:p w14:paraId="732DE6C5" w14:textId="77777777" w:rsidR="00C227D6" w:rsidRPr="00FE535A" w:rsidRDefault="00C227D6" w:rsidP="00FE535A">
      <w:pPr>
        <w:pStyle w:val="6"/>
        <w:numPr>
          <w:ilvl w:val="4"/>
          <w:numId w:val="9"/>
        </w:numPr>
      </w:pPr>
      <w:r w:rsidRPr="00FE535A">
        <w:t>в случае незаключения дополнительного соглашения создается реальный риск неисполнения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233FEB">
        <w:t>21.2.2(13)(а)</w:t>
      </w:r>
      <w:r w:rsidR="00FE535A">
        <w:fldChar w:fldCharType="end"/>
      </w:r>
      <w:r w:rsidRPr="00FE535A">
        <w:t xml:space="preserve"> Положения, обязательств по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233FEB">
        <w:t>21.2.2(13)(б)</w:t>
      </w:r>
      <w:r w:rsidR="00FE535A">
        <w:fldChar w:fldCharType="end"/>
      </w:r>
      <w:r w:rsidRPr="00FE535A">
        <w:t xml:space="preserve"> Положения;</w:t>
      </w:r>
    </w:p>
    <w:p w14:paraId="42FAFD97" w14:textId="77777777" w:rsidR="00C227D6" w:rsidRPr="00FE535A" w:rsidRDefault="00C227D6" w:rsidP="00FE535A">
      <w:pPr>
        <w:pStyle w:val="6"/>
        <w:numPr>
          <w:ilvl w:val="4"/>
          <w:numId w:val="9"/>
        </w:numPr>
      </w:pPr>
      <w:r w:rsidRPr="00FE535A">
        <w:t>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 физические объемы работ, конструктивные, организационно-технологические и другие решения не изменяются;</w:t>
      </w:r>
    </w:p>
    <w:p w14:paraId="31DF6498" w14:textId="55BF80F3" w:rsidR="00C227D6" w:rsidRPr="00FE535A" w:rsidRDefault="00C227D6" w:rsidP="00FE535A">
      <w:pPr>
        <w:pStyle w:val="6"/>
        <w:numPr>
          <w:ilvl w:val="4"/>
          <w:numId w:val="9"/>
        </w:numPr>
      </w:pPr>
      <w:r w:rsidRPr="00FE535A">
        <w:t xml:space="preserve">изменение Договора не приводит к увеличению срока исполнения Договора (за исключением случаев заключения соответствующего дополнительного соглашения к государственному контракту, </w:t>
      </w:r>
      <w:r w:rsidR="00FE535A">
        <w:t>указанному в подп. </w:t>
      </w:r>
      <w:r w:rsidR="00FE535A">
        <w:fldChar w:fldCharType="begin"/>
      </w:r>
      <w:r w:rsidR="00FE535A">
        <w:instrText xml:space="preserve"> REF _Ref88142003 \w \h </w:instrText>
      </w:r>
      <w:r w:rsidR="00FE535A">
        <w:fldChar w:fldCharType="separate"/>
      </w:r>
      <w:r w:rsidR="00233FEB">
        <w:t>21.2.2(13)(б)</w:t>
      </w:r>
      <w:r w:rsidR="00FE535A">
        <w:fldChar w:fldCharType="end"/>
      </w:r>
      <w:r w:rsidRPr="00FE535A">
        <w:t xml:space="preserve"> Положения) и (или) цены Договора более чем на 30</w:t>
      </w:r>
      <w:r w:rsidR="00584F72">
        <w:t>%</w:t>
      </w:r>
      <w:r w:rsidRPr="00FE535A">
        <w:t xml:space="preserve"> </w:t>
      </w:r>
      <w:r w:rsidR="00584F72">
        <w:t xml:space="preserve">(тридцать </w:t>
      </w:r>
      <w:r w:rsidRPr="00FE535A">
        <w:t>процентов</w:t>
      </w:r>
      <w:r w:rsidR="00584F72">
        <w:t>)</w:t>
      </w:r>
      <w:r w:rsidRPr="00FE535A">
        <w:t xml:space="preserve"> от первоначальной цены Договора (за исключением случаев принятия решения об увеличении цены государственного контракта</w:t>
      </w:r>
      <w:r w:rsidR="0002710B">
        <w:t>, указанного в подп. </w:t>
      </w:r>
      <w:r w:rsidR="0002710B">
        <w:fldChar w:fldCharType="begin"/>
      </w:r>
      <w:r w:rsidR="0002710B">
        <w:instrText xml:space="preserve"> REF _Ref88142003 \w \h </w:instrText>
      </w:r>
      <w:r w:rsidR="0002710B">
        <w:fldChar w:fldCharType="separate"/>
      </w:r>
      <w:r w:rsidR="00233FEB">
        <w:t>21.2.2(13)(б)</w:t>
      </w:r>
      <w:r w:rsidR="0002710B">
        <w:fldChar w:fldCharType="end"/>
      </w:r>
      <w:r w:rsidRPr="00FE535A">
        <w:t xml:space="preserve"> </w:t>
      </w:r>
      <w:r w:rsidR="0002710B">
        <w:t xml:space="preserve">Положения, </w:t>
      </w:r>
      <w:r w:rsidRPr="00FE535A">
        <w:t>на основании акта Правительства Российской Федерации);</w:t>
      </w:r>
    </w:p>
    <w:p w14:paraId="6222F3C8" w14:textId="77777777" w:rsidR="00C227D6" w:rsidRPr="00FE535A" w:rsidRDefault="00C227D6" w:rsidP="00FE535A">
      <w:pPr>
        <w:pStyle w:val="6"/>
        <w:numPr>
          <w:ilvl w:val="4"/>
          <w:numId w:val="9"/>
        </w:numPr>
      </w:pPr>
      <w:r w:rsidRPr="00FE535A">
        <w:t>размер изменения (увеличения) цены Договора определяется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в соответствии с пунктом 45(14)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w:t>
      </w:r>
      <w:r w:rsidR="00FE535A">
        <w:t>йской Федерации от 05.03.2007 № </w:t>
      </w:r>
      <w:r w:rsidRPr="00FE535A">
        <w:t>145 «О порядке организации и проведения государственной экспертизы проектной документации и результатов инженерных изысканий»;</w:t>
      </w:r>
    </w:p>
    <w:p w14:paraId="71EF3451" w14:textId="77777777" w:rsidR="00C227D6" w:rsidRPr="00FE535A" w:rsidRDefault="00C227D6" w:rsidP="00FE535A">
      <w:pPr>
        <w:pStyle w:val="6"/>
        <w:numPr>
          <w:ilvl w:val="4"/>
          <w:numId w:val="9"/>
        </w:numPr>
      </w:pPr>
      <w:r w:rsidRPr="00FE535A">
        <w:t>получено предложение поставщика (подрядчика, исполнителя) об изменении существенных условий Договора в связи с существенным увеличением цен на строительные ресурсы, подлежащие поставке и (или) использованию при исполнении такого Договора, с приложением информации и документов, обосновывающих такое предложение;</w:t>
      </w:r>
    </w:p>
    <w:p w14:paraId="00B70084" w14:textId="2A766DAB" w:rsidR="00C227D6" w:rsidRDefault="00C227D6" w:rsidP="00FE535A">
      <w:pPr>
        <w:pStyle w:val="6"/>
        <w:numPr>
          <w:ilvl w:val="4"/>
          <w:numId w:val="9"/>
        </w:numPr>
      </w:pPr>
      <w:r w:rsidRPr="00FE535A">
        <w:t>заключение дополнительного соглашения к Договору осуществляется после заключения соответствующего дополнительного соглашения к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233FEB">
        <w:t>21.2.2(13)(б)</w:t>
      </w:r>
      <w:r w:rsidR="00FE535A">
        <w:fldChar w:fldCharType="end"/>
      </w:r>
      <w:r w:rsidR="00FE535A" w:rsidRPr="00FE535A">
        <w:t xml:space="preserve"> </w:t>
      </w:r>
      <w:r w:rsidRPr="00FE535A">
        <w:t>Положения, в соответствии с постановлением Правительства Р</w:t>
      </w:r>
      <w:r w:rsidR="00FE535A">
        <w:t xml:space="preserve">оссийской </w:t>
      </w:r>
      <w:r w:rsidRPr="00FE535A">
        <w:t>Ф</w:t>
      </w:r>
      <w:r w:rsidR="00FE535A">
        <w:t>едерации от 09.08.2021 № </w:t>
      </w:r>
      <w:r w:rsidRPr="00FE535A">
        <w:t>1315 «О внесении изменений в некоторые акты Правительства Российской Федерации» или иным актом Правительства Российской Федерации</w:t>
      </w:r>
      <w:r w:rsidR="000E0D4C">
        <w:t>;</w:t>
      </w:r>
    </w:p>
    <w:p w14:paraId="427CA058" w14:textId="409AF927" w:rsidR="00CF7F45" w:rsidRPr="00575698" w:rsidRDefault="000E0D4C" w:rsidP="00634ABE">
      <w:pPr>
        <w:pStyle w:val="5"/>
        <w:numPr>
          <w:ilvl w:val="3"/>
          <w:numId w:val="9"/>
        </w:numPr>
        <w:rPr>
          <w:rFonts w:cs="Arial"/>
        </w:rPr>
      </w:pPr>
      <w:bookmarkStart w:id="10602" w:name="_Ref108550548"/>
      <w:bookmarkStart w:id="10603" w:name="_Ref498357644"/>
      <w:bookmarkEnd w:id="10599"/>
      <w:r>
        <w:rPr>
          <w:rFonts w:cs="Arial"/>
        </w:rPr>
        <w:t>заключается дополнительное соглашение в целях исполнения ГОЗ</w:t>
      </w:r>
      <w:r w:rsidR="00764BB4" w:rsidRPr="00575698">
        <w:rPr>
          <w:rFonts w:cs="Arial"/>
        </w:rPr>
        <w:t>;</w:t>
      </w:r>
      <w:bookmarkEnd w:id="10602"/>
    </w:p>
    <w:p w14:paraId="42203B0B" w14:textId="77777777" w:rsidR="00FA2ACA" w:rsidRPr="00575698" w:rsidRDefault="00764BB4" w:rsidP="00634ABE">
      <w:pPr>
        <w:pStyle w:val="5"/>
        <w:numPr>
          <w:ilvl w:val="3"/>
          <w:numId w:val="9"/>
        </w:numPr>
      </w:pPr>
      <w:bookmarkStart w:id="10604"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6985DE20" w14:textId="77777777" w:rsidR="00977400" w:rsidRPr="00575698" w:rsidRDefault="00555E13" w:rsidP="00634ABE">
      <w:pPr>
        <w:pStyle w:val="5"/>
        <w:numPr>
          <w:ilvl w:val="3"/>
          <w:numId w:val="9"/>
        </w:numPr>
      </w:pPr>
      <w:r w:rsidRPr="00575698">
        <w:t>утратил силу</w:t>
      </w:r>
      <w:r w:rsidR="00977400" w:rsidRPr="00575698">
        <w:t>;</w:t>
      </w:r>
    </w:p>
    <w:p w14:paraId="4FA75641" w14:textId="77777777" w:rsidR="00981C49" w:rsidRPr="00575698" w:rsidRDefault="00977400" w:rsidP="00634ABE">
      <w:pPr>
        <w:pStyle w:val="5"/>
        <w:numPr>
          <w:ilvl w:val="3"/>
          <w:numId w:val="9"/>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603"/>
      <w:bookmarkEnd w:id="10604"/>
    </w:p>
    <w:p w14:paraId="61A4D347" w14:textId="77777777" w:rsidR="006B518E" w:rsidRDefault="00284819" w:rsidP="00634ABE">
      <w:pPr>
        <w:pStyle w:val="5"/>
        <w:numPr>
          <w:ilvl w:val="3"/>
          <w:numId w:val="9"/>
        </w:numPr>
      </w:pPr>
      <w:bookmarkStart w:id="10605"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r w:rsidR="006B518E">
        <w:t>;</w:t>
      </w:r>
    </w:p>
    <w:p w14:paraId="0B4A3891" w14:textId="77777777" w:rsidR="006B518E" w:rsidRDefault="006B518E" w:rsidP="00634ABE">
      <w:pPr>
        <w:pStyle w:val="5"/>
        <w:numPr>
          <w:ilvl w:val="3"/>
          <w:numId w:val="9"/>
        </w:numPr>
      </w:pPr>
      <w:r>
        <w:t>осуществляется внесение изменений в договоры строительного подряда при соблюдении совокупности следующих условий:</w:t>
      </w:r>
    </w:p>
    <w:p w14:paraId="3968CA20" w14:textId="77777777" w:rsidR="006B518E" w:rsidRDefault="006B518E" w:rsidP="00634ABE">
      <w:pPr>
        <w:pStyle w:val="6"/>
        <w:numPr>
          <w:ilvl w:val="4"/>
          <w:numId w:val="9"/>
        </w:numPr>
      </w:pPr>
      <w:r>
        <w:t xml:space="preserve">предметом договора строительного подряда является выполнение работ по строительству, реконструкции, капитальному ремонту, сносу объектов капитального строительства, выполняемых на территории Казанского авиационного завода им. С.П.Горбунова - филиал ПАО «Туполев», г.Казань </w:t>
      </w:r>
      <w:r w:rsidRPr="008205AC">
        <w:t xml:space="preserve">в </w:t>
      </w:r>
      <w:r>
        <w:t>рамках реализации г</w:t>
      </w:r>
      <w:r w:rsidRPr="008205AC">
        <w:t>осударственн</w:t>
      </w:r>
      <w:r>
        <w:t>ой</w:t>
      </w:r>
      <w:r w:rsidRPr="008205AC">
        <w:t xml:space="preserve"> программ</w:t>
      </w:r>
      <w:r>
        <w:t>ы Российской Федерации;</w:t>
      </w:r>
    </w:p>
    <w:p w14:paraId="041EF0FD" w14:textId="77777777" w:rsidR="006B518E" w:rsidRDefault="006B518E" w:rsidP="00634ABE">
      <w:pPr>
        <w:pStyle w:val="6"/>
        <w:numPr>
          <w:ilvl w:val="4"/>
          <w:numId w:val="9"/>
        </w:numPr>
      </w:pPr>
      <w:r>
        <w:t>договор строительного подряда заключен на срок более года, при этом стоимость такого договора составляет не менее ста миллионов рублей;</w:t>
      </w:r>
    </w:p>
    <w:p w14:paraId="320FD8B4" w14:textId="77777777" w:rsidR="006B518E" w:rsidRDefault="006B518E" w:rsidP="00634ABE">
      <w:pPr>
        <w:pStyle w:val="6"/>
        <w:numPr>
          <w:ilvl w:val="4"/>
          <w:numId w:val="9"/>
        </w:numPr>
      </w:pPr>
      <w:r>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24F92D1C" w14:textId="77777777" w:rsidR="006B518E" w:rsidRDefault="006B518E" w:rsidP="00634ABE">
      <w:pPr>
        <w:pStyle w:val="6"/>
        <w:numPr>
          <w:ilvl w:val="4"/>
          <w:numId w:val="9"/>
        </w:numPr>
      </w:pPr>
      <w:bookmarkStart w:id="10606" w:name="_Ref76565145"/>
      <w:r>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606"/>
    </w:p>
    <w:p w14:paraId="06445C19" w14:textId="77777777" w:rsidR="006B518E" w:rsidRDefault="006B518E" w:rsidP="00D7172D">
      <w:pPr>
        <w:pStyle w:val="6"/>
        <w:numPr>
          <w:ilvl w:val="4"/>
          <w:numId w:val="9"/>
        </w:numPr>
      </w:pPr>
      <w:r>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 </w:t>
      </w:r>
      <w:r>
        <w:fldChar w:fldCharType="begin"/>
      </w:r>
      <w:r>
        <w:instrText xml:space="preserve"> REF _Ref76565145 \w \h </w:instrText>
      </w:r>
      <w:r>
        <w:fldChar w:fldCharType="separate"/>
      </w:r>
      <w:r w:rsidR="00233FEB">
        <w:t>21.2.2(19)(г)</w:t>
      </w:r>
      <w:r>
        <w:fldChar w:fldCharType="end"/>
      </w:r>
      <w:r>
        <w:t xml:space="preserve"> Положения, и не может превышать 30 (тридцати) процентов от первоначальной цены договора;</w:t>
      </w:r>
    </w:p>
    <w:p w14:paraId="078DE528" w14:textId="77777777" w:rsidR="006B518E" w:rsidRDefault="006B518E" w:rsidP="00634ABE">
      <w:pPr>
        <w:pStyle w:val="6"/>
        <w:numPr>
          <w:ilvl w:val="4"/>
          <w:numId w:val="9"/>
        </w:numPr>
      </w:pPr>
      <w:r>
        <w:t>увеличение цены договора не может осуществляться за счет работ, выполненных подрядчиком и принятых заказчиком;</w:t>
      </w:r>
    </w:p>
    <w:p w14:paraId="699CDA3D" w14:textId="1896F8C1" w:rsidR="00284819" w:rsidRPr="00575698" w:rsidRDefault="006B518E" w:rsidP="00644CD1">
      <w:pPr>
        <w:pStyle w:val="6"/>
        <w:numPr>
          <w:ilvl w:val="4"/>
          <w:numId w:val="9"/>
        </w:numPr>
      </w:pPr>
      <w:r>
        <w:t>изменение цены договора возможно в пределах фактически доведенных до заказчика бюджетных инвестиций</w:t>
      </w:r>
      <w:r w:rsidR="00284819" w:rsidRPr="00575698">
        <w:t>.</w:t>
      </w:r>
      <w:bookmarkEnd w:id="10605"/>
    </w:p>
    <w:p w14:paraId="416D4488" w14:textId="77777777" w:rsidR="00E33E48" w:rsidRPr="00575698" w:rsidRDefault="004B702E" w:rsidP="00634ABE">
      <w:pPr>
        <w:pStyle w:val="4"/>
        <w:numPr>
          <w:ilvl w:val="2"/>
          <w:numId w:val="9"/>
        </w:numPr>
      </w:pPr>
      <w:bookmarkStart w:id="10607" w:name="_Ref19705005"/>
      <w:bookmarkStart w:id="10608" w:name="_Ref410649380"/>
      <w:bookmarkEnd w:id="10594"/>
      <w:bookmarkEnd w:id="10596"/>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607"/>
    </w:p>
    <w:p w14:paraId="17EADE3D" w14:textId="77777777" w:rsidR="00E33E48" w:rsidRPr="00575698" w:rsidRDefault="004B702E" w:rsidP="00634ABE">
      <w:pPr>
        <w:pStyle w:val="5"/>
        <w:numPr>
          <w:ilvl w:val="3"/>
          <w:numId w:val="9"/>
        </w:numPr>
      </w:pPr>
      <w:bookmarkStart w:id="10609"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609"/>
    </w:p>
    <w:p w14:paraId="285C92EB"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027D032A"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10EF01CE" w14:textId="62C30C74" w:rsidR="002D4521" w:rsidRPr="00575698" w:rsidRDefault="00A1210D" w:rsidP="00634ABE">
      <w:pPr>
        <w:pStyle w:val="5"/>
        <w:numPr>
          <w:ilvl w:val="3"/>
          <w:numId w:val="9"/>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такое изменение не приве</w:t>
      </w:r>
      <w:r w:rsidR="00BE0B3B">
        <w:t>де</w:t>
      </w:r>
      <w:r w:rsidR="00DB0A60" w:rsidRPr="00575698">
        <w:t xml:space="preserve">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35"/>
      </w:r>
      <w:r w:rsidR="002D4521" w:rsidRPr="00575698">
        <w:t>;</w:t>
      </w:r>
    </w:p>
    <w:p w14:paraId="3C25015F" w14:textId="77777777" w:rsidR="002D4521" w:rsidRPr="00575698" w:rsidRDefault="002D4521" w:rsidP="00634ABE">
      <w:pPr>
        <w:pStyle w:val="5"/>
        <w:numPr>
          <w:ilvl w:val="3"/>
          <w:numId w:val="9"/>
        </w:numPr>
      </w:pPr>
      <w:bookmarkStart w:id="10610" w:name="_Ref21706791"/>
      <w:r w:rsidRPr="00575698">
        <w:t>заключение дополнительного соглашения с целью снижения цены договора без изменения объема закупаемой продукции;</w:t>
      </w:r>
      <w:bookmarkEnd w:id="10610"/>
    </w:p>
    <w:p w14:paraId="72B27991" w14:textId="77777777" w:rsidR="008F03E5" w:rsidRPr="00575698" w:rsidRDefault="00C54B85" w:rsidP="00634ABE">
      <w:pPr>
        <w:pStyle w:val="5"/>
        <w:numPr>
          <w:ilvl w:val="3"/>
          <w:numId w:val="9"/>
        </w:numPr>
      </w:pPr>
      <w:bookmarkStart w:id="10611"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611"/>
    </w:p>
    <w:p w14:paraId="43EEAAA2" w14:textId="77777777" w:rsidR="008F03E5" w:rsidRPr="00575698" w:rsidRDefault="008F03E5" w:rsidP="00634ABE">
      <w:pPr>
        <w:pStyle w:val="5"/>
        <w:numPr>
          <w:ilvl w:val="3"/>
          <w:numId w:val="9"/>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3614E58A" w14:textId="77777777" w:rsidR="008F03E5" w:rsidRPr="00575698" w:rsidRDefault="008F03E5" w:rsidP="00634ABE">
      <w:pPr>
        <w:pStyle w:val="5"/>
        <w:numPr>
          <w:ilvl w:val="3"/>
          <w:numId w:val="9"/>
        </w:numPr>
      </w:pPr>
      <w:bookmarkStart w:id="10612"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612"/>
    </w:p>
    <w:p w14:paraId="5AB6AD0F" w14:textId="77777777" w:rsidR="0033492D" w:rsidRPr="00575698" w:rsidRDefault="0033492D" w:rsidP="00634ABE">
      <w:pPr>
        <w:pStyle w:val="5"/>
        <w:numPr>
          <w:ilvl w:val="3"/>
          <w:numId w:val="9"/>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2D19EEB1" w14:textId="77777777" w:rsidR="005426D0" w:rsidRPr="00575698" w:rsidRDefault="0041549B" w:rsidP="00634ABE">
      <w:pPr>
        <w:pStyle w:val="5"/>
        <w:numPr>
          <w:ilvl w:val="3"/>
          <w:numId w:val="9"/>
        </w:numPr>
      </w:pPr>
      <w:bookmarkStart w:id="10613"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608"/>
      <w:bookmarkEnd w:id="10613"/>
    </w:p>
    <w:p w14:paraId="56E6D8C3" w14:textId="77777777" w:rsidR="008E09C3" w:rsidRPr="00575698" w:rsidRDefault="008E09C3" w:rsidP="00634ABE">
      <w:pPr>
        <w:pStyle w:val="4"/>
        <w:keepNext/>
        <w:numPr>
          <w:ilvl w:val="2"/>
          <w:numId w:val="9"/>
        </w:numPr>
      </w:pPr>
      <w:bookmarkStart w:id="10614" w:name="_Hlt341548433"/>
      <w:bookmarkStart w:id="10615" w:name="_Ref410649381"/>
      <w:bookmarkEnd w:id="10586"/>
      <w:bookmarkEnd w:id="10614"/>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615"/>
      <w:r w:rsidRPr="00575698">
        <w:t>:</w:t>
      </w:r>
    </w:p>
    <w:p w14:paraId="71169039" w14:textId="77777777" w:rsidR="008E09C3" w:rsidRPr="00575698" w:rsidRDefault="008E09C3" w:rsidP="00634ABE">
      <w:pPr>
        <w:pStyle w:val="5"/>
        <w:numPr>
          <w:ilvl w:val="3"/>
          <w:numId w:val="9"/>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09A7BD51" w14:textId="77777777" w:rsidR="0021141E" w:rsidRPr="00575698" w:rsidRDefault="008E09C3" w:rsidP="00634ABE">
      <w:pPr>
        <w:pStyle w:val="5"/>
        <w:numPr>
          <w:ilvl w:val="3"/>
          <w:numId w:val="9"/>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03168167" w14:textId="77777777" w:rsidR="008E09C3" w:rsidRPr="00575698" w:rsidRDefault="00657682" w:rsidP="00634ABE">
      <w:pPr>
        <w:pStyle w:val="5"/>
        <w:numPr>
          <w:ilvl w:val="3"/>
          <w:numId w:val="9"/>
        </w:numPr>
      </w:pPr>
      <w:bookmarkStart w:id="10616"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616"/>
    </w:p>
    <w:p w14:paraId="116F1002" w14:textId="77777777" w:rsidR="008E09C3" w:rsidRPr="00575698" w:rsidRDefault="00501175" w:rsidP="00634ABE">
      <w:pPr>
        <w:pStyle w:val="5"/>
        <w:numPr>
          <w:ilvl w:val="3"/>
          <w:numId w:val="9"/>
        </w:numPr>
      </w:pPr>
      <w:bookmarkStart w:id="10617"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617"/>
    </w:p>
    <w:p w14:paraId="6CC5CA0F" w14:textId="77777777" w:rsidR="006A53E2" w:rsidRPr="00575698" w:rsidRDefault="006A53E2" w:rsidP="00634ABE">
      <w:pPr>
        <w:pStyle w:val="4"/>
        <w:numPr>
          <w:ilvl w:val="2"/>
          <w:numId w:val="9"/>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233FEB">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7AE58E2B" w14:textId="43D038FC" w:rsidR="008E09C3" w:rsidRPr="00575698" w:rsidRDefault="006A53E2" w:rsidP="00634ABE">
      <w:pPr>
        <w:pStyle w:val="4"/>
        <w:numPr>
          <w:ilvl w:val="2"/>
          <w:numId w:val="9"/>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510526">
        <w:t> </w:t>
      </w:r>
      <w:r w:rsidR="00006861" w:rsidRPr="0013308E">
        <w:fldChar w:fldCharType="begin"/>
      </w:r>
      <w:r w:rsidR="00006861" w:rsidRPr="00575698">
        <w:instrText xml:space="preserve"> REF _Ref412142930 \w \h  \* MERGEFORMAT </w:instrText>
      </w:r>
      <w:r w:rsidR="00006861" w:rsidRPr="0013308E">
        <w:fldChar w:fldCharType="separate"/>
      </w:r>
      <w:r w:rsidR="00233FEB">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233FEB">
        <w:t>21.2.2(4)</w:t>
      </w:r>
      <w:r w:rsidR="004A282B" w:rsidRPr="0013308E">
        <w:fldChar w:fldCharType="end"/>
      </w:r>
      <w:r w:rsidR="009B7116" w:rsidRPr="00575698">
        <w:t xml:space="preserve"> </w:t>
      </w:r>
      <w:r w:rsidR="00C271FB" w:rsidRPr="00575698">
        <w:t>–</w:t>
      </w:r>
      <w:r w:rsidR="009B7116" w:rsidRPr="00575698">
        <w:t xml:space="preserve"> </w:t>
      </w:r>
      <w:r w:rsidR="00A407DE">
        <w:fldChar w:fldCharType="begin"/>
      </w:r>
      <w:r w:rsidR="00A407DE">
        <w:instrText xml:space="preserve"> REF _Ref108550531 \r \h </w:instrText>
      </w:r>
      <w:r w:rsidR="00A407DE">
        <w:fldChar w:fldCharType="separate"/>
      </w:r>
      <w:r w:rsidR="00233FEB">
        <w:t>21.2.2(6)</w:t>
      </w:r>
      <w:r w:rsidR="00A407D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233FEB">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233FEB">
        <w:t>21.2.2(11)</w:t>
      </w:r>
      <w:r w:rsidR="00006861" w:rsidRPr="0013308E">
        <w:fldChar w:fldCharType="end"/>
      </w:r>
      <w:r w:rsidR="009B7116" w:rsidRPr="00575698">
        <w:t xml:space="preserve"> </w:t>
      </w:r>
      <w:r w:rsidR="00C271FB" w:rsidRPr="00575698">
        <w:t>–</w:t>
      </w:r>
      <w:r w:rsidR="009B7116" w:rsidRPr="00575698">
        <w:t xml:space="preserve"> </w:t>
      </w:r>
      <w:r w:rsidR="00A407DE">
        <w:fldChar w:fldCharType="begin"/>
      </w:r>
      <w:r w:rsidR="00A407DE">
        <w:instrText xml:space="preserve"> REF _Ref108550548 \r \h </w:instrText>
      </w:r>
      <w:r w:rsidR="00A407DE">
        <w:fldChar w:fldCharType="separate"/>
      </w:r>
      <w:r w:rsidR="00233FEB">
        <w:t>21.2.2(14)</w:t>
      </w:r>
      <w:r w:rsidR="00A407D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233FEB">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233FEB">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233FEB">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233FEB">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38BF70A" w14:textId="77777777" w:rsidR="00EA490C" w:rsidRPr="00575698" w:rsidRDefault="00EA490C" w:rsidP="00634ABE">
      <w:pPr>
        <w:pStyle w:val="4"/>
        <w:numPr>
          <w:ilvl w:val="2"/>
          <w:numId w:val="9"/>
        </w:numPr>
      </w:pPr>
      <w:bookmarkStart w:id="10618" w:name="_Hlt308806317"/>
      <w:bookmarkStart w:id="10619" w:name="_Hlt311040542"/>
      <w:bookmarkStart w:id="10620" w:name="_Hlt341547762"/>
      <w:bookmarkStart w:id="10621" w:name="_Hlt342293796"/>
      <w:bookmarkEnd w:id="10618"/>
      <w:bookmarkEnd w:id="10619"/>
      <w:bookmarkEnd w:id="10620"/>
      <w:bookmarkEnd w:id="10621"/>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3B91185E" w14:textId="29F13B7C" w:rsidR="006B5523" w:rsidRPr="00575698" w:rsidRDefault="006B5523" w:rsidP="00634ABE">
      <w:pPr>
        <w:pStyle w:val="4"/>
        <w:numPr>
          <w:ilvl w:val="2"/>
          <w:numId w:val="9"/>
        </w:numPr>
      </w:pPr>
      <w:r w:rsidRPr="00575698">
        <w:t xml:space="preserve">В случае, если заключение дополнительного соглашения приведет </w:t>
      </w:r>
      <w:r w:rsidR="00081C69">
        <w:t xml:space="preserve">одновременно </w:t>
      </w:r>
      <w:r w:rsidRPr="00575698">
        <w:t>к изменению условий договора, указанных как в п</w:t>
      </w:r>
      <w:r w:rsidR="001A2621" w:rsidRPr="00575698">
        <w:t>од</w:t>
      </w:r>
      <w:r w:rsidRPr="00575698">
        <w:t>п.</w:t>
      </w:r>
      <w:r w:rsidR="00510526">
        <w:t>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233FEB">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233FEB">
        <w:t>21.2.2(18)</w:t>
      </w:r>
      <w:r w:rsidRPr="0013308E">
        <w:fldChar w:fldCharType="end"/>
      </w:r>
      <w:r w:rsidR="002462CA" w:rsidRPr="00575698">
        <w:t xml:space="preserve"> Положения</w:t>
      </w:r>
      <w:r w:rsidRPr="00575698">
        <w:t>, так и в п</w:t>
      </w:r>
      <w:r w:rsidR="001A2621" w:rsidRPr="00575698">
        <w:t>од</w:t>
      </w:r>
      <w:r w:rsidR="00510526">
        <w:t>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233FEB">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233FEB">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233FEB">
        <w:t>21.2.2</w:t>
      </w:r>
      <w:r w:rsidRPr="0013308E">
        <w:fldChar w:fldCharType="end"/>
      </w:r>
      <w:r w:rsidRPr="00575698">
        <w:t xml:space="preserve"> Положения.</w:t>
      </w:r>
    </w:p>
    <w:p w14:paraId="4860B0E7" w14:textId="5ACBC9AC" w:rsidR="00EE479A" w:rsidRPr="00575698" w:rsidRDefault="006B5523"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916F7E" w:rsidRPr="00916F7E">
        <w:t xml:space="preserve"> </w:t>
      </w:r>
      <w:r w:rsidR="00916F7E" w:rsidRPr="00575698">
        <w:t>только в электронной форме с использованием функционала</w:t>
      </w:r>
      <w:r w:rsidR="00916F7E">
        <w:t xml:space="preserve"> соответственно</w:t>
      </w:r>
      <w:r w:rsidR="00916F7E" w:rsidRPr="00575698">
        <w:t xml:space="preserve"> ЭТП, ЗЭТП</w:t>
      </w:r>
      <w:r w:rsidR="00916F7E">
        <w:t>.</w:t>
      </w:r>
    </w:p>
    <w:p w14:paraId="1D4E73AC" w14:textId="77777777" w:rsidR="00EA284A" w:rsidRPr="00575698" w:rsidRDefault="008E09C3" w:rsidP="00634ABE">
      <w:pPr>
        <w:pStyle w:val="3"/>
        <w:numPr>
          <w:ilvl w:val="1"/>
          <w:numId w:val="9"/>
        </w:numPr>
        <w:ind w:left="1134"/>
      </w:pPr>
      <w:bookmarkStart w:id="10622" w:name="_Toc23696158"/>
      <w:bookmarkStart w:id="10623" w:name="_Toc25342018"/>
      <w:bookmarkStart w:id="10624" w:name="_Toc25343779"/>
      <w:bookmarkStart w:id="10625" w:name="_Toc247716285"/>
      <w:bookmarkStart w:id="10626" w:name="_Toc368984338"/>
      <w:bookmarkStart w:id="10627" w:name="_Toc407284849"/>
      <w:bookmarkStart w:id="10628" w:name="_Toc407291577"/>
      <w:bookmarkStart w:id="10629" w:name="_Toc407300377"/>
      <w:bookmarkStart w:id="10630" w:name="_Toc407296927"/>
      <w:bookmarkStart w:id="10631" w:name="_Toc407714706"/>
      <w:bookmarkStart w:id="10632" w:name="_Toc407716871"/>
      <w:bookmarkStart w:id="10633" w:name="_Toc407723123"/>
      <w:bookmarkStart w:id="10634" w:name="_Toc407720553"/>
      <w:bookmarkStart w:id="10635" w:name="_Toc407992782"/>
      <w:bookmarkStart w:id="10636" w:name="_Toc407999213"/>
      <w:bookmarkStart w:id="10637" w:name="_Toc408003448"/>
      <w:bookmarkStart w:id="10638" w:name="_Toc408003691"/>
      <w:bookmarkStart w:id="10639" w:name="_Toc408004447"/>
      <w:bookmarkStart w:id="10640" w:name="_Toc408161690"/>
      <w:bookmarkStart w:id="10641" w:name="_Toc408439922"/>
      <w:bookmarkStart w:id="10642" w:name="_Toc408447023"/>
      <w:bookmarkStart w:id="10643" w:name="_Toc408447287"/>
      <w:bookmarkStart w:id="10644" w:name="_Toc408776114"/>
      <w:bookmarkStart w:id="10645" w:name="_Toc408779309"/>
      <w:bookmarkStart w:id="10646" w:name="_Toc408780905"/>
      <w:bookmarkStart w:id="10647" w:name="_Toc408840968"/>
      <w:bookmarkStart w:id="10648" w:name="_Toc408842393"/>
      <w:bookmarkStart w:id="10649" w:name="_Toc282982386"/>
      <w:bookmarkStart w:id="10650" w:name="_Toc409088820"/>
      <w:bookmarkStart w:id="10651" w:name="_Toc409089014"/>
      <w:bookmarkStart w:id="10652" w:name="_Toc409089707"/>
      <w:bookmarkStart w:id="10653" w:name="_Toc409090139"/>
      <w:bookmarkStart w:id="10654" w:name="_Toc409090594"/>
      <w:bookmarkStart w:id="10655" w:name="_Toc409113387"/>
      <w:bookmarkStart w:id="10656" w:name="_Toc409174170"/>
      <w:bookmarkStart w:id="10657" w:name="_Toc409174864"/>
      <w:bookmarkStart w:id="10658" w:name="_Toc409189264"/>
      <w:bookmarkStart w:id="10659" w:name="_Toc283058696"/>
      <w:bookmarkStart w:id="10660" w:name="_Toc409204489"/>
      <w:bookmarkStart w:id="10661" w:name="_Toc409474880"/>
      <w:bookmarkStart w:id="10662" w:name="_Toc409528589"/>
      <w:bookmarkStart w:id="10663" w:name="_Toc409630293"/>
      <w:bookmarkStart w:id="10664" w:name="_Toc409703738"/>
      <w:bookmarkStart w:id="10665" w:name="_Toc409711902"/>
      <w:bookmarkStart w:id="10666" w:name="_Toc409715645"/>
      <w:bookmarkStart w:id="10667" w:name="_Toc409721638"/>
      <w:bookmarkStart w:id="10668" w:name="_Toc409720793"/>
      <w:bookmarkStart w:id="10669" w:name="_Toc409721880"/>
      <w:bookmarkStart w:id="10670" w:name="_Toc409807605"/>
      <w:bookmarkStart w:id="10671" w:name="_Toc409812294"/>
      <w:bookmarkStart w:id="10672" w:name="_Toc283764517"/>
      <w:bookmarkStart w:id="10673" w:name="_Toc409908883"/>
      <w:bookmarkStart w:id="10674" w:name="_Toc410903023"/>
      <w:bookmarkStart w:id="10675" w:name="_Toc410908284"/>
      <w:bookmarkStart w:id="10676" w:name="_Toc410911027"/>
      <w:bookmarkStart w:id="10677" w:name="_Toc410911300"/>
      <w:bookmarkStart w:id="10678" w:name="_Toc410920388"/>
      <w:bookmarkStart w:id="10679" w:name="_Toc411280015"/>
      <w:bookmarkStart w:id="10680" w:name="_Toc411626743"/>
      <w:bookmarkStart w:id="10681" w:name="_Toc411632284"/>
      <w:bookmarkStart w:id="10682" w:name="_Toc411882194"/>
      <w:bookmarkStart w:id="10683" w:name="_Toc411941203"/>
      <w:bookmarkStart w:id="10684" w:name="_Toc285801651"/>
      <w:bookmarkStart w:id="10685" w:name="_Toc411949678"/>
      <w:bookmarkStart w:id="10686" w:name="_Toc412111318"/>
      <w:bookmarkStart w:id="10687" w:name="_Toc285977922"/>
      <w:bookmarkStart w:id="10688" w:name="_Toc412128085"/>
      <w:bookmarkStart w:id="10689" w:name="_Toc286000050"/>
      <w:bookmarkStart w:id="10690" w:name="_Toc412218533"/>
      <w:bookmarkStart w:id="10691" w:name="_Toc412543820"/>
      <w:bookmarkStart w:id="10692" w:name="_Toc412551565"/>
      <w:bookmarkStart w:id="10693" w:name="_Toc412760435"/>
      <w:bookmarkStart w:id="10694" w:name="_Toc453143365"/>
      <w:bookmarkStart w:id="10695" w:name="_Ref468180777"/>
      <w:bookmarkStart w:id="10696" w:name="_Toc5978485"/>
      <w:bookmarkStart w:id="10697" w:name="_Toc113011877"/>
      <w:bookmarkEnd w:id="10622"/>
      <w:bookmarkEnd w:id="10623"/>
      <w:bookmarkEnd w:id="10624"/>
      <w:r w:rsidRPr="00575698">
        <w:t>Расторжение договора</w:t>
      </w:r>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p>
    <w:p w14:paraId="65B85C28" w14:textId="77777777" w:rsidR="008E09C3" w:rsidRPr="00575698" w:rsidRDefault="008E09C3" w:rsidP="00634ABE">
      <w:pPr>
        <w:pStyle w:val="4"/>
        <w:numPr>
          <w:ilvl w:val="2"/>
          <w:numId w:val="9"/>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6CB46017" w14:textId="54F41128" w:rsidR="00D85321" w:rsidRPr="00575698" w:rsidRDefault="007E73E6" w:rsidP="00634ABE">
      <w:pPr>
        <w:pStyle w:val="4"/>
        <w:keepNext/>
        <w:numPr>
          <w:ilvl w:val="2"/>
          <w:numId w:val="9"/>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это было предусмотрено договором</w:t>
      </w:r>
      <w:r w:rsidR="00D85321" w:rsidRPr="00575698">
        <w:t>, в следующих случаях:</w:t>
      </w:r>
    </w:p>
    <w:p w14:paraId="5ED75255" w14:textId="77777777" w:rsidR="00D85321" w:rsidRPr="00575698" w:rsidRDefault="00D85321" w:rsidP="00634ABE">
      <w:pPr>
        <w:pStyle w:val="5"/>
        <w:numPr>
          <w:ilvl w:val="3"/>
          <w:numId w:val="9"/>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233FEB">
        <w:t>20.5.2</w:t>
      </w:r>
      <w:r w:rsidR="00006861" w:rsidRPr="0013308E">
        <w:fldChar w:fldCharType="end"/>
      </w:r>
      <w:r w:rsidRPr="00575698">
        <w:t xml:space="preserve"> Положения;</w:t>
      </w:r>
    </w:p>
    <w:p w14:paraId="057E6A03" w14:textId="77777777" w:rsidR="00D85321" w:rsidRPr="00575698" w:rsidRDefault="00D85321" w:rsidP="00634ABE">
      <w:pPr>
        <w:pStyle w:val="5"/>
        <w:numPr>
          <w:ilvl w:val="3"/>
          <w:numId w:val="9"/>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1873DD72" w14:textId="77777777" w:rsidR="00644CD1" w:rsidRDefault="00D85321" w:rsidP="00634ABE">
      <w:pPr>
        <w:pStyle w:val="5"/>
        <w:numPr>
          <w:ilvl w:val="3"/>
          <w:numId w:val="9"/>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r w:rsidR="00644CD1">
        <w:t>;</w:t>
      </w:r>
    </w:p>
    <w:p w14:paraId="5DB5B47A" w14:textId="31F5C284" w:rsidR="007E73E6" w:rsidRPr="00575698" w:rsidRDefault="00644CD1" w:rsidP="00634ABE">
      <w:pPr>
        <w:pStyle w:val="5"/>
        <w:numPr>
          <w:ilvl w:val="3"/>
          <w:numId w:val="9"/>
        </w:numPr>
      </w:pPr>
      <w:r w:rsidRPr="00644CD1">
        <w:t>неисполнение (ненадлежащее исполнение) обязательств поставщиком является следствием отказа производителя продукции иностранного происхождения осуществлять поставку продукции для заказчика и/или российских юридических лиц в связи с введением или расширением мер ограничительного характера, начавших действие после даты заключения</w:t>
      </w:r>
      <w:r>
        <w:t xml:space="preserve"> договора</w:t>
      </w:r>
      <w:r w:rsidR="00D85321" w:rsidRPr="00575698">
        <w:t>.</w:t>
      </w:r>
    </w:p>
    <w:p w14:paraId="1ED99FCA" w14:textId="77777777" w:rsidR="008E09C3" w:rsidRPr="00575698" w:rsidRDefault="004618A0" w:rsidP="00634ABE">
      <w:pPr>
        <w:pStyle w:val="4"/>
        <w:numPr>
          <w:ilvl w:val="2"/>
          <w:numId w:val="9"/>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233FEB">
        <w:t>6.6.2(24)</w:t>
      </w:r>
      <w:r w:rsidR="00006861" w:rsidRPr="0013308E">
        <w:fldChar w:fldCharType="end"/>
      </w:r>
      <w:r w:rsidR="006336F1" w:rsidRPr="00575698">
        <w:t xml:space="preserve"> Положения</w:t>
      </w:r>
      <w:r w:rsidR="00322488" w:rsidRPr="00575698">
        <w:t>.</w:t>
      </w:r>
    </w:p>
    <w:p w14:paraId="1DD3B857" w14:textId="77777777" w:rsidR="003F6BA3" w:rsidRPr="00575698" w:rsidRDefault="003F6BA3" w:rsidP="00634ABE">
      <w:pPr>
        <w:pStyle w:val="4"/>
        <w:numPr>
          <w:ilvl w:val="2"/>
          <w:numId w:val="9"/>
        </w:numPr>
      </w:pPr>
      <w:bookmarkStart w:id="10698" w:name="_Toc368984339"/>
      <w:bookmarkStart w:id="10699" w:name="_Toc407284850"/>
      <w:bookmarkStart w:id="10700" w:name="_Toc407291578"/>
      <w:bookmarkStart w:id="10701" w:name="_Toc407300378"/>
      <w:bookmarkStart w:id="10702"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5E539EAC" w14:textId="600BB7AF" w:rsidR="00EE479A" w:rsidRPr="00575698" w:rsidRDefault="009B095D"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916F7E" w:rsidRPr="00916F7E">
        <w:t xml:space="preserve"> </w:t>
      </w:r>
      <w:r w:rsidR="00916F7E" w:rsidRPr="00575698">
        <w:t>только в электронной форме с использованием функционала ЭТП, ЗЭТП</w:t>
      </w:r>
      <w:r w:rsidR="00916F7E">
        <w:t>.</w:t>
      </w:r>
    </w:p>
    <w:p w14:paraId="7CBEA6F6" w14:textId="77777777" w:rsidR="00EA284A" w:rsidRPr="00575698" w:rsidRDefault="00C85C34" w:rsidP="00634ABE">
      <w:pPr>
        <w:pStyle w:val="3"/>
        <w:numPr>
          <w:ilvl w:val="1"/>
          <w:numId w:val="9"/>
        </w:numPr>
        <w:ind w:left="1134"/>
      </w:pPr>
      <w:bookmarkStart w:id="10703" w:name="_Toc408776115"/>
      <w:bookmarkStart w:id="10704" w:name="_Toc408779310"/>
      <w:bookmarkStart w:id="10705" w:name="_Toc408780906"/>
      <w:bookmarkStart w:id="10706" w:name="_Toc408840969"/>
      <w:bookmarkStart w:id="10707" w:name="_Toc408842394"/>
      <w:bookmarkStart w:id="10708" w:name="_Toc282982387"/>
      <w:bookmarkStart w:id="10709" w:name="_Toc409088821"/>
      <w:bookmarkStart w:id="10710" w:name="_Toc409089015"/>
      <w:bookmarkStart w:id="10711" w:name="_Toc409089708"/>
      <w:bookmarkStart w:id="10712" w:name="_Toc409090140"/>
      <w:bookmarkStart w:id="10713" w:name="_Toc409090595"/>
      <w:bookmarkStart w:id="10714" w:name="_Toc409113388"/>
      <w:bookmarkStart w:id="10715" w:name="_Toc409174171"/>
      <w:bookmarkStart w:id="10716" w:name="_Toc409174865"/>
      <w:bookmarkStart w:id="10717" w:name="_Toc409189265"/>
      <w:bookmarkStart w:id="10718" w:name="_Toc283058697"/>
      <w:bookmarkStart w:id="10719" w:name="_Toc409204490"/>
      <w:bookmarkStart w:id="10720" w:name="_Toc409474881"/>
      <w:bookmarkStart w:id="10721" w:name="_Toc409528590"/>
      <w:bookmarkStart w:id="10722" w:name="_Toc409630294"/>
      <w:bookmarkStart w:id="10723" w:name="_Toc409703739"/>
      <w:bookmarkStart w:id="10724" w:name="_Toc409711903"/>
      <w:bookmarkStart w:id="10725" w:name="_Toc409715646"/>
      <w:bookmarkStart w:id="10726" w:name="_Toc409721639"/>
      <w:bookmarkStart w:id="10727" w:name="_Toc409720794"/>
      <w:bookmarkStart w:id="10728" w:name="_Toc409721881"/>
      <w:bookmarkStart w:id="10729" w:name="_Toc409807606"/>
      <w:bookmarkStart w:id="10730" w:name="_Toc409812295"/>
      <w:bookmarkStart w:id="10731" w:name="_Toc283764518"/>
      <w:bookmarkStart w:id="10732" w:name="_Toc409908884"/>
      <w:bookmarkStart w:id="10733" w:name="_Toc410903024"/>
      <w:bookmarkStart w:id="10734" w:name="_Toc410908046"/>
      <w:bookmarkStart w:id="10735" w:name="_Toc410908285"/>
      <w:bookmarkStart w:id="10736" w:name="_Toc410911028"/>
      <w:bookmarkStart w:id="10737" w:name="_Toc410911301"/>
      <w:bookmarkStart w:id="10738" w:name="_Toc410920389"/>
      <w:bookmarkStart w:id="10739" w:name="_Toc411280016"/>
      <w:bookmarkStart w:id="10740" w:name="_Toc411626744"/>
      <w:bookmarkStart w:id="10741" w:name="_Toc411632285"/>
      <w:bookmarkStart w:id="10742" w:name="_Toc411882195"/>
      <w:bookmarkStart w:id="10743" w:name="_Toc411941204"/>
      <w:bookmarkStart w:id="10744" w:name="_Toc285801652"/>
      <w:bookmarkStart w:id="10745" w:name="_Toc411949679"/>
      <w:bookmarkStart w:id="10746" w:name="_Toc412111319"/>
      <w:bookmarkStart w:id="10747" w:name="_Toc285977923"/>
      <w:bookmarkStart w:id="10748" w:name="_Toc412128086"/>
      <w:bookmarkStart w:id="10749" w:name="_Toc286000051"/>
      <w:bookmarkStart w:id="10750" w:name="_Toc412218534"/>
      <w:bookmarkStart w:id="10751" w:name="_Toc412543821"/>
      <w:bookmarkStart w:id="10752" w:name="_Toc412551566"/>
      <w:bookmarkStart w:id="10753" w:name="_Toc412760436"/>
      <w:bookmarkStart w:id="10754" w:name="_Toc453143366"/>
      <w:bookmarkStart w:id="10755" w:name="_Ref468180788"/>
      <w:bookmarkStart w:id="10756" w:name="_Toc113011878"/>
      <w:r w:rsidRPr="00575698">
        <w:t>Мониторинг исполнения договора</w:t>
      </w:r>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p>
    <w:p w14:paraId="39182713" w14:textId="77777777" w:rsidR="003D322A" w:rsidRPr="00575698" w:rsidRDefault="003D322A" w:rsidP="00634ABE">
      <w:pPr>
        <w:pStyle w:val="4"/>
        <w:keepNext/>
        <w:numPr>
          <w:ilvl w:val="2"/>
          <w:numId w:val="9"/>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6E9FD98B" w14:textId="77777777" w:rsidR="007E73E6" w:rsidRPr="00575698" w:rsidRDefault="007E73E6" w:rsidP="00634ABE">
      <w:pPr>
        <w:pStyle w:val="5"/>
        <w:numPr>
          <w:ilvl w:val="3"/>
          <w:numId w:val="9"/>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05699AF1" w14:textId="77777777" w:rsidR="007E73E6" w:rsidRPr="00575698" w:rsidRDefault="007E73E6" w:rsidP="00634ABE">
      <w:pPr>
        <w:pStyle w:val="5"/>
        <w:numPr>
          <w:ilvl w:val="3"/>
          <w:numId w:val="9"/>
        </w:numPr>
      </w:pPr>
      <w:r w:rsidRPr="00575698">
        <w:t>координации действий структурных подразделений заказчика в рамках исполнения договора;</w:t>
      </w:r>
    </w:p>
    <w:p w14:paraId="3F69C354" w14:textId="77777777" w:rsidR="004A0547" w:rsidRPr="00575698" w:rsidRDefault="004A0547" w:rsidP="00634ABE">
      <w:pPr>
        <w:pStyle w:val="5"/>
        <w:numPr>
          <w:ilvl w:val="3"/>
          <w:numId w:val="9"/>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577734B2" w14:textId="77777777" w:rsidR="007E73E6" w:rsidRPr="00575698" w:rsidRDefault="007E73E6" w:rsidP="00634ABE">
      <w:pPr>
        <w:pStyle w:val="5"/>
        <w:numPr>
          <w:ilvl w:val="3"/>
          <w:numId w:val="9"/>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132D7FF0" w14:textId="77777777" w:rsidR="007E73E6" w:rsidRPr="00575698" w:rsidRDefault="007E73E6" w:rsidP="00634ABE">
      <w:pPr>
        <w:pStyle w:val="5"/>
        <w:numPr>
          <w:ilvl w:val="3"/>
          <w:numId w:val="9"/>
        </w:numPr>
      </w:pPr>
      <w:r w:rsidRPr="00575698">
        <w:t>недопущения возникновения или пресечения коррупционных факторов, связанных с исполнением договоров;</w:t>
      </w:r>
    </w:p>
    <w:p w14:paraId="5391C38C" w14:textId="77777777" w:rsidR="007E73E6" w:rsidRPr="00575698" w:rsidRDefault="007E73E6" w:rsidP="00634ABE">
      <w:pPr>
        <w:pStyle w:val="5"/>
        <w:numPr>
          <w:ilvl w:val="3"/>
          <w:numId w:val="9"/>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A07B5E4" w14:textId="77777777" w:rsidR="00C85C34" w:rsidRPr="00575698" w:rsidRDefault="007E73E6" w:rsidP="00634ABE">
      <w:pPr>
        <w:pStyle w:val="5"/>
        <w:numPr>
          <w:ilvl w:val="3"/>
          <w:numId w:val="9"/>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34D9B21D" w14:textId="77777777" w:rsidR="00513692" w:rsidRPr="00575698" w:rsidRDefault="00513692" w:rsidP="00634ABE">
      <w:pPr>
        <w:pStyle w:val="3"/>
        <w:numPr>
          <w:ilvl w:val="1"/>
          <w:numId w:val="9"/>
        </w:numPr>
        <w:ind w:left="1134"/>
      </w:pPr>
      <w:bookmarkStart w:id="10757" w:name="_Toc453143367"/>
      <w:bookmarkStart w:id="10758" w:name="_Ref468180802"/>
      <w:bookmarkStart w:id="10759" w:name="_Toc5978487"/>
      <w:bookmarkStart w:id="10760" w:name="_Toc113011879"/>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757"/>
      <w:bookmarkEnd w:id="10758"/>
      <w:bookmarkEnd w:id="10759"/>
      <w:bookmarkEnd w:id="10760"/>
    </w:p>
    <w:p w14:paraId="1E92C48D" w14:textId="28EEA56A" w:rsidR="00513692" w:rsidRDefault="00513692" w:rsidP="00634ABE">
      <w:pPr>
        <w:pStyle w:val="4"/>
        <w:numPr>
          <w:ilvl w:val="2"/>
          <w:numId w:val="9"/>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158F106B" w14:textId="7A23B58C" w:rsidR="00DF2AFA" w:rsidRPr="00FF5404" w:rsidRDefault="00DF2AFA" w:rsidP="006B2752">
      <w:pPr>
        <w:pStyle w:val="3"/>
        <w:numPr>
          <w:ilvl w:val="1"/>
          <w:numId w:val="9"/>
        </w:numPr>
        <w:ind w:left="1134"/>
        <w:jc w:val="both"/>
        <w:rPr>
          <w:b w:val="0"/>
          <w:szCs w:val="24"/>
        </w:rPr>
      </w:pPr>
      <w:bookmarkStart w:id="10761" w:name="_Toc113011880"/>
      <w:r w:rsidRPr="00EC5523">
        <w:rPr>
          <w:szCs w:val="24"/>
        </w:rPr>
        <w:t xml:space="preserve">Срок оплаты </w:t>
      </w:r>
      <w:r w:rsidRPr="006B2752">
        <w:rPr>
          <w:szCs w:val="24"/>
        </w:rPr>
        <w:t xml:space="preserve">заказчиком </w:t>
      </w:r>
      <w:r w:rsidR="007B3236" w:rsidRPr="006B2752">
        <w:rPr>
          <w:szCs w:val="24"/>
        </w:rPr>
        <w:t>I группы</w:t>
      </w:r>
      <w:r w:rsidR="007B3236" w:rsidRPr="00FF5404">
        <w:rPr>
          <w:szCs w:val="24"/>
        </w:rPr>
        <w:t xml:space="preserve"> </w:t>
      </w:r>
      <w:r w:rsidRPr="00FF5404">
        <w:rPr>
          <w:szCs w:val="24"/>
        </w:rPr>
        <w:t>поставленного товара, выполненной работы (ее результатов), оказанной услуги</w:t>
      </w:r>
      <w:bookmarkEnd w:id="10761"/>
    </w:p>
    <w:p w14:paraId="2C7583A8" w14:textId="504AB870" w:rsidR="00DF2AFA" w:rsidRPr="00EC5523" w:rsidRDefault="00DF2AFA" w:rsidP="00EC5523">
      <w:pPr>
        <w:pStyle w:val="4"/>
        <w:numPr>
          <w:ilvl w:val="2"/>
          <w:numId w:val="9"/>
        </w:numPr>
        <w:rPr>
          <w:szCs w:val="24"/>
        </w:rPr>
      </w:pPr>
      <w:r w:rsidRPr="00FF5404">
        <w:rPr>
          <w:szCs w:val="24"/>
        </w:rPr>
        <w:t xml:space="preserve">Срок оплаты </w:t>
      </w:r>
      <w:r w:rsidRPr="006B2752">
        <w:rPr>
          <w:szCs w:val="24"/>
        </w:rPr>
        <w:t xml:space="preserve">заказчиком </w:t>
      </w:r>
      <w:r w:rsidR="007B3236" w:rsidRPr="006B2752">
        <w:rPr>
          <w:szCs w:val="24"/>
          <w:lang w:val="en-US"/>
        </w:rPr>
        <w:t>I</w:t>
      </w:r>
      <w:r w:rsidR="007B3236" w:rsidRPr="006B2752">
        <w:rPr>
          <w:szCs w:val="24"/>
        </w:rPr>
        <w:t xml:space="preserve"> группы</w:t>
      </w:r>
      <w:r w:rsidR="007B3236">
        <w:rPr>
          <w:szCs w:val="24"/>
        </w:rPr>
        <w:t xml:space="preserve"> </w:t>
      </w:r>
      <w:r w:rsidRPr="00EC5523">
        <w:rPr>
          <w:szCs w:val="24"/>
        </w:rPr>
        <w:t>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Положением (Приложение 14).</w:t>
      </w:r>
    </w:p>
    <w:p w14:paraId="33489302" w14:textId="65010C06" w:rsidR="00DF2AFA" w:rsidRPr="00EC5523" w:rsidRDefault="00DF2AFA" w:rsidP="00EC5523">
      <w:pPr>
        <w:pStyle w:val="4"/>
        <w:numPr>
          <w:ilvl w:val="2"/>
          <w:numId w:val="9"/>
        </w:numPr>
        <w:rPr>
          <w:rFonts w:eastAsiaTheme="minorHAnsi" w:cstheme="minorBidi"/>
          <w:szCs w:val="24"/>
          <w:lang w:eastAsia="en-US"/>
        </w:rPr>
      </w:pPr>
      <w:r w:rsidRPr="00EC5523">
        <w:rPr>
          <w:rFonts w:eastAsiaTheme="minorHAnsi" w:cstheme="minorBidi"/>
          <w:szCs w:val="24"/>
          <w:lang w:eastAsia="en-US"/>
        </w:rPr>
        <w:t xml:space="preserve">Конкретный срок оплаты </w:t>
      </w:r>
      <w:r w:rsidRPr="00EC5523">
        <w:rPr>
          <w:szCs w:val="24"/>
        </w:rPr>
        <w:t>поставленного товара, выполненной работы (ее результатов), оказанной услуги</w:t>
      </w:r>
      <w:r w:rsidRPr="00EC5523">
        <w:rPr>
          <w:rFonts w:eastAsiaTheme="minorHAnsi" w:cstheme="minorBidi"/>
          <w:szCs w:val="24"/>
          <w:lang w:eastAsia="en-US"/>
        </w:rPr>
        <w:t xml:space="preserve"> устанавливается в:</w:t>
      </w:r>
    </w:p>
    <w:p w14:paraId="023C7871" w14:textId="64AC2DF6"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извещении о закупке при проведении запроса котировок/запроса цен</w:t>
      </w:r>
      <w:r w:rsidR="007B3236">
        <w:rPr>
          <w:rFonts w:eastAsiaTheme="minorHAnsi" w:cstheme="minorBidi"/>
          <w:szCs w:val="24"/>
          <w:lang w:eastAsia="en-US"/>
        </w:rPr>
        <w:t xml:space="preserve">, </w:t>
      </w:r>
      <w:r w:rsidR="007B3236" w:rsidRPr="006B2752">
        <w:rPr>
          <w:rFonts w:eastAsiaTheme="minorHAnsi" w:cstheme="minorBidi"/>
          <w:szCs w:val="24"/>
          <w:lang w:eastAsia="en-US"/>
        </w:rPr>
        <w:t>ценового запроса на ЭТП</w:t>
      </w:r>
      <w:r w:rsidR="00EC5523">
        <w:rPr>
          <w:rFonts w:eastAsiaTheme="minorHAnsi" w:cstheme="minorBidi"/>
          <w:szCs w:val="24"/>
          <w:lang w:eastAsia="en-US"/>
        </w:rPr>
        <w:t xml:space="preserve">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_Ref25090076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12.2.7</w:t>
      </w:r>
      <w:r w:rsidR="00EC5523">
        <w:rPr>
          <w:rFonts w:eastAsiaTheme="minorHAnsi" w:cstheme="minorBidi"/>
          <w:szCs w:val="24"/>
          <w:lang w:eastAsia="en-US"/>
        </w:rPr>
        <w:fldChar w:fldCharType="end"/>
      </w:r>
      <w:r w:rsidR="00EC5523">
        <w:rPr>
          <w:rFonts w:eastAsiaTheme="minorHAnsi" w:cstheme="minorBidi"/>
          <w:szCs w:val="24"/>
          <w:lang w:eastAsia="en-US"/>
        </w:rPr>
        <w:t xml:space="preserve"> и 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w:t>
      </w:r>
      <w:r w:rsidR="00EC5523">
        <w:rPr>
          <w:rFonts w:eastAsiaTheme="minorHAnsi" w:cstheme="minorBidi"/>
          <w:szCs w:val="24"/>
          <w:lang w:eastAsia="en-US"/>
        </w:rPr>
        <w:t xml:space="preserve">в проекте договора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64E529D1" w14:textId="76A14003"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 xml:space="preserve">документации о закупке при проведении конкурса, аукциона/редукциона, запроса предложений/тендера </w:t>
      </w:r>
      <w:r w:rsidR="00EC5523">
        <w:rPr>
          <w:rFonts w:eastAsiaTheme="minorHAnsi" w:cstheme="minorBidi"/>
          <w:szCs w:val="24"/>
          <w:lang w:eastAsia="en-US"/>
        </w:rPr>
        <w:t xml:space="preserve">(подп.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r w:rsidR="00EC5523">
        <w:rPr>
          <w:rFonts w:eastAsiaTheme="minorHAnsi" w:cstheme="minorBidi"/>
          <w:szCs w:val="24"/>
          <w:lang w:eastAsia="en-US"/>
        </w:rPr>
        <w:t xml:space="preserve"> и в проекте договора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46821B8F" w14:textId="2FC7C7A2"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 xml:space="preserve">приглашении на участие в состязательных переговорах (подп.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_Ref106620102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16.3.2(4)</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в проекте договора </w:t>
      </w:r>
      <w:r w:rsidR="00EC5523">
        <w:rPr>
          <w:rFonts w:eastAsiaTheme="minorHAnsi" w:cstheme="minorBidi"/>
          <w:szCs w:val="24"/>
          <w:lang w:eastAsia="en-US"/>
        </w:rPr>
        <w:t xml:space="preserve">(п.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_Ref106620132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233FEB">
        <w:rPr>
          <w:rFonts w:eastAsiaTheme="minorHAnsi" w:cstheme="minorBidi"/>
          <w:szCs w:val="24"/>
          <w:lang w:eastAsia="en-US"/>
        </w:rPr>
        <w:t>16.3.3</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22C68CA7" w14:textId="53FB772D" w:rsidR="00DF2AFA" w:rsidRPr="00EC5523" w:rsidRDefault="00DF2AFA" w:rsidP="00EC5523">
      <w:pPr>
        <w:pStyle w:val="5"/>
        <w:numPr>
          <w:ilvl w:val="3"/>
          <w:numId w:val="9"/>
        </w:numPr>
        <w:rPr>
          <w:sz w:val="32"/>
        </w:rPr>
      </w:pPr>
      <w:r w:rsidRPr="00EC5523">
        <w:rPr>
          <w:szCs w:val="24"/>
        </w:rPr>
        <w:t>проекте договора в иных случаях.</w:t>
      </w:r>
    </w:p>
    <w:p w14:paraId="7F8B09AB" w14:textId="77777777" w:rsidR="00A5654B" w:rsidRPr="00575698" w:rsidRDefault="00A5654B" w:rsidP="003227B5">
      <w:pPr>
        <w:pStyle w:val="12"/>
        <w:numPr>
          <w:ilvl w:val="0"/>
          <w:numId w:val="2"/>
        </w:numPr>
        <w:ind w:left="1418" w:hanging="1418"/>
      </w:pPr>
      <w:bookmarkStart w:id="10762" w:name="_Toc411882196"/>
      <w:bookmarkStart w:id="10763" w:name="_Toc408840732"/>
      <w:bookmarkStart w:id="10764" w:name="_Toc408842157"/>
      <w:bookmarkStart w:id="10765" w:name="_Toc282982388"/>
      <w:bookmarkStart w:id="10766" w:name="_Toc409088822"/>
      <w:bookmarkStart w:id="10767" w:name="_Toc409089016"/>
      <w:bookmarkStart w:id="10768" w:name="_Toc409089709"/>
      <w:bookmarkStart w:id="10769" w:name="_Toc409090141"/>
      <w:bookmarkStart w:id="10770" w:name="_Toc409090596"/>
      <w:bookmarkStart w:id="10771" w:name="_Toc409113389"/>
      <w:bookmarkStart w:id="10772" w:name="_Toc409174172"/>
      <w:bookmarkStart w:id="10773" w:name="_Toc409174866"/>
      <w:bookmarkStart w:id="10774" w:name="_Toc409189266"/>
      <w:bookmarkStart w:id="10775" w:name="_Toc283058698"/>
      <w:bookmarkStart w:id="10776" w:name="_Toc409204491"/>
      <w:bookmarkStart w:id="10777" w:name="_Toc409474882"/>
      <w:bookmarkStart w:id="10778" w:name="_Toc409528591"/>
      <w:bookmarkStart w:id="10779" w:name="_Toc409630295"/>
      <w:bookmarkStart w:id="10780" w:name="_Toc409703740"/>
      <w:bookmarkStart w:id="10781" w:name="_Toc409711904"/>
      <w:bookmarkStart w:id="10782" w:name="_Toc409715647"/>
      <w:bookmarkStart w:id="10783" w:name="_Toc409721640"/>
      <w:bookmarkStart w:id="10784" w:name="_Toc409720795"/>
      <w:bookmarkStart w:id="10785" w:name="_Toc409721882"/>
      <w:bookmarkStart w:id="10786" w:name="_Toc409807607"/>
      <w:bookmarkStart w:id="10787" w:name="_Toc409812296"/>
      <w:bookmarkStart w:id="10788" w:name="_Toc283764519"/>
      <w:bookmarkStart w:id="10789" w:name="_Toc409908885"/>
      <w:bookmarkStart w:id="10790" w:name="_Toc410903025"/>
      <w:bookmarkStart w:id="10791" w:name="_Toc410908286"/>
      <w:bookmarkStart w:id="10792" w:name="_Toc410911029"/>
      <w:bookmarkStart w:id="10793" w:name="_Toc410911302"/>
      <w:bookmarkStart w:id="10794" w:name="_Toc410920390"/>
      <w:bookmarkStart w:id="10795" w:name="_Toc411280017"/>
      <w:bookmarkStart w:id="10796" w:name="_Toc411626745"/>
      <w:bookmarkStart w:id="10797" w:name="_Toc411632286"/>
      <w:bookmarkStart w:id="10798" w:name="_Toc411941205"/>
      <w:bookmarkStart w:id="10799" w:name="_Toc285801653"/>
      <w:bookmarkStart w:id="10800" w:name="_Toc411949680"/>
      <w:bookmarkStart w:id="10801" w:name="_Toc412111320"/>
      <w:bookmarkStart w:id="10802" w:name="_Toc285977924"/>
      <w:bookmarkStart w:id="10803" w:name="_Toc412128087"/>
      <w:bookmarkStart w:id="10804" w:name="_Toc286000052"/>
      <w:bookmarkStart w:id="10805" w:name="_Toc412218535"/>
      <w:bookmarkStart w:id="10806" w:name="_Toc412543822"/>
      <w:bookmarkStart w:id="10807" w:name="_Toc412551567"/>
      <w:bookmarkStart w:id="10808" w:name="_Toc412760437"/>
      <w:bookmarkStart w:id="10809" w:name="_Toc453143368"/>
      <w:bookmarkStart w:id="10810" w:name="_Ref468180814"/>
      <w:bookmarkStart w:id="10811" w:name="_Toc113011881"/>
      <w:bookmarkStart w:id="10812" w:name="_Toc407714707"/>
      <w:bookmarkStart w:id="10813" w:name="_Toc407716872"/>
      <w:bookmarkStart w:id="10814" w:name="_Toc407723124"/>
      <w:bookmarkStart w:id="10815" w:name="_Toc407720554"/>
      <w:bookmarkStart w:id="10816" w:name="_Toc407992783"/>
      <w:bookmarkStart w:id="10817" w:name="_Toc407999214"/>
      <w:bookmarkStart w:id="10818" w:name="_Toc408003449"/>
      <w:bookmarkStart w:id="10819" w:name="_Toc408003692"/>
      <w:bookmarkStart w:id="10820" w:name="_Toc408004448"/>
      <w:bookmarkStart w:id="10821" w:name="_Toc408161691"/>
      <w:bookmarkStart w:id="10822" w:name="_Toc408439923"/>
      <w:bookmarkStart w:id="10823" w:name="_Toc408447024"/>
      <w:bookmarkStart w:id="10824" w:name="_Toc408447288"/>
      <w:bookmarkStart w:id="10825" w:name="_Toc408776116"/>
      <w:bookmarkStart w:id="10826" w:name="_Toc408779311"/>
      <w:bookmarkStart w:id="10827" w:name="_Toc408780907"/>
      <w:bookmarkStart w:id="10828" w:name="_Toc408840970"/>
      <w:bookmarkStart w:id="10829" w:name="_Toc408842395"/>
      <w:r w:rsidRPr="00575698">
        <w:t>Иные</w:t>
      </w:r>
      <w:r w:rsidR="008A6A7A" w:rsidRPr="00575698">
        <w:t xml:space="preserve"> положения</w:t>
      </w:r>
      <w:r w:rsidRPr="00575698">
        <w:t xml:space="preserve">, связанные с обеспечением </w:t>
      </w:r>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r w:rsidRPr="00575698">
        <w:t>закупки</w:t>
      </w:r>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p>
    <w:p w14:paraId="13FEEB05" w14:textId="77777777" w:rsidR="008E09C3" w:rsidRPr="00575698" w:rsidRDefault="008E09C3" w:rsidP="00634ABE">
      <w:pPr>
        <w:pStyle w:val="2"/>
        <w:numPr>
          <w:ilvl w:val="0"/>
          <w:numId w:val="9"/>
        </w:numPr>
      </w:pPr>
      <w:bookmarkStart w:id="10830" w:name="_Toc282982390"/>
      <w:bookmarkStart w:id="10831" w:name="_Toc409088823"/>
      <w:bookmarkStart w:id="10832" w:name="_Toc409089017"/>
      <w:bookmarkStart w:id="10833" w:name="_Toc409174173"/>
      <w:bookmarkStart w:id="10834" w:name="_Toc409174867"/>
      <w:bookmarkStart w:id="10835" w:name="_Toc409189267"/>
      <w:bookmarkStart w:id="10836" w:name="_Toc283058699"/>
      <w:bookmarkStart w:id="10837" w:name="_Toc409204492"/>
      <w:bookmarkStart w:id="10838" w:name="_Toc409474883"/>
      <w:bookmarkStart w:id="10839" w:name="_Toc409528592"/>
      <w:bookmarkStart w:id="10840" w:name="_Toc409630296"/>
      <w:bookmarkStart w:id="10841" w:name="_Toc409703741"/>
      <w:bookmarkStart w:id="10842" w:name="_Toc409711905"/>
      <w:bookmarkStart w:id="10843" w:name="_Toc409715648"/>
      <w:bookmarkStart w:id="10844" w:name="_Toc409721641"/>
      <w:bookmarkStart w:id="10845" w:name="_Toc409720796"/>
      <w:bookmarkStart w:id="10846" w:name="_Toc409721883"/>
      <w:bookmarkStart w:id="10847" w:name="_Toc409807608"/>
      <w:bookmarkStart w:id="10848" w:name="_Toc409812297"/>
      <w:bookmarkStart w:id="10849" w:name="_Toc283764520"/>
      <w:bookmarkStart w:id="10850" w:name="_Toc409908886"/>
      <w:bookmarkStart w:id="10851" w:name="_Ref410052577"/>
      <w:bookmarkStart w:id="10852" w:name="_Ref410848185"/>
      <w:bookmarkStart w:id="10853" w:name="_Ref410848222"/>
      <w:bookmarkStart w:id="10854" w:name="_Ref410849366"/>
      <w:bookmarkStart w:id="10855" w:name="_Toc410903026"/>
      <w:bookmarkStart w:id="10856" w:name="_Toc410908287"/>
      <w:bookmarkStart w:id="10857" w:name="_Toc410911030"/>
      <w:bookmarkStart w:id="10858" w:name="_Toc410911303"/>
      <w:bookmarkStart w:id="10859" w:name="_Toc410920391"/>
      <w:bookmarkStart w:id="10860" w:name="_Toc411280018"/>
      <w:bookmarkStart w:id="10861" w:name="_Toc411626746"/>
      <w:bookmarkStart w:id="10862" w:name="_Toc411632287"/>
      <w:bookmarkStart w:id="10863" w:name="_Toc411882197"/>
      <w:bookmarkStart w:id="10864" w:name="_Toc411941206"/>
      <w:bookmarkStart w:id="10865" w:name="_Toc285801654"/>
      <w:bookmarkStart w:id="10866" w:name="_Toc411949681"/>
      <w:bookmarkStart w:id="10867" w:name="_Toc412111321"/>
      <w:bookmarkStart w:id="10868" w:name="_Toc285977925"/>
      <w:bookmarkStart w:id="10869" w:name="_Toc412128088"/>
      <w:bookmarkStart w:id="10870" w:name="_Toc286000053"/>
      <w:bookmarkStart w:id="10871" w:name="_Toc412218536"/>
      <w:bookmarkStart w:id="10872" w:name="_Toc412543823"/>
      <w:bookmarkStart w:id="10873" w:name="_Toc412551568"/>
      <w:bookmarkStart w:id="10874" w:name="_Toc412760438"/>
      <w:bookmarkStart w:id="10875" w:name="_Toc453143369"/>
      <w:bookmarkStart w:id="10876" w:name="_Ref468180832"/>
      <w:bookmarkStart w:id="10877" w:name="_Toc5978489"/>
      <w:bookmarkStart w:id="10878" w:name="_Ref56624355"/>
      <w:bookmarkStart w:id="10879" w:name="_Toc113011882"/>
      <w:bookmarkStart w:id="10880" w:name="_Toc409090142"/>
      <w:bookmarkStart w:id="10881" w:name="_Toc409090597"/>
      <w:bookmarkStart w:id="10882" w:name="_Toc409113390"/>
      <w:bookmarkStart w:id="10883" w:name="_Toc409089710"/>
      <w:r w:rsidRPr="00575698">
        <w:t>Обжалование действий (бездействия) заказчика, организатора закупки, закупочной комиссии</w:t>
      </w:r>
      <w:bookmarkEnd w:id="10698"/>
      <w:bookmarkEnd w:id="10699"/>
      <w:bookmarkEnd w:id="10700"/>
      <w:bookmarkEnd w:id="10701"/>
      <w:bookmarkEnd w:id="10702"/>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p>
    <w:p w14:paraId="358AE912" w14:textId="77777777" w:rsidR="00EA284A" w:rsidRPr="00575698" w:rsidRDefault="00D534BD" w:rsidP="00634ABE">
      <w:pPr>
        <w:pStyle w:val="3"/>
        <w:numPr>
          <w:ilvl w:val="1"/>
          <w:numId w:val="9"/>
        </w:numPr>
        <w:ind w:left="1134"/>
      </w:pPr>
      <w:bookmarkStart w:id="10884" w:name="_Toc368984341"/>
      <w:bookmarkStart w:id="10885" w:name="_Toc407284852"/>
      <w:bookmarkStart w:id="10886" w:name="_Toc407291580"/>
      <w:bookmarkStart w:id="10887" w:name="_Toc407300380"/>
      <w:bookmarkStart w:id="10888" w:name="_Toc407296930"/>
      <w:bookmarkStart w:id="10889" w:name="_Toc407712216"/>
      <w:bookmarkStart w:id="10890" w:name="_Toc407714709"/>
      <w:bookmarkStart w:id="10891" w:name="_Toc407716874"/>
      <w:bookmarkStart w:id="10892" w:name="_Toc407723126"/>
      <w:bookmarkStart w:id="10893" w:name="_Toc407720556"/>
      <w:bookmarkStart w:id="10894" w:name="_Toc407992785"/>
      <w:bookmarkStart w:id="10895" w:name="_Toc407999216"/>
      <w:bookmarkStart w:id="10896" w:name="_Toc408003451"/>
      <w:bookmarkStart w:id="10897" w:name="_Toc408003694"/>
      <w:bookmarkStart w:id="10898" w:name="_Toc408004450"/>
      <w:bookmarkStart w:id="10899" w:name="_Toc408161693"/>
      <w:bookmarkStart w:id="10900" w:name="_Toc408439925"/>
      <w:bookmarkStart w:id="10901" w:name="_Toc408447026"/>
      <w:bookmarkStart w:id="10902" w:name="_Toc408447290"/>
      <w:bookmarkStart w:id="10903" w:name="_Toc408776118"/>
      <w:bookmarkStart w:id="10904" w:name="_Toc408779313"/>
      <w:bookmarkStart w:id="10905" w:name="_Toc408780909"/>
      <w:bookmarkStart w:id="10906" w:name="_Toc408840972"/>
      <w:bookmarkStart w:id="10907" w:name="_Toc408842397"/>
      <w:bookmarkStart w:id="10908" w:name="_Toc282982392"/>
      <w:bookmarkStart w:id="10909" w:name="_Toc409088825"/>
      <w:bookmarkStart w:id="10910" w:name="_Toc409089019"/>
      <w:bookmarkStart w:id="10911" w:name="_Toc409089711"/>
      <w:bookmarkStart w:id="10912" w:name="_Toc409090143"/>
      <w:bookmarkStart w:id="10913" w:name="_Toc409090598"/>
      <w:bookmarkStart w:id="10914" w:name="_Toc409113391"/>
      <w:bookmarkStart w:id="10915" w:name="_Toc409174174"/>
      <w:bookmarkStart w:id="10916" w:name="_Toc409174868"/>
      <w:bookmarkStart w:id="10917" w:name="_Toc409189268"/>
      <w:bookmarkStart w:id="10918" w:name="_Toc283058700"/>
      <w:bookmarkStart w:id="10919" w:name="_Toc409204493"/>
      <w:bookmarkStart w:id="10920" w:name="_Toc409474884"/>
      <w:bookmarkStart w:id="10921" w:name="_Toc409528593"/>
      <w:bookmarkStart w:id="10922" w:name="_Toc409630297"/>
      <w:bookmarkStart w:id="10923" w:name="_Toc409703742"/>
      <w:bookmarkStart w:id="10924" w:name="_Toc409711906"/>
      <w:bookmarkStart w:id="10925" w:name="_Toc409715649"/>
      <w:bookmarkStart w:id="10926" w:name="_Toc409721642"/>
      <w:bookmarkStart w:id="10927" w:name="_Toc409720797"/>
      <w:bookmarkStart w:id="10928" w:name="_Toc409721884"/>
      <w:bookmarkStart w:id="10929" w:name="_Toc409807609"/>
      <w:bookmarkStart w:id="10930" w:name="_Toc409812298"/>
      <w:bookmarkStart w:id="10931" w:name="_Toc283764521"/>
      <w:bookmarkStart w:id="10932" w:name="_Toc409908887"/>
      <w:bookmarkStart w:id="10933" w:name="_Toc410903027"/>
      <w:bookmarkStart w:id="10934" w:name="_Toc410908288"/>
      <w:bookmarkStart w:id="10935" w:name="_Toc410911031"/>
      <w:bookmarkStart w:id="10936" w:name="_Toc410911304"/>
      <w:bookmarkStart w:id="10937" w:name="_Toc410920392"/>
      <w:bookmarkStart w:id="10938" w:name="_Toc410916933"/>
      <w:bookmarkStart w:id="10939" w:name="_Toc411280019"/>
      <w:bookmarkStart w:id="10940" w:name="_Toc411626747"/>
      <w:bookmarkStart w:id="10941" w:name="_Toc411632288"/>
      <w:bookmarkStart w:id="10942" w:name="_Toc411882198"/>
      <w:bookmarkStart w:id="10943" w:name="_Toc411941207"/>
      <w:bookmarkStart w:id="10944" w:name="_Toc285801655"/>
      <w:bookmarkStart w:id="10945" w:name="_Toc411949682"/>
      <w:bookmarkStart w:id="10946" w:name="_Toc412111322"/>
      <w:bookmarkStart w:id="10947" w:name="_Toc285977926"/>
      <w:bookmarkStart w:id="10948" w:name="_Toc412128089"/>
      <w:bookmarkStart w:id="10949" w:name="_Toc286000054"/>
      <w:bookmarkStart w:id="10950" w:name="_Toc412218537"/>
      <w:bookmarkStart w:id="10951" w:name="_Toc412543824"/>
      <w:bookmarkStart w:id="10952" w:name="_Toc412551569"/>
      <w:bookmarkStart w:id="10953" w:name="_Toc412760439"/>
      <w:bookmarkStart w:id="10954" w:name="_Toc453143370"/>
      <w:bookmarkStart w:id="10955" w:name="_Ref468180842"/>
      <w:bookmarkStart w:id="10956" w:name="_Toc5978490"/>
      <w:bookmarkStart w:id="10957" w:name="_Toc113011883"/>
      <w:bookmarkStart w:id="10958" w:name="_Toc236236052"/>
      <w:bookmarkStart w:id="10959" w:name="_Toc368984343"/>
      <w:bookmarkStart w:id="10960" w:name="_Toc407284854"/>
      <w:bookmarkStart w:id="10961" w:name="_Toc407291582"/>
      <w:bookmarkStart w:id="10962" w:name="_Toc407300382"/>
      <w:bookmarkStart w:id="10963" w:name="_Toc407296932"/>
      <w:bookmarkEnd w:id="10880"/>
      <w:bookmarkEnd w:id="10881"/>
      <w:bookmarkEnd w:id="10882"/>
      <w:bookmarkEnd w:id="10883"/>
      <w:r w:rsidRPr="00575698">
        <w:t>Право на обжалование</w:t>
      </w:r>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p>
    <w:p w14:paraId="2D1C319B" w14:textId="77777777" w:rsidR="00C16084" w:rsidRPr="00575698" w:rsidRDefault="00CD0E42" w:rsidP="00634ABE">
      <w:pPr>
        <w:pStyle w:val="4"/>
        <w:numPr>
          <w:ilvl w:val="2"/>
          <w:numId w:val="9"/>
        </w:numPr>
      </w:pPr>
      <w:bookmarkStart w:id="10964"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233FEB">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964"/>
    </w:p>
    <w:p w14:paraId="2DA7C786" w14:textId="77777777" w:rsidR="00CC51E9" w:rsidRPr="00326365" w:rsidRDefault="001E026D" w:rsidP="00634ABE">
      <w:pPr>
        <w:pStyle w:val="4"/>
        <w:numPr>
          <w:ilvl w:val="2"/>
          <w:numId w:val="9"/>
        </w:numPr>
      </w:pPr>
      <w:bookmarkStart w:id="10965"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233FEB">
        <w:t>22.3</w:t>
      </w:r>
      <w:r w:rsidR="00006861" w:rsidRPr="00E248F4">
        <w:fldChar w:fldCharType="end"/>
      </w:r>
      <w:r w:rsidR="00316E6B" w:rsidRPr="00326365">
        <w:t xml:space="preserve"> Положения</w:t>
      </w:r>
      <w:r w:rsidR="007109FD" w:rsidRPr="00326365">
        <w:t>.</w:t>
      </w:r>
      <w:bookmarkEnd w:id="10965"/>
    </w:p>
    <w:p w14:paraId="189E2CB5" w14:textId="77777777" w:rsidR="002771EC" w:rsidRPr="00326365" w:rsidRDefault="002771EC" w:rsidP="00634ABE">
      <w:pPr>
        <w:pStyle w:val="4"/>
        <w:numPr>
          <w:ilvl w:val="2"/>
          <w:numId w:val="9"/>
        </w:numPr>
      </w:pPr>
      <w:bookmarkStart w:id="10966"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966"/>
    </w:p>
    <w:p w14:paraId="0725EB1B" w14:textId="77777777" w:rsidR="00EA284A" w:rsidRPr="00326365" w:rsidRDefault="005B1FCD" w:rsidP="00634ABE">
      <w:pPr>
        <w:pStyle w:val="3"/>
        <w:numPr>
          <w:ilvl w:val="1"/>
          <w:numId w:val="9"/>
        </w:numPr>
        <w:ind w:left="1134"/>
      </w:pPr>
      <w:bookmarkStart w:id="10967" w:name="_Toc412539896"/>
      <w:bookmarkStart w:id="10968" w:name="_Toc412540890"/>
      <w:bookmarkStart w:id="10969" w:name="_Toc412541195"/>
      <w:bookmarkStart w:id="10970" w:name="_Toc412542573"/>
      <w:bookmarkStart w:id="10971" w:name="_Toc412542779"/>
      <w:bookmarkStart w:id="10972" w:name="_Toc412543042"/>
      <w:bookmarkStart w:id="10973" w:name="_Toc412543825"/>
      <w:bookmarkStart w:id="10974" w:name="_Toc412544031"/>
      <w:bookmarkStart w:id="10975" w:name="_Toc412545163"/>
      <w:bookmarkStart w:id="10976" w:name="_Toc412545717"/>
      <w:bookmarkStart w:id="10977" w:name="_Toc412545923"/>
      <w:bookmarkStart w:id="10978" w:name="_Toc412546683"/>
      <w:bookmarkStart w:id="10979" w:name="_Toc412547758"/>
      <w:bookmarkStart w:id="10980" w:name="_Toc412547416"/>
      <w:bookmarkStart w:id="10981" w:name="_Toc412547964"/>
      <w:bookmarkStart w:id="10982" w:name="_Toc412548170"/>
      <w:bookmarkStart w:id="10983" w:name="_Toc412548507"/>
      <w:bookmarkStart w:id="10984" w:name="_Toc412550486"/>
      <w:bookmarkStart w:id="10985" w:name="_Toc412550692"/>
      <w:bookmarkStart w:id="10986" w:name="_Toc412551158"/>
      <w:bookmarkStart w:id="10987" w:name="_Toc412551364"/>
      <w:bookmarkStart w:id="10988" w:name="_Toc412551570"/>
      <w:bookmarkStart w:id="10989" w:name="_Toc412557142"/>
      <w:bookmarkStart w:id="10990" w:name="_Toc408776119"/>
      <w:bookmarkStart w:id="10991" w:name="_Toc408779314"/>
      <w:bookmarkStart w:id="10992" w:name="_Toc408780910"/>
      <w:bookmarkStart w:id="10993" w:name="_Toc408840973"/>
      <w:bookmarkStart w:id="10994" w:name="_Toc408842398"/>
      <w:bookmarkStart w:id="10995" w:name="_Toc409089712"/>
      <w:bookmarkStart w:id="10996" w:name="_Toc409090599"/>
      <w:bookmarkStart w:id="10997" w:name="_Toc409189269"/>
      <w:bookmarkStart w:id="10998" w:name="_Toc409528594"/>
      <w:bookmarkStart w:id="10999" w:name="_Toc409630298"/>
      <w:bookmarkStart w:id="11000" w:name="_Toc409703743"/>
      <w:bookmarkStart w:id="11001" w:name="_Toc409711907"/>
      <w:bookmarkStart w:id="11002" w:name="_Toc409721643"/>
      <w:bookmarkStart w:id="11003" w:name="_Toc409812299"/>
      <w:bookmarkStart w:id="11004" w:name="_Toc282982393"/>
      <w:bookmarkStart w:id="11005" w:name="_Toc409088826"/>
      <w:bookmarkStart w:id="11006" w:name="_Toc409089020"/>
      <w:bookmarkStart w:id="11007" w:name="_Toc409090144"/>
      <w:bookmarkStart w:id="11008" w:name="_Toc409113392"/>
      <w:bookmarkStart w:id="11009" w:name="_Toc409174175"/>
      <w:bookmarkStart w:id="11010" w:name="_Toc409174869"/>
      <w:bookmarkStart w:id="11011" w:name="_Toc283058701"/>
      <w:bookmarkStart w:id="11012" w:name="_Toc409204494"/>
      <w:bookmarkStart w:id="11013" w:name="_Toc409474885"/>
      <w:bookmarkStart w:id="11014" w:name="_Toc409715650"/>
      <w:bookmarkStart w:id="11015" w:name="_Toc409720798"/>
      <w:bookmarkStart w:id="11016" w:name="_Toc409721885"/>
      <w:bookmarkStart w:id="11017" w:name="_Toc409807610"/>
      <w:bookmarkStart w:id="11018" w:name="_Toc283764522"/>
      <w:bookmarkStart w:id="11019" w:name="_Toc409908888"/>
      <w:bookmarkStart w:id="11020" w:name="_Toc410903028"/>
      <w:bookmarkStart w:id="11021" w:name="_Toc410908289"/>
      <w:bookmarkStart w:id="11022" w:name="_Toc410911032"/>
      <w:bookmarkStart w:id="11023" w:name="_Toc410911305"/>
      <w:bookmarkStart w:id="11024" w:name="_Toc410920393"/>
      <w:bookmarkStart w:id="11025" w:name="_Toc410916934"/>
      <w:bookmarkStart w:id="11026" w:name="_Toc411280020"/>
      <w:bookmarkStart w:id="11027" w:name="_Toc411626748"/>
      <w:bookmarkStart w:id="11028" w:name="_Toc411632289"/>
      <w:bookmarkStart w:id="11029" w:name="_Toc411882199"/>
      <w:bookmarkStart w:id="11030" w:name="_Toc411941208"/>
      <w:bookmarkStart w:id="11031" w:name="_Toc285801656"/>
      <w:bookmarkStart w:id="11032" w:name="_Toc411949683"/>
      <w:bookmarkStart w:id="11033" w:name="_Toc412111323"/>
      <w:bookmarkStart w:id="11034" w:name="_Toc285977927"/>
      <w:bookmarkStart w:id="11035" w:name="_Toc412128090"/>
      <w:bookmarkStart w:id="11036" w:name="_Toc286000055"/>
      <w:bookmarkStart w:id="11037" w:name="_Toc412218538"/>
      <w:bookmarkStart w:id="11038" w:name="_Toc412543826"/>
      <w:bookmarkStart w:id="11039" w:name="_Toc412551571"/>
      <w:bookmarkStart w:id="11040" w:name="_Toc412760440"/>
      <w:bookmarkStart w:id="11041" w:name="_Toc453143371"/>
      <w:bookmarkStart w:id="11042" w:name="_Ref468180852"/>
      <w:bookmarkStart w:id="11043" w:name="_Toc5978491"/>
      <w:bookmarkStart w:id="11044" w:name="_Toc113011884"/>
      <w:bookmarkStart w:id="11045" w:name="_Toc407999217"/>
      <w:bookmarkStart w:id="11046" w:name="_Toc408003452"/>
      <w:bookmarkStart w:id="11047" w:name="_Toc408003695"/>
      <w:bookmarkStart w:id="11048" w:name="_Toc408004451"/>
      <w:bookmarkStart w:id="11049" w:name="_Toc408161694"/>
      <w:bookmarkStart w:id="11050" w:name="_Toc408439926"/>
      <w:bookmarkStart w:id="11051" w:name="_Toc408447027"/>
      <w:bookmarkStart w:id="11052" w:name="_Toc408447291"/>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r w:rsidRPr="00326365">
        <w:t>Коллегиальные органы по рассмотрению жалоб</w:t>
      </w:r>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p>
    <w:p w14:paraId="54B92BFF" w14:textId="77777777" w:rsidR="00DC4506" w:rsidRPr="002771EC" w:rsidRDefault="00DC4506" w:rsidP="00634ABE">
      <w:pPr>
        <w:pStyle w:val="4"/>
        <w:keepNext/>
        <w:numPr>
          <w:ilvl w:val="2"/>
          <w:numId w:val="9"/>
        </w:numPr>
      </w:pPr>
      <w:bookmarkStart w:id="11053" w:name="_Ref500525214"/>
      <w:bookmarkStart w:id="11054" w:name="_Ref433645569"/>
      <w:bookmarkStart w:id="11055" w:name="_Ref407995093"/>
      <w:bookmarkEnd w:id="11045"/>
      <w:bookmarkEnd w:id="11046"/>
      <w:bookmarkEnd w:id="11047"/>
      <w:bookmarkEnd w:id="11048"/>
      <w:bookmarkEnd w:id="11049"/>
      <w:bookmarkEnd w:id="11050"/>
      <w:bookmarkEnd w:id="11051"/>
      <w:bookmarkEnd w:id="11052"/>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1053"/>
    </w:p>
    <w:bookmarkEnd w:id="11054"/>
    <w:bookmarkEnd w:id="11055"/>
    <w:p w14:paraId="5ED9B086" w14:textId="77777777" w:rsidR="00DC4506" w:rsidRPr="00B43102" w:rsidRDefault="00DC4506" w:rsidP="00634ABE">
      <w:pPr>
        <w:pStyle w:val="4"/>
        <w:keepNext/>
        <w:numPr>
          <w:ilvl w:val="2"/>
          <w:numId w:val="9"/>
        </w:numPr>
        <w:rPr>
          <w:szCs w:val="22"/>
        </w:r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B43102">
        <w:rPr>
          <w:szCs w:val="22"/>
        </w:rPr>
        <w:t xml:space="preserve">а также рассмотрение жалоб на действия </w:t>
      </w:r>
      <w:r w:rsidR="00E248F4" w:rsidRPr="00B43102">
        <w:rPr>
          <w:szCs w:val="22"/>
        </w:rPr>
        <w:t xml:space="preserve">(бездействие) </w:t>
      </w:r>
      <w:r w:rsidR="002771EC" w:rsidRPr="00B43102">
        <w:rPr>
          <w:szCs w:val="22"/>
        </w:rPr>
        <w:t>сп</w:t>
      </w:r>
      <w:r w:rsidR="00200472" w:rsidRPr="00B43102">
        <w:rPr>
          <w:szCs w:val="22"/>
        </w:rPr>
        <w:t>ециализированной организации при</w:t>
      </w:r>
      <w:r w:rsidR="002771EC" w:rsidRPr="00B43102">
        <w:rPr>
          <w:szCs w:val="22"/>
        </w:rPr>
        <w:t xml:space="preserve"> проведении аккредитации</w:t>
      </w:r>
      <w:r w:rsidR="00834A4F" w:rsidRPr="00326365">
        <w:rPr>
          <w:szCs w:val="22"/>
        </w:rPr>
        <w:t>.</w:t>
      </w:r>
      <w:r w:rsidR="00B43102">
        <w:rPr>
          <w:szCs w:val="22"/>
        </w:rPr>
        <w:t xml:space="preserve"> </w:t>
      </w:r>
      <w:r w:rsidR="00584F72" w:rsidRPr="00584F72">
        <w:rPr>
          <w:szCs w:val="22"/>
        </w:rPr>
        <w:t>К компетенции Комиссии Корпорации, Комиссии ГО ХК (ИС) не относится рассмотрение жалоб по вопросам выявления соглашений между хозяйствующими субъектами, если такие соглашения имеют своей целью либо приводят или могут привести к ограничению конкуренции в соответствии с Законом 135-ФЗ.</w:t>
      </w:r>
    </w:p>
    <w:p w14:paraId="6055EB2E" w14:textId="77777777" w:rsidR="00DC4506" w:rsidRPr="00575698" w:rsidRDefault="00DC4506" w:rsidP="00634ABE">
      <w:pPr>
        <w:pStyle w:val="4"/>
        <w:keepNext/>
        <w:numPr>
          <w:ilvl w:val="2"/>
          <w:numId w:val="9"/>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5B2C3021" w14:textId="1D5DF989" w:rsidR="00BB7F32" w:rsidRPr="00575698" w:rsidRDefault="00DC4506" w:rsidP="00634ABE">
      <w:pPr>
        <w:pStyle w:val="4"/>
        <w:numPr>
          <w:ilvl w:val="2"/>
          <w:numId w:val="9"/>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233FEB" w:rsidRPr="005C4C07">
        <w:rPr>
          <w:rFonts w:cs="Calibri"/>
        </w:rPr>
        <w:t>Приложение </w:t>
      </w:r>
      <w:r w:rsidR="00233FEB" w:rsidRPr="00F20FD0">
        <w:rPr>
          <w:rFonts w:cs="Calibri"/>
        </w:rPr>
        <w:t>9</w:t>
      </w:r>
      <w:r w:rsidR="00006861" w:rsidRPr="0013308E">
        <w:fldChar w:fldCharType="end"/>
      </w:r>
      <w:r w:rsidRPr="00575698">
        <w:t>)</w:t>
      </w:r>
      <w:r w:rsidR="00BB7F32" w:rsidRPr="00575698">
        <w:t>.</w:t>
      </w:r>
    </w:p>
    <w:p w14:paraId="493F5BD2" w14:textId="77777777" w:rsidR="00BB7F32" w:rsidRPr="00575698" w:rsidRDefault="00DC4506" w:rsidP="00634ABE">
      <w:pPr>
        <w:pStyle w:val="4"/>
        <w:keepNext/>
        <w:numPr>
          <w:ilvl w:val="2"/>
          <w:numId w:val="9"/>
        </w:numPr>
      </w:pPr>
      <w:r w:rsidRPr="00575698">
        <w:t>Комиссия в рамках своей компетенции выполняет следующие функции:</w:t>
      </w:r>
    </w:p>
    <w:p w14:paraId="1EB26E78" w14:textId="77777777" w:rsidR="00BB7F32" w:rsidRPr="00575698" w:rsidRDefault="00DC4506" w:rsidP="00634ABE">
      <w:pPr>
        <w:pStyle w:val="5"/>
        <w:numPr>
          <w:ilvl w:val="3"/>
          <w:numId w:val="9"/>
        </w:numPr>
      </w:pPr>
      <w:r w:rsidRPr="00575698">
        <w:t>рассматривает жалобы на действия (бездействие) заказчика, организатора закупки, специализированной организации;</w:t>
      </w:r>
    </w:p>
    <w:p w14:paraId="3E44A9A4" w14:textId="77777777" w:rsidR="00BB7F32" w:rsidRPr="00575698" w:rsidRDefault="00DC4506" w:rsidP="00634ABE">
      <w:pPr>
        <w:pStyle w:val="5"/>
        <w:numPr>
          <w:ilvl w:val="3"/>
          <w:numId w:val="9"/>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6B2CCD52" w14:textId="77777777" w:rsidR="00BB7F32" w:rsidRPr="00575698" w:rsidRDefault="00DC4506" w:rsidP="00634ABE">
      <w:pPr>
        <w:pStyle w:val="5"/>
        <w:numPr>
          <w:ilvl w:val="3"/>
          <w:numId w:val="9"/>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30CDAD57" w14:textId="77777777" w:rsidR="00BB7F32" w:rsidRPr="00575698" w:rsidRDefault="00DC4506" w:rsidP="00634ABE">
      <w:pPr>
        <w:pStyle w:val="5"/>
        <w:numPr>
          <w:ilvl w:val="3"/>
          <w:numId w:val="9"/>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7FA178" w14:textId="77777777" w:rsidR="00834A4F" w:rsidRPr="00575698" w:rsidRDefault="00834A4F" w:rsidP="00634ABE">
      <w:pPr>
        <w:pStyle w:val="5"/>
        <w:numPr>
          <w:ilvl w:val="3"/>
          <w:numId w:val="9"/>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233FEB">
        <w:t>24.2</w:t>
      </w:r>
      <w:r w:rsidRPr="0013308E">
        <w:fldChar w:fldCharType="end"/>
      </w:r>
      <w:r w:rsidRPr="00575698">
        <w:t xml:space="preserve"> Положения;</w:t>
      </w:r>
    </w:p>
    <w:p w14:paraId="046261A6" w14:textId="77777777" w:rsidR="00BB7F32" w:rsidRPr="00575698" w:rsidRDefault="00DC4506" w:rsidP="00634ABE">
      <w:pPr>
        <w:pStyle w:val="5"/>
        <w:numPr>
          <w:ilvl w:val="3"/>
          <w:numId w:val="9"/>
        </w:numPr>
      </w:pPr>
      <w:r w:rsidRPr="00575698">
        <w:t>осуществляет иные полномочия в установленной сфере деятельности</w:t>
      </w:r>
      <w:r w:rsidR="00BB7F32" w:rsidRPr="00575698">
        <w:t>.</w:t>
      </w:r>
    </w:p>
    <w:p w14:paraId="4D48C3BE" w14:textId="77777777" w:rsidR="00BB7F32" w:rsidRPr="00575698" w:rsidRDefault="00DC4506" w:rsidP="00634ABE">
      <w:pPr>
        <w:pStyle w:val="4"/>
        <w:keepNext/>
        <w:numPr>
          <w:ilvl w:val="2"/>
          <w:numId w:val="9"/>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7B8A30D4" w14:textId="77777777" w:rsidR="00BB7F32" w:rsidRPr="00575698" w:rsidRDefault="00DC4506" w:rsidP="00634ABE">
      <w:pPr>
        <w:pStyle w:val="5"/>
        <w:numPr>
          <w:ilvl w:val="3"/>
          <w:numId w:val="9"/>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7F8028ED" w14:textId="77777777" w:rsidR="00BB7F32" w:rsidRPr="00575698" w:rsidRDefault="00DC4506" w:rsidP="00634ABE">
      <w:pPr>
        <w:pStyle w:val="5"/>
        <w:numPr>
          <w:ilvl w:val="3"/>
          <w:numId w:val="9"/>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72AF0C4C" w14:textId="77777777" w:rsidR="00DC4506" w:rsidRPr="00575698" w:rsidRDefault="00DC4506" w:rsidP="00634ABE">
      <w:pPr>
        <w:pStyle w:val="5"/>
        <w:numPr>
          <w:ilvl w:val="3"/>
          <w:numId w:val="9"/>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233FEB">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77B7B8" w14:textId="77777777" w:rsidR="00BB7F32" w:rsidRPr="00575698" w:rsidRDefault="00DC4506" w:rsidP="00634ABE">
      <w:pPr>
        <w:pStyle w:val="5"/>
        <w:numPr>
          <w:ilvl w:val="3"/>
          <w:numId w:val="9"/>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4BCFEE47" w14:textId="77777777" w:rsidR="00834A4F" w:rsidRPr="00575698" w:rsidRDefault="00834A4F" w:rsidP="00634ABE">
      <w:pPr>
        <w:pStyle w:val="5"/>
        <w:numPr>
          <w:ilvl w:val="3"/>
          <w:numId w:val="9"/>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02F4EADF" w14:textId="77777777" w:rsidR="00BB7F32" w:rsidRPr="00575698" w:rsidRDefault="00834A4F" w:rsidP="00634ABE">
      <w:pPr>
        <w:pStyle w:val="5"/>
        <w:numPr>
          <w:ilvl w:val="3"/>
          <w:numId w:val="9"/>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233FEB">
        <w:rPr>
          <w:szCs w:val="22"/>
        </w:rPr>
        <w:t>24.2</w:t>
      </w:r>
      <w:r w:rsidRPr="0013308E">
        <w:rPr>
          <w:szCs w:val="22"/>
        </w:rPr>
        <w:fldChar w:fldCharType="end"/>
      </w:r>
      <w:r w:rsidRPr="00575698">
        <w:rPr>
          <w:szCs w:val="22"/>
        </w:rPr>
        <w:t xml:space="preserve"> Положения</w:t>
      </w:r>
      <w:r w:rsidR="00BB7F32" w:rsidRPr="00575698">
        <w:t>.</w:t>
      </w:r>
    </w:p>
    <w:p w14:paraId="08E30EA9" w14:textId="77777777" w:rsidR="00BB7F32" w:rsidRPr="00575698" w:rsidRDefault="00154A1B" w:rsidP="00634ABE">
      <w:pPr>
        <w:pStyle w:val="4"/>
        <w:numPr>
          <w:ilvl w:val="2"/>
          <w:numId w:val="9"/>
        </w:numPr>
        <w:spacing w:before="0"/>
      </w:pPr>
      <w:r w:rsidRPr="00575698">
        <w:t>Деятельность Комиссии не распространяется на рассмотрение жалоб по закупкам:</w:t>
      </w:r>
    </w:p>
    <w:p w14:paraId="09B60BDE" w14:textId="77777777" w:rsidR="00902A5A" w:rsidRPr="00575698" w:rsidRDefault="00902A5A" w:rsidP="00634ABE">
      <w:pPr>
        <w:pStyle w:val="5"/>
        <w:numPr>
          <w:ilvl w:val="3"/>
          <w:numId w:val="9"/>
        </w:numPr>
        <w:spacing w:before="0"/>
      </w:pPr>
      <w:r w:rsidRPr="00575698">
        <w:t>содержащим сведения, составляющие государственную тайну;</w:t>
      </w:r>
    </w:p>
    <w:p w14:paraId="27F1FD09" w14:textId="77777777" w:rsidR="00902A5A" w:rsidRPr="00575698" w:rsidRDefault="00436625" w:rsidP="00634ABE">
      <w:pPr>
        <w:pStyle w:val="5"/>
        <w:numPr>
          <w:ilvl w:val="3"/>
          <w:numId w:val="9"/>
        </w:numPr>
        <w:spacing w:before="0"/>
      </w:pPr>
      <w:r w:rsidRPr="00575698">
        <w:t>проводимым в соответствии с Законом 44-ФЗ</w:t>
      </w:r>
      <w:r w:rsidR="00902A5A" w:rsidRPr="00575698">
        <w:t>.</w:t>
      </w:r>
    </w:p>
    <w:p w14:paraId="0985121A" w14:textId="77777777" w:rsidR="00EA284A" w:rsidRPr="00575698" w:rsidRDefault="00196B7D" w:rsidP="00634ABE">
      <w:pPr>
        <w:pStyle w:val="3"/>
        <w:numPr>
          <w:ilvl w:val="1"/>
          <w:numId w:val="9"/>
        </w:numPr>
        <w:ind w:left="1134"/>
        <w:rPr>
          <w:lang w:eastAsia="en-US"/>
        </w:rPr>
      </w:pPr>
      <w:bookmarkStart w:id="11056" w:name="_Toc409089713"/>
      <w:bookmarkStart w:id="11057" w:name="_Toc409090145"/>
      <w:bookmarkStart w:id="11058" w:name="_Toc409090600"/>
      <w:bookmarkStart w:id="11059" w:name="_Toc409113393"/>
      <w:bookmarkStart w:id="11060" w:name="_Toc409174176"/>
      <w:bookmarkStart w:id="11061" w:name="_Toc409174870"/>
      <w:bookmarkStart w:id="11062" w:name="_Toc409189270"/>
      <w:bookmarkStart w:id="11063" w:name="_Toc283058702"/>
      <w:bookmarkStart w:id="11064" w:name="_Toc409204495"/>
      <w:bookmarkStart w:id="11065" w:name="_Toc409474886"/>
      <w:bookmarkStart w:id="11066" w:name="_Toc409528595"/>
      <w:bookmarkStart w:id="11067" w:name="_Toc409630299"/>
      <w:bookmarkStart w:id="11068" w:name="_Toc409703744"/>
      <w:bookmarkStart w:id="11069" w:name="_Toc409711908"/>
      <w:bookmarkStart w:id="11070" w:name="_Toc409715651"/>
      <w:bookmarkStart w:id="11071" w:name="_Toc409721644"/>
      <w:bookmarkStart w:id="11072" w:name="_Toc409720799"/>
      <w:bookmarkStart w:id="11073" w:name="_Toc409721886"/>
      <w:bookmarkStart w:id="11074" w:name="_Toc409807611"/>
      <w:bookmarkStart w:id="11075" w:name="_Toc409812300"/>
      <w:bookmarkStart w:id="11076" w:name="_Toc283764523"/>
      <w:bookmarkStart w:id="11077" w:name="_Toc409908889"/>
      <w:bookmarkStart w:id="11078" w:name="_Toc410903029"/>
      <w:bookmarkStart w:id="11079" w:name="_Toc410908290"/>
      <w:bookmarkStart w:id="11080" w:name="_Toc410911033"/>
      <w:bookmarkStart w:id="11081" w:name="_Toc410911306"/>
      <w:bookmarkStart w:id="11082" w:name="_Toc410920394"/>
      <w:bookmarkStart w:id="11083" w:name="_Toc410916935"/>
      <w:bookmarkStart w:id="11084" w:name="_Toc411280021"/>
      <w:bookmarkStart w:id="11085" w:name="_Toc411626749"/>
      <w:bookmarkStart w:id="11086" w:name="_Toc411632290"/>
      <w:bookmarkStart w:id="11087" w:name="_Toc411882200"/>
      <w:bookmarkStart w:id="11088" w:name="_Toc411941209"/>
      <w:bookmarkStart w:id="11089" w:name="_Toc285801657"/>
      <w:bookmarkStart w:id="11090" w:name="_Toc411949684"/>
      <w:bookmarkStart w:id="11091" w:name="_Toc412111324"/>
      <w:bookmarkStart w:id="11092" w:name="_Toc285977928"/>
      <w:bookmarkStart w:id="11093" w:name="_Toc412128091"/>
      <w:bookmarkStart w:id="11094" w:name="_Toc286000056"/>
      <w:bookmarkStart w:id="11095" w:name="_Toc412218539"/>
      <w:bookmarkStart w:id="11096" w:name="_Toc412543827"/>
      <w:bookmarkStart w:id="11097" w:name="_Toc412551572"/>
      <w:bookmarkStart w:id="11098" w:name="_Toc412760441"/>
      <w:bookmarkStart w:id="11099" w:name="_Toc453143372"/>
      <w:bookmarkStart w:id="11100" w:name="_Ref468180871"/>
      <w:bookmarkStart w:id="11101" w:name="_Ref509562178"/>
      <w:bookmarkStart w:id="11102" w:name="_Toc5978492"/>
      <w:bookmarkStart w:id="11103" w:name="_Toc113011885"/>
      <w:r w:rsidRPr="00575698">
        <w:t>Сроки направления жалобы</w:t>
      </w:r>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r w:rsidR="001D2B96" w:rsidRPr="00575698">
        <w:t xml:space="preserve"> и порядок ее рассмотрения</w:t>
      </w:r>
      <w:bookmarkEnd w:id="11099"/>
      <w:bookmarkEnd w:id="11100"/>
      <w:bookmarkEnd w:id="11101"/>
      <w:bookmarkEnd w:id="11102"/>
      <w:bookmarkEnd w:id="11103"/>
    </w:p>
    <w:p w14:paraId="51141522" w14:textId="77777777" w:rsidR="0060336A" w:rsidRPr="00575698" w:rsidRDefault="00154A1B" w:rsidP="00634ABE">
      <w:pPr>
        <w:pStyle w:val="4"/>
        <w:numPr>
          <w:ilvl w:val="2"/>
          <w:numId w:val="9"/>
        </w:numPr>
      </w:pPr>
      <w:bookmarkStart w:id="11104" w:name="_Ref407713749"/>
      <w:bookmarkStart w:id="11105" w:name="_Toc407714712"/>
      <w:bookmarkStart w:id="11106" w:name="_Toc407716877"/>
      <w:bookmarkStart w:id="11107" w:name="_Toc407723129"/>
      <w:bookmarkStart w:id="11108" w:name="_Toc407720559"/>
      <w:bookmarkStart w:id="11109"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104"/>
    </w:p>
    <w:p w14:paraId="0A7BA135" w14:textId="77777777" w:rsidR="0060336A"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3E4184A" w14:textId="77777777" w:rsidR="00A07597"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2084A4E7" w14:textId="77777777" w:rsidR="00AA1B88" w:rsidRPr="00575698" w:rsidRDefault="00E82F8C"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1BB6F97A" w14:textId="77777777" w:rsidR="002771EC" w:rsidRPr="00326365" w:rsidRDefault="00E82F8C" w:rsidP="00634ABE">
      <w:pPr>
        <w:pStyle w:val="5"/>
        <w:numPr>
          <w:ilvl w:val="3"/>
          <w:numId w:val="9"/>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233FEB">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58D82B4" w14:textId="77777777" w:rsidR="000871B3" w:rsidRPr="00326365" w:rsidRDefault="00916F7E" w:rsidP="00634ABE">
      <w:pPr>
        <w:pStyle w:val="5"/>
        <w:numPr>
          <w:ilvl w:val="3"/>
          <w:numId w:val="9"/>
        </w:numPr>
      </w:pPr>
      <w:r>
        <w:t>жалоба согласно п. </w:t>
      </w:r>
      <w:r w:rsidR="002771EC" w:rsidRPr="00D7323E">
        <w:fldChar w:fldCharType="begin"/>
      </w:r>
      <w:r w:rsidR="002771EC" w:rsidRPr="00D7323E">
        <w:instrText xml:space="preserve"> REF _Ref56633276 \r \h </w:instrText>
      </w:r>
      <w:r w:rsidR="002771EC" w:rsidRPr="00D7323E">
        <w:fldChar w:fldCharType="separate"/>
      </w:r>
      <w:r w:rsidR="00233FEB">
        <w:t>22.1.3</w:t>
      </w:r>
      <w:r w:rsidR="002771EC" w:rsidRPr="00D7323E">
        <w:fldChar w:fldCharType="end"/>
      </w:r>
      <w:r w:rsidR="002771EC" w:rsidRPr="00D7323E">
        <w:t xml:space="preserve"> Положения может быть подана в течение 10 (десяти) дней с момента получения </w:t>
      </w:r>
      <w:r w:rsidR="002771EC"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30DC14E0" w14:textId="77777777" w:rsidR="001D2B96" w:rsidRPr="00575698" w:rsidRDefault="00154A1B" w:rsidP="00634ABE">
      <w:pPr>
        <w:pStyle w:val="4"/>
        <w:numPr>
          <w:ilvl w:val="2"/>
          <w:numId w:val="9"/>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061994EB" w14:textId="77777777" w:rsidR="00513692" w:rsidRPr="00575698" w:rsidRDefault="00513692" w:rsidP="00634ABE">
      <w:pPr>
        <w:pStyle w:val="3"/>
        <w:numPr>
          <w:ilvl w:val="1"/>
          <w:numId w:val="9"/>
        </w:numPr>
        <w:ind w:left="1134"/>
      </w:pPr>
      <w:bookmarkStart w:id="11110" w:name="_Toc368984344"/>
      <w:bookmarkStart w:id="11111" w:name="_Toc407284855"/>
      <w:bookmarkStart w:id="11112" w:name="_Toc407291583"/>
      <w:bookmarkStart w:id="11113" w:name="_Toc407300383"/>
      <w:bookmarkStart w:id="11114" w:name="_Toc407296933"/>
      <w:bookmarkStart w:id="11115" w:name="_Toc407714713"/>
      <w:bookmarkStart w:id="11116" w:name="_Toc407716878"/>
      <w:bookmarkStart w:id="11117" w:name="_Toc407723130"/>
      <w:bookmarkStart w:id="11118" w:name="_Toc407720560"/>
      <w:bookmarkStart w:id="11119" w:name="_Toc407992789"/>
      <w:bookmarkStart w:id="11120" w:name="_Toc407999221"/>
      <w:bookmarkStart w:id="11121" w:name="_Toc408003456"/>
      <w:bookmarkStart w:id="11122" w:name="_Toc408003699"/>
      <w:bookmarkStart w:id="11123" w:name="_Toc408004455"/>
      <w:bookmarkStart w:id="11124" w:name="_Toc408161698"/>
      <w:bookmarkStart w:id="11125" w:name="_Toc408439930"/>
      <w:bookmarkStart w:id="11126" w:name="_Toc408447031"/>
      <w:bookmarkStart w:id="11127" w:name="_Toc408447295"/>
      <w:bookmarkStart w:id="11128" w:name="_Toc408776123"/>
      <w:bookmarkStart w:id="11129" w:name="_Toc408779318"/>
      <w:bookmarkStart w:id="11130" w:name="_Toc408780914"/>
      <w:bookmarkStart w:id="11131" w:name="_Toc408840977"/>
      <w:bookmarkStart w:id="11132" w:name="_Toc408842402"/>
      <w:bookmarkStart w:id="11133" w:name="_Toc282982397"/>
      <w:bookmarkStart w:id="11134" w:name="_Toc409088830"/>
      <w:bookmarkStart w:id="11135" w:name="_Toc409089024"/>
      <w:bookmarkStart w:id="11136" w:name="_Toc409089715"/>
      <w:bookmarkStart w:id="11137" w:name="_Toc409090147"/>
      <w:bookmarkStart w:id="11138" w:name="_Toc409090602"/>
      <w:bookmarkStart w:id="11139" w:name="_Toc409113395"/>
      <w:bookmarkStart w:id="11140" w:name="_Toc409174178"/>
      <w:bookmarkStart w:id="11141" w:name="_Toc409174872"/>
      <w:bookmarkStart w:id="11142" w:name="_Toc409189272"/>
      <w:bookmarkStart w:id="11143" w:name="_Toc283058704"/>
      <w:bookmarkStart w:id="11144" w:name="_Toc409204497"/>
      <w:bookmarkStart w:id="11145" w:name="_Toc409474888"/>
      <w:bookmarkStart w:id="11146" w:name="_Toc409528597"/>
      <w:bookmarkStart w:id="11147" w:name="_Toc409630301"/>
      <w:bookmarkStart w:id="11148" w:name="_Toc409703746"/>
      <w:bookmarkStart w:id="11149" w:name="_Toc409711910"/>
      <w:bookmarkStart w:id="11150" w:name="_Toc409715653"/>
      <w:bookmarkStart w:id="11151" w:name="_Toc409721646"/>
      <w:bookmarkStart w:id="11152" w:name="_Toc409720801"/>
      <w:bookmarkStart w:id="11153" w:name="_Toc409721888"/>
      <w:bookmarkStart w:id="11154" w:name="_Toc409807613"/>
      <w:bookmarkStart w:id="11155" w:name="_Toc409812302"/>
      <w:bookmarkStart w:id="11156" w:name="_Toc283764525"/>
      <w:bookmarkStart w:id="11157" w:name="_Toc409908891"/>
      <w:bookmarkStart w:id="11158" w:name="_Toc410903031"/>
      <w:bookmarkStart w:id="11159" w:name="_Toc410908292"/>
      <w:bookmarkStart w:id="11160" w:name="_Toc410911035"/>
      <w:bookmarkStart w:id="11161" w:name="_Toc410911308"/>
      <w:bookmarkStart w:id="11162" w:name="_Toc410920396"/>
      <w:bookmarkStart w:id="11163" w:name="_Toc410916937"/>
      <w:bookmarkStart w:id="11164" w:name="_Toc411280023"/>
      <w:bookmarkStart w:id="11165" w:name="_Toc411626751"/>
      <w:bookmarkStart w:id="11166" w:name="_Toc411632292"/>
      <w:bookmarkStart w:id="11167" w:name="_Toc411882202"/>
      <w:bookmarkStart w:id="11168" w:name="_Toc411941211"/>
      <w:bookmarkStart w:id="11169" w:name="_Toc285801659"/>
      <w:bookmarkStart w:id="11170" w:name="_Toc411949686"/>
      <w:bookmarkStart w:id="11171" w:name="_Toc412111326"/>
      <w:bookmarkStart w:id="11172" w:name="_Toc285977930"/>
      <w:bookmarkStart w:id="11173" w:name="_Toc412128093"/>
      <w:bookmarkStart w:id="11174" w:name="_Toc286000058"/>
      <w:bookmarkStart w:id="11175" w:name="_Toc412218541"/>
      <w:bookmarkStart w:id="11176" w:name="_Toc412543829"/>
      <w:bookmarkStart w:id="11177" w:name="_Toc412551574"/>
      <w:bookmarkStart w:id="11178" w:name="_Toc412760443"/>
      <w:bookmarkStart w:id="11179" w:name="_Toc443309747"/>
      <w:bookmarkStart w:id="11180" w:name="_Toc453143373"/>
      <w:bookmarkStart w:id="11181" w:name="_Ref468180881"/>
      <w:bookmarkStart w:id="11182" w:name="_Toc5978493"/>
      <w:bookmarkStart w:id="11183" w:name="_Toc113011886"/>
      <w:r w:rsidRPr="00575698">
        <w:t>Действия, осуществляемые по результатам рассмотрения жалобы</w:t>
      </w:r>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p>
    <w:p w14:paraId="1E72B00C" w14:textId="77777777" w:rsidR="00513692" w:rsidRPr="00575698" w:rsidRDefault="00154A1B" w:rsidP="00634ABE">
      <w:pPr>
        <w:pStyle w:val="4"/>
        <w:numPr>
          <w:ilvl w:val="2"/>
          <w:numId w:val="9"/>
        </w:numPr>
      </w:pPr>
      <w:bookmarkStart w:id="11184" w:name="_Ref500526289"/>
      <w:r w:rsidRPr="00575698">
        <w:t>По результатам рассмотрения жалобы Комиссия принимает одно из следующих решений</w:t>
      </w:r>
      <w:r w:rsidR="00513692" w:rsidRPr="00575698">
        <w:t>:</w:t>
      </w:r>
      <w:bookmarkEnd w:id="11184"/>
    </w:p>
    <w:p w14:paraId="30D88A70" w14:textId="77777777" w:rsidR="00513692" w:rsidRPr="00575698" w:rsidRDefault="00154A1B" w:rsidP="00634ABE">
      <w:pPr>
        <w:pStyle w:val="5"/>
        <w:numPr>
          <w:ilvl w:val="3"/>
          <w:numId w:val="9"/>
        </w:numPr>
      </w:pPr>
      <w:r w:rsidRPr="00575698">
        <w:t>признать жалобу необоснованной</w:t>
      </w:r>
      <w:r w:rsidR="00513692" w:rsidRPr="00575698">
        <w:t>;</w:t>
      </w:r>
    </w:p>
    <w:p w14:paraId="7E43A880" w14:textId="77777777" w:rsidR="00513692" w:rsidRPr="00575698" w:rsidRDefault="00154A1B" w:rsidP="00634ABE">
      <w:pPr>
        <w:pStyle w:val="5"/>
        <w:numPr>
          <w:ilvl w:val="3"/>
          <w:numId w:val="9"/>
        </w:numPr>
      </w:pPr>
      <w:r w:rsidRPr="00575698">
        <w:t>признать жалобу обоснованной (частично обоснованной)</w:t>
      </w:r>
      <w:r w:rsidR="00513692" w:rsidRPr="00575698">
        <w:t>.</w:t>
      </w:r>
    </w:p>
    <w:p w14:paraId="04A43116" w14:textId="77777777" w:rsidR="00513692" w:rsidRPr="00575698" w:rsidRDefault="00154A1B" w:rsidP="00634ABE">
      <w:pPr>
        <w:pStyle w:val="4"/>
        <w:numPr>
          <w:ilvl w:val="2"/>
          <w:numId w:val="9"/>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29FBD2C3" w14:textId="77777777" w:rsidR="002D6BCE" w:rsidRPr="00575698" w:rsidRDefault="008E09C3" w:rsidP="00634ABE">
      <w:pPr>
        <w:pStyle w:val="2"/>
        <w:numPr>
          <w:ilvl w:val="0"/>
          <w:numId w:val="9"/>
        </w:numPr>
      </w:pPr>
      <w:bookmarkStart w:id="11185" w:name="_Toc441755211"/>
      <w:bookmarkStart w:id="11186" w:name="_Toc441755427"/>
      <w:bookmarkStart w:id="11187" w:name="_Toc441756879"/>
      <w:bookmarkStart w:id="11188" w:name="_Toc441757095"/>
      <w:bookmarkStart w:id="11189" w:name="_Toc441948423"/>
      <w:bookmarkStart w:id="11190" w:name="_Toc441948642"/>
      <w:bookmarkStart w:id="11191" w:name="_Toc442039472"/>
      <w:bookmarkStart w:id="11192" w:name="_Toc442039677"/>
      <w:bookmarkStart w:id="11193" w:name="_Toc442127765"/>
      <w:bookmarkStart w:id="11194" w:name="_Toc442270830"/>
      <w:bookmarkStart w:id="11195" w:name="_Toc442280605"/>
      <w:bookmarkStart w:id="11196" w:name="_Toc442361243"/>
      <w:bookmarkStart w:id="11197" w:name="_Toc442770647"/>
      <w:bookmarkStart w:id="11198" w:name="_Toc442770866"/>
      <w:bookmarkStart w:id="11199" w:name="_Toc442773486"/>
      <w:bookmarkStart w:id="11200" w:name="_Toc442773742"/>
      <w:bookmarkStart w:id="11201" w:name="_Toc442773997"/>
      <w:bookmarkStart w:id="11202" w:name="_Toc442782252"/>
      <w:bookmarkStart w:id="11203" w:name="_Toc442782518"/>
      <w:bookmarkStart w:id="11204" w:name="_Toc442782774"/>
      <w:bookmarkStart w:id="11205" w:name="_Toc441755212"/>
      <w:bookmarkStart w:id="11206" w:name="_Toc441755428"/>
      <w:bookmarkStart w:id="11207" w:name="_Toc441756880"/>
      <w:bookmarkStart w:id="11208" w:name="_Toc441757096"/>
      <w:bookmarkStart w:id="11209" w:name="_Toc441948424"/>
      <w:bookmarkStart w:id="11210" w:name="_Toc441948643"/>
      <w:bookmarkStart w:id="11211" w:name="_Toc442039473"/>
      <w:bookmarkStart w:id="11212" w:name="_Toc442039678"/>
      <w:bookmarkStart w:id="11213" w:name="_Toc442127766"/>
      <w:bookmarkStart w:id="11214" w:name="_Toc442270831"/>
      <w:bookmarkStart w:id="11215" w:name="_Toc442280606"/>
      <w:bookmarkStart w:id="11216" w:name="_Toc442361244"/>
      <w:bookmarkStart w:id="11217" w:name="_Toc442770648"/>
      <w:bookmarkStart w:id="11218" w:name="_Toc442770867"/>
      <w:bookmarkStart w:id="11219" w:name="_Toc442773487"/>
      <w:bookmarkStart w:id="11220" w:name="_Toc442773743"/>
      <w:bookmarkStart w:id="11221" w:name="_Toc442773998"/>
      <w:bookmarkStart w:id="11222" w:name="_Toc442782253"/>
      <w:bookmarkStart w:id="11223" w:name="_Toc442782519"/>
      <w:bookmarkStart w:id="11224" w:name="_Toc442782775"/>
      <w:bookmarkStart w:id="11225" w:name="_Toc441755214"/>
      <w:bookmarkStart w:id="11226" w:name="_Toc441755430"/>
      <w:bookmarkStart w:id="11227" w:name="_Toc441756882"/>
      <w:bookmarkStart w:id="11228" w:name="_Toc441757098"/>
      <w:bookmarkStart w:id="11229" w:name="_Toc441948426"/>
      <w:bookmarkStart w:id="11230" w:name="_Toc441948645"/>
      <w:bookmarkStart w:id="11231" w:name="_Toc441755216"/>
      <w:bookmarkStart w:id="11232" w:name="_Toc441755432"/>
      <w:bookmarkStart w:id="11233" w:name="_Toc441756884"/>
      <w:bookmarkStart w:id="11234" w:name="_Toc441757100"/>
      <w:bookmarkStart w:id="11235" w:name="_Toc441948428"/>
      <w:bookmarkStart w:id="11236" w:name="_Toc441948647"/>
      <w:bookmarkStart w:id="11237" w:name="_Toc442039476"/>
      <w:bookmarkStart w:id="11238" w:name="_Toc442039681"/>
      <w:bookmarkStart w:id="11239" w:name="_Toc442127769"/>
      <w:bookmarkStart w:id="11240" w:name="_Toc442270834"/>
      <w:bookmarkStart w:id="11241" w:name="_Toc442280609"/>
      <w:bookmarkStart w:id="11242" w:name="_Toc442361247"/>
      <w:bookmarkStart w:id="11243" w:name="_Toc442770651"/>
      <w:bookmarkStart w:id="11244" w:name="_Toc442770870"/>
      <w:bookmarkStart w:id="11245" w:name="_Toc442773490"/>
      <w:bookmarkStart w:id="11246" w:name="_Toc442773746"/>
      <w:bookmarkStart w:id="11247" w:name="_Toc442774001"/>
      <w:bookmarkStart w:id="11248" w:name="_Toc442782256"/>
      <w:bookmarkStart w:id="11249" w:name="_Toc442782522"/>
      <w:bookmarkStart w:id="11250" w:name="_Toc442782778"/>
      <w:bookmarkStart w:id="11251" w:name="_Toc368984345"/>
      <w:bookmarkStart w:id="11252" w:name="_Toc407284856"/>
      <w:bookmarkStart w:id="11253" w:name="_Toc407291584"/>
      <w:bookmarkStart w:id="11254" w:name="_Toc407300384"/>
      <w:bookmarkStart w:id="11255" w:name="_Toc407296934"/>
      <w:bookmarkStart w:id="11256" w:name="_Toc407714714"/>
      <w:bookmarkStart w:id="11257" w:name="_Toc407716879"/>
      <w:bookmarkStart w:id="11258" w:name="_Toc407723131"/>
      <w:bookmarkStart w:id="11259" w:name="_Toc407720561"/>
      <w:bookmarkStart w:id="11260" w:name="_Toc407992790"/>
      <w:bookmarkStart w:id="11261" w:name="_Toc407999222"/>
      <w:bookmarkStart w:id="11262" w:name="_Toc408003457"/>
      <w:bookmarkStart w:id="11263" w:name="_Toc408003700"/>
      <w:bookmarkStart w:id="11264" w:name="_Toc408004456"/>
      <w:bookmarkStart w:id="11265" w:name="_Toc408161699"/>
      <w:bookmarkStart w:id="11266" w:name="_Toc408439931"/>
      <w:bookmarkStart w:id="11267" w:name="_Toc408447032"/>
      <w:bookmarkStart w:id="11268" w:name="_Toc408447296"/>
      <w:bookmarkStart w:id="11269" w:name="_Toc408776124"/>
      <w:bookmarkStart w:id="11270" w:name="_Toc408779319"/>
      <w:bookmarkStart w:id="11271" w:name="_Toc408780915"/>
      <w:bookmarkStart w:id="11272" w:name="_Toc408840978"/>
      <w:bookmarkStart w:id="11273" w:name="_Toc408842403"/>
      <w:bookmarkStart w:id="11274" w:name="_Toc282982398"/>
      <w:bookmarkStart w:id="11275" w:name="_Toc409088831"/>
      <w:bookmarkStart w:id="11276" w:name="_Toc409089025"/>
      <w:bookmarkStart w:id="11277" w:name="_Toc409089716"/>
      <w:bookmarkStart w:id="11278" w:name="_Toc409090148"/>
      <w:bookmarkStart w:id="11279" w:name="_Toc409090603"/>
      <w:bookmarkStart w:id="11280" w:name="_Toc409113396"/>
      <w:bookmarkStart w:id="11281" w:name="_Toc409174179"/>
      <w:bookmarkStart w:id="11282" w:name="_Toc409174873"/>
      <w:bookmarkStart w:id="11283" w:name="_Toc409189273"/>
      <w:bookmarkStart w:id="11284" w:name="_Toc283058705"/>
      <w:bookmarkStart w:id="11285" w:name="_Toc409204498"/>
      <w:bookmarkStart w:id="11286" w:name="_Toc409474889"/>
      <w:bookmarkStart w:id="11287" w:name="_Toc409528598"/>
      <w:bookmarkStart w:id="11288" w:name="_Toc409630302"/>
      <w:bookmarkStart w:id="11289" w:name="_Toc409703747"/>
      <w:bookmarkStart w:id="11290" w:name="_Toc409711911"/>
      <w:bookmarkStart w:id="11291" w:name="_Toc409715654"/>
      <w:bookmarkStart w:id="11292" w:name="_Toc409721647"/>
      <w:bookmarkStart w:id="11293" w:name="_Toc409720802"/>
      <w:bookmarkStart w:id="11294" w:name="_Toc409721889"/>
      <w:bookmarkStart w:id="11295" w:name="_Toc409807614"/>
      <w:bookmarkStart w:id="11296" w:name="_Toc409812303"/>
      <w:bookmarkStart w:id="11297" w:name="_Toc283764526"/>
      <w:bookmarkStart w:id="11298" w:name="_Toc409908892"/>
      <w:bookmarkStart w:id="11299" w:name="_Toc410903032"/>
      <w:bookmarkStart w:id="11300" w:name="_Toc410908293"/>
      <w:bookmarkStart w:id="11301" w:name="_Toc410911036"/>
      <w:bookmarkStart w:id="11302" w:name="_Toc410911309"/>
      <w:bookmarkStart w:id="11303" w:name="_Toc410920397"/>
      <w:bookmarkStart w:id="11304" w:name="_Toc410916938"/>
      <w:bookmarkStart w:id="11305" w:name="_Ref284801387"/>
      <w:bookmarkStart w:id="11306" w:name="_Toc411280024"/>
      <w:bookmarkStart w:id="11307" w:name="_Toc411626752"/>
      <w:bookmarkStart w:id="11308" w:name="_Toc411632293"/>
      <w:bookmarkStart w:id="11309" w:name="_Toc411882203"/>
      <w:bookmarkStart w:id="11310" w:name="_Toc411941212"/>
      <w:bookmarkStart w:id="11311" w:name="_Toc285801660"/>
      <w:bookmarkStart w:id="11312" w:name="_Toc411949687"/>
      <w:bookmarkStart w:id="11313" w:name="_Toc412111327"/>
      <w:bookmarkStart w:id="11314" w:name="_Toc285977931"/>
      <w:bookmarkStart w:id="11315" w:name="_Toc412128094"/>
      <w:bookmarkStart w:id="11316" w:name="_Toc286000059"/>
      <w:bookmarkStart w:id="11317" w:name="_Toc412218542"/>
      <w:bookmarkStart w:id="11318" w:name="_Toc412543830"/>
      <w:bookmarkStart w:id="11319" w:name="_Toc412551575"/>
      <w:bookmarkStart w:id="11320" w:name="_Toc412760444"/>
      <w:bookmarkStart w:id="11321" w:name="_Ref443306303"/>
      <w:bookmarkStart w:id="11322" w:name="_Ref443306304"/>
      <w:bookmarkStart w:id="11323" w:name="_Ref443307632"/>
      <w:bookmarkStart w:id="11324" w:name="_Ref443308573"/>
      <w:bookmarkStart w:id="11325" w:name="_Toc453143374"/>
      <w:bookmarkStart w:id="11326" w:name="_Ref468180895"/>
      <w:bookmarkStart w:id="11327" w:name="_Toc5978494"/>
      <w:bookmarkStart w:id="11328" w:name="_Toc113011887"/>
      <w:bookmarkEnd w:id="10958"/>
      <w:bookmarkEnd w:id="10959"/>
      <w:bookmarkEnd w:id="10960"/>
      <w:bookmarkEnd w:id="10961"/>
      <w:bookmarkEnd w:id="10962"/>
      <w:bookmarkEnd w:id="10963"/>
      <w:bookmarkEnd w:id="11105"/>
      <w:bookmarkEnd w:id="11106"/>
      <w:bookmarkEnd w:id="11107"/>
      <w:bookmarkEnd w:id="11108"/>
      <w:bookmarkEnd w:id="11109"/>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r w:rsidRPr="00575698">
        <w:t>Порядок ведения отчетности о закупках. Ведение архива отчетов</w:t>
      </w:r>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p>
    <w:p w14:paraId="3CD15E67" w14:textId="77777777" w:rsidR="00EA284A" w:rsidRPr="00575698" w:rsidRDefault="004A6315" w:rsidP="00634ABE">
      <w:pPr>
        <w:pStyle w:val="3"/>
        <w:numPr>
          <w:ilvl w:val="1"/>
          <w:numId w:val="9"/>
        </w:numPr>
        <w:ind w:left="1134"/>
      </w:pPr>
      <w:bookmarkStart w:id="11329" w:name="_Ref410856257"/>
      <w:bookmarkStart w:id="11330" w:name="_Toc407714716"/>
      <w:bookmarkStart w:id="11331" w:name="_Toc407716881"/>
      <w:bookmarkStart w:id="11332" w:name="_Toc407723133"/>
      <w:bookmarkStart w:id="11333" w:name="_Toc407720563"/>
      <w:bookmarkStart w:id="11334" w:name="_Toc407992792"/>
      <w:bookmarkStart w:id="11335" w:name="_Toc407999224"/>
      <w:bookmarkStart w:id="11336" w:name="_Toc408003459"/>
      <w:bookmarkStart w:id="11337" w:name="_Toc408003702"/>
      <w:bookmarkStart w:id="11338" w:name="_Toc408004458"/>
      <w:bookmarkStart w:id="11339" w:name="_Toc408161701"/>
      <w:bookmarkStart w:id="11340" w:name="_Toc408439933"/>
      <w:bookmarkStart w:id="11341" w:name="_Toc408447034"/>
      <w:bookmarkStart w:id="11342" w:name="_Toc408447298"/>
      <w:bookmarkStart w:id="11343" w:name="_Toc408776127"/>
      <w:bookmarkStart w:id="11344" w:name="_Toc408779322"/>
      <w:bookmarkStart w:id="11345" w:name="_Toc408780918"/>
      <w:bookmarkStart w:id="11346" w:name="_Toc408840981"/>
      <w:bookmarkStart w:id="11347" w:name="_Toc408842406"/>
      <w:bookmarkStart w:id="11348" w:name="_Toc282982401"/>
      <w:bookmarkStart w:id="11349" w:name="_Toc409088834"/>
      <w:bookmarkStart w:id="11350" w:name="_Toc409089028"/>
      <w:bookmarkStart w:id="11351" w:name="_Toc409089717"/>
      <w:bookmarkStart w:id="11352" w:name="_Toc409090149"/>
      <w:bookmarkStart w:id="11353" w:name="_Toc409090604"/>
      <w:bookmarkStart w:id="11354" w:name="_Toc409113397"/>
      <w:bookmarkStart w:id="11355" w:name="_Toc409174180"/>
      <w:bookmarkStart w:id="11356" w:name="_Toc409174874"/>
      <w:bookmarkStart w:id="11357" w:name="_Toc409189274"/>
      <w:bookmarkStart w:id="11358" w:name="_Toc283058706"/>
      <w:bookmarkStart w:id="11359" w:name="_Toc409204499"/>
      <w:bookmarkStart w:id="11360" w:name="_Toc409474890"/>
      <w:bookmarkStart w:id="11361" w:name="_Toc409528599"/>
      <w:bookmarkStart w:id="11362" w:name="_Toc409630303"/>
      <w:bookmarkStart w:id="11363" w:name="_Toc409703748"/>
      <w:bookmarkStart w:id="11364" w:name="_Toc409711912"/>
      <w:bookmarkStart w:id="11365" w:name="_Toc409715655"/>
      <w:bookmarkStart w:id="11366" w:name="_Toc409721648"/>
      <w:bookmarkStart w:id="11367" w:name="_Toc409720803"/>
      <w:bookmarkStart w:id="11368" w:name="_Toc409721890"/>
      <w:bookmarkStart w:id="11369" w:name="_Toc409807615"/>
      <w:bookmarkStart w:id="11370" w:name="_Toc409812304"/>
      <w:bookmarkStart w:id="11371" w:name="_Toc283764527"/>
      <w:bookmarkStart w:id="11372" w:name="_Toc409908893"/>
      <w:bookmarkStart w:id="11373" w:name="_Ref410742228"/>
      <w:bookmarkStart w:id="11374" w:name="_Ref410742376"/>
      <w:bookmarkStart w:id="11375" w:name="_Toc410903033"/>
      <w:bookmarkStart w:id="11376" w:name="_Ref410905490"/>
      <w:bookmarkStart w:id="11377" w:name="_Toc410908294"/>
      <w:bookmarkStart w:id="11378" w:name="_Toc410911037"/>
      <w:bookmarkStart w:id="11379" w:name="_Toc410911310"/>
      <w:bookmarkStart w:id="11380" w:name="_Toc410920398"/>
      <w:bookmarkStart w:id="11381" w:name="_Toc410916939"/>
      <w:bookmarkStart w:id="11382" w:name="_Ref411433006"/>
      <w:bookmarkStart w:id="11383" w:name="_Toc411280025"/>
      <w:bookmarkStart w:id="11384" w:name="_Toc411626753"/>
      <w:bookmarkStart w:id="11385" w:name="_Toc411632294"/>
      <w:bookmarkStart w:id="11386" w:name="_Toc411882204"/>
      <w:bookmarkStart w:id="11387" w:name="_Toc411941213"/>
      <w:bookmarkStart w:id="11388" w:name="_Toc285801661"/>
      <w:bookmarkStart w:id="11389" w:name="_Toc411949688"/>
      <w:bookmarkStart w:id="11390" w:name="_Toc412111328"/>
      <w:bookmarkStart w:id="11391" w:name="_Toc285977932"/>
      <w:bookmarkStart w:id="11392" w:name="_Toc412128095"/>
      <w:bookmarkStart w:id="11393" w:name="_Toc286000060"/>
      <w:bookmarkStart w:id="11394" w:name="_Toc412218543"/>
      <w:bookmarkStart w:id="11395" w:name="_Toc412543831"/>
      <w:bookmarkStart w:id="11396" w:name="_Toc412551576"/>
      <w:bookmarkStart w:id="11397" w:name="_Toc412760445"/>
      <w:bookmarkStart w:id="11398" w:name="_Toc453143375"/>
      <w:bookmarkStart w:id="11399" w:name="_Ref468180907"/>
      <w:bookmarkStart w:id="11400" w:name="_Toc5978495"/>
      <w:bookmarkStart w:id="11401" w:name="_Toc113011888"/>
      <w:bookmarkStart w:id="11402" w:name="_Toc407284859"/>
      <w:bookmarkStart w:id="11403" w:name="_Toc407291587"/>
      <w:bookmarkStart w:id="11404" w:name="_Toc407300387"/>
      <w:bookmarkStart w:id="11405" w:name="_Toc407296937"/>
      <w:bookmarkStart w:id="11406" w:name="_Ref94423009"/>
      <w:bookmarkStart w:id="11407"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r w:rsidR="006F441F" w:rsidRPr="00575698">
        <w:t>уровня</w:t>
      </w:r>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p>
    <w:p w14:paraId="471F6DE8" w14:textId="77777777" w:rsidR="00385081" w:rsidRPr="00575698" w:rsidRDefault="006F441F" w:rsidP="00634ABE">
      <w:pPr>
        <w:pStyle w:val="4"/>
        <w:numPr>
          <w:ilvl w:val="2"/>
          <w:numId w:val="9"/>
        </w:numPr>
      </w:pPr>
      <w:bookmarkStart w:id="11408"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408"/>
    </w:p>
    <w:p w14:paraId="1BC84AFB" w14:textId="77777777" w:rsidR="00385081" w:rsidRPr="00575698" w:rsidRDefault="006F441F" w:rsidP="00634ABE">
      <w:pPr>
        <w:pStyle w:val="4"/>
        <w:numPr>
          <w:ilvl w:val="2"/>
          <w:numId w:val="9"/>
        </w:numPr>
      </w:pPr>
      <w:bookmarkStart w:id="11409"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410" w:name="_Ref432537034"/>
      <w:bookmarkEnd w:id="11409"/>
      <w:r w:rsidR="00BA1720" w:rsidRPr="00575698">
        <w:t>.</w:t>
      </w:r>
      <w:bookmarkEnd w:id="11410"/>
    </w:p>
    <w:p w14:paraId="6DF12FA9" w14:textId="77777777" w:rsidR="006F441F" w:rsidRPr="00575698" w:rsidRDefault="006F441F" w:rsidP="00634ABE">
      <w:pPr>
        <w:pStyle w:val="4"/>
        <w:numPr>
          <w:ilvl w:val="2"/>
          <w:numId w:val="9"/>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233FEB">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233FEB">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58BE543D" w14:textId="77777777" w:rsidR="00BF2117" w:rsidRPr="00575698" w:rsidRDefault="00BF2117" w:rsidP="00634ABE">
      <w:pPr>
        <w:pStyle w:val="4"/>
        <w:numPr>
          <w:ilvl w:val="2"/>
          <w:numId w:val="9"/>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233FEB">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233FEB">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233FEB">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233FEB">
        <w:t>9.1.10</w:t>
      </w:r>
      <w:r w:rsidRPr="0013308E">
        <w:fldChar w:fldCharType="end"/>
      </w:r>
      <w:r w:rsidRPr="00575698">
        <w:t xml:space="preserve"> Положения).</w:t>
      </w:r>
    </w:p>
    <w:p w14:paraId="18B28D17" w14:textId="77777777" w:rsidR="00EA284A" w:rsidRPr="00575698" w:rsidRDefault="004A6315" w:rsidP="00634ABE">
      <w:pPr>
        <w:pStyle w:val="3"/>
        <w:numPr>
          <w:ilvl w:val="1"/>
          <w:numId w:val="9"/>
        </w:numPr>
        <w:ind w:left="1134"/>
      </w:pPr>
      <w:bookmarkStart w:id="11411" w:name="_Toc410904595"/>
      <w:bookmarkStart w:id="11412" w:name="_Toc410905191"/>
      <w:bookmarkStart w:id="11413" w:name="_Toc410905896"/>
      <w:bookmarkStart w:id="11414" w:name="_Toc410906918"/>
      <w:bookmarkStart w:id="11415" w:name="_Toc410907093"/>
      <w:bookmarkStart w:id="11416" w:name="_Toc410907366"/>
      <w:bookmarkStart w:id="11417" w:name="_Toc410907510"/>
      <w:bookmarkStart w:id="11418" w:name="_Toc410907783"/>
      <w:bookmarkStart w:id="11419" w:name="_Toc410903340"/>
      <w:bookmarkStart w:id="11420" w:name="_Toc410908173"/>
      <w:bookmarkStart w:id="11421" w:name="_Toc410908449"/>
      <w:bookmarkStart w:id="11422" w:name="_Toc410908919"/>
      <w:bookmarkStart w:id="11423" w:name="_Toc410909192"/>
      <w:bookmarkStart w:id="11424" w:name="_Toc410909465"/>
      <w:bookmarkStart w:id="11425" w:name="_Toc410908295"/>
      <w:bookmarkStart w:id="11426" w:name="_Toc410909806"/>
      <w:bookmarkStart w:id="11427" w:name="_Toc410911038"/>
      <w:bookmarkStart w:id="11428" w:name="_Toc410911311"/>
      <w:bookmarkStart w:id="11429" w:name="_Toc410911894"/>
      <w:bookmarkStart w:id="11430" w:name="_Toc410914808"/>
      <w:bookmarkStart w:id="11431" w:name="_Toc410916089"/>
      <w:bookmarkStart w:id="11432" w:name="_Toc410916940"/>
      <w:bookmarkStart w:id="11433" w:name="_Toc410917212"/>
      <w:bookmarkStart w:id="11434" w:name="_Toc410904596"/>
      <w:bookmarkStart w:id="11435" w:name="_Toc410905192"/>
      <w:bookmarkStart w:id="11436" w:name="_Toc410905897"/>
      <w:bookmarkStart w:id="11437" w:name="_Toc410906919"/>
      <w:bookmarkStart w:id="11438" w:name="_Toc410907094"/>
      <w:bookmarkStart w:id="11439" w:name="_Toc410907367"/>
      <w:bookmarkStart w:id="11440" w:name="_Toc410907511"/>
      <w:bookmarkStart w:id="11441" w:name="_Toc410907784"/>
      <w:bookmarkStart w:id="11442" w:name="_Toc410903341"/>
      <w:bookmarkStart w:id="11443" w:name="_Toc410908174"/>
      <w:bookmarkStart w:id="11444" w:name="_Toc410908666"/>
      <w:bookmarkStart w:id="11445" w:name="_Toc410908920"/>
      <w:bookmarkStart w:id="11446" w:name="_Toc410909193"/>
      <w:bookmarkStart w:id="11447" w:name="_Toc410909466"/>
      <w:bookmarkStart w:id="11448" w:name="_Toc410908296"/>
      <w:bookmarkStart w:id="11449" w:name="_Toc410909807"/>
      <w:bookmarkStart w:id="11450" w:name="_Toc410911039"/>
      <w:bookmarkStart w:id="11451" w:name="_Toc410911312"/>
      <w:bookmarkStart w:id="11452" w:name="_Toc410911895"/>
      <w:bookmarkStart w:id="11453" w:name="_Toc410914809"/>
      <w:bookmarkStart w:id="11454" w:name="_Toc410916090"/>
      <w:bookmarkStart w:id="11455" w:name="_Toc410916941"/>
      <w:bookmarkStart w:id="11456" w:name="_Toc410917213"/>
      <w:bookmarkStart w:id="11457" w:name="_Toc410904597"/>
      <w:bookmarkStart w:id="11458" w:name="_Toc410905193"/>
      <w:bookmarkStart w:id="11459" w:name="_Toc410905898"/>
      <w:bookmarkStart w:id="11460" w:name="_Toc410906920"/>
      <w:bookmarkStart w:id="11461" w:name="_Toc410907095"/>
      <w:bookmarkStart w:id="11462" w:name="_Toc410907368"/>
      <w:bookmarkStart w:id="11463" w:name="_Toc410907512"/>
      <w:bookmarkStart w:id="11464" w:name="_Toc410907785"/>
      <w:bookmarkStart w:id="11465" w:name="_Toc410903342"/>
      <w:bookmarkStart w:id="11466" w:name="_Toc410908175"/>
      <w:bookmarkStart w:id="11467" w:name="_Toc410908667"/>
      <w:bookmarkStart w:id="11468" w:name="_Toc410908921"/>
      <w:bookmarkStart w:id="11469" w:name="_Toc410909194"/>
      <w:bookmarkStart w:id="11470" w:name="_Toc410909467"/>
      <w:bookmarkStart w:id="11471" w:name="_Toc410908297"/>
      <w:bookmarkStart w:id="11472" w:name="_Toc410909808"/>
      <w:bookmarkStart w:id="11473" w:name="_Toc410911040"/>
      <w:bookmarkStart w:id="11474" w:name="_Toc410911313"/>
      <w:bookmarkStart w:id="11475" w:name="_Toc410911896"/>
      <w:bookmarkStart w:id="11476" w:name="_Toc410914810"/>
      <w:bookmarkStart w:id="11477" w:name="_Toc410916091"/>
      <w:bookmarkStart w:id="11478" w:name="_Toc410916942"/>
      <w:bookmarkStart w:id="11479" w:name="_Toc410917214"/>
      <w:bookmarkStart w:id="11480" w:name="_Toc442773493"/>
      <w:bookmarkStart w:id="11481" w:name="_Toc442773749"/>
      <w:bookmarkStart w:id="11482" w:name="_Toc442774004"/>
      <w:bookmarkStart w:id="11483" w:name="_Toc442782259"/>
      <w:bookmarkStart w:id="11484" w:name="_Toc442782525"/>
      <w:bookmarkStart w:id="11485" w:name="_Toc442782781"/>
      <w:bookmarkStart w:id="11486" w:name="_Toc442773494"/>
      <w:bookmarkStart w:id="11487" w:name="_Toc442773750"/>
      <w:bookmarkStart w:id="11488" w:name="_Toc442774005"/>
      <w:bookmarkStart w:id="11489" w:name="_Toc442782260"/>
      <w:bookmarkStart w:id="11490" w:name="_Toc442782526"/>
      <w:bookmarkStart w:id="11491" w:name="_Toc442782782"/>
      <w:bookmarkStart w:id="11492" w:name="_Toc442773495"/>
      <w:bookmarkStart w:id="11493" w:name="_Toc442773751"/>
      <w:bookmarkStart w:id="11494" w:name="_Toc442774006"/>
      <w:bookmarkStart w:id="11495" w:name="_Toc442782261"/>
      <w:bookmarkStart w:id="11496" w:name="_Toc442782527"/>
      <w:bookmarkStart w:id="11497" w:name="_Toc442782783"/>
      <w:bookmarkStart w:id="11498" w:name="_Toc442866971"/>
      <w:bookmarkStart w:id="11499" w:name="_Toc442873465"/>
      <w:bookmarkStart w:id="11500" w:name="_Toc442866972"/>
      <w:bookmarkStart w:id="11501" w:name="_Toc442873466"/>
      <w:bookmarkStart w:id="11502" w:name="_Toc407714718"/>
      <w:bookmarkStart w:id="11503" w:name="_Toc407716883"/>
      <w:bookmarkStart w:id="11504" w:name="_Toc407723135"/>
      <w:bookmarkStart w:id="11505" w:name="_Toc407720565"/>
      <w:bookmarkStart w:id="11506" w:name="_Toc407992794"/>
      <w:bookmarkStart w:id="11507" w:name="_Toc407999226"/>
      <w:bookmarkStart w:id="11508" w:name="_Toc408003461"/>
      <w:bookmarkStart w:id="11509" w:name="_Toc408003704"/>
      <w:bookmarkStart w:id="11510" w:name="_Toc408004460"/>
      <w:bookmarkStart w:id="11511" w:name="_Toc408161703"/>
      <w:bookmarkStart w:id="11512" w:name="_Toc408439935"/>
      <w:bookmarkStart w:id="11513" w:name="_Toc408447036"/>
      <w:bookmarkStart w:id="11514" w:name="_Toc408447300"/>
      <w:bookmarkStart w:id="11515" w:name="_Toc408776129"/>
      <w:bookmarkStart w:id="11516" w:name="_Toc408779324"/>
      <w:bookmarkStart w:id="11517" w:name="_Toc408780920"/>
      <w:bookmarkStart w:id="11518" w:name="_Toc408840983"/>
      <w:bookmarkStart w:id="11519" w:name="_Toc408842408"/>
      <w:bookmarkStart w:id="11520" w:name="_Toc282982403"/>
      <w:bookmarkStart w:id="11521" w:name="_Toc409088837"/>
      <w:bookmarkStart w:id="11522" w:name="_Toc409089031"/>
      <w:bookmarkStart w:id="11523" w:name="_Toc409089719"/>
      <w:bookmarkStart w:id="11524" w:name="_Toc409090151"/>
      <w:bookmarkStart w:id="11525" w:name="_Toc409090606"/>
      <w:bookmarkStart w:id="11526" w:name="_Toc409113400"/>
      <w:bookmarkStart w:id="11527" w:name="_Toc409174183"/>
      <w:bookmarkStart w:id="11528" w:name="_Toc409174878"/>
      <w:bookmarkStart w:id="11529" w:name="_Toc409189277"/>
      <w:bookmarkStart w:id="11530" w:name="_Toc283058708"/>
      <w:bookmarkStart w:id="11531" w:name="_Toc409204502"/>
      <w:bookmarkStart w:id="11532" w:name="_Toc409474893"/>
      <w:bookmarkStart w:id="11533" w:name="_Toc409528602"/>
      <w:bookmarkStart w:id="11534" w:name="_Toc409630306"/>
      <w:bookmarkStart w:id="11535" w:name="_Toc409703751"/>
      <w:bookmarkStart w:id="11536" w:name="_Toc409711915"/>
      <w:bookmarkStart w:id="11537" w:name="_Toc409715658"/>
      <w:bookmarkStart w:id="11538" w:name="_Toc409721651"/>
      <w:bookmarkStart w:id="11539" w:name="_Toc409720806"/>
      <w:bookmarkStart w:id="11540" w:name="_Toc409721893"/>
      <w:bookmarkStart w:id="11541" w:name="_Toc409807618"/>
      <w:bookmarkStart w:id="11542" w:name="_Toc409812307"/>
      <w:bookmarkStart w:id="11543" w:name="_Toc283764529"/>
      <w:bookmarkStart w:id="11544" w:name="_Toc409908896"/>
      <w:bookmarkStart w:id="11545" w:name="_Ref410742254"/>
      <w:bookmarkStart w:id="11546" w:name="_Ref410742387"/>
      <w:bookmarkStart w:id="11547" w:name="_Toc410903035"/>
      <w:bookmarkStart w:id="11548" w:name="_Toc410908299"/>
      <w:bookmarkStart w:id="11549" w:name="_Toc410911042"/>
      <w:bookmarkStart w:id="11550" w:name="_Toc410911315"/>
      <w:bookmarkStart w:id="11551" w:name="_Toc410920400"/>
      <w:bookmarkStart w:id="11552" w:name="_Toc410916944"/>
      <w:bookmarkStart w:id="11553" w:name="_Toc411280027"/>
      <w:bookmarkStart w:id="11554" w:name="_Toc411626755"/>
      <w:bookmarkStart w:id="11555" w:name="_Toc411632296"/>
      <w:bookmarkStart w:id="11556" w:name="_Toc411882206"/>
      <w:bookmarkStart w:id="11557" w:name="_Toc411941215"/>
      <w:bookmarkStart w:id="11558" w:name="_Toc285801663"/>
      <w:bookmarkStart w:id="11559" w:name="_Toc411949690"/>
      <w:bookmarkStart w:id="11560" w:name="_Toc412111330"/>
      <w:bookmarkStart w:id="11561" w:name="_Toc285977934"/>
      <w:bookmarkStart w:id="11562" w:name="_Toc412128097"/>
      <w:bookmarkStart w:id="11563" w:name="_Toc286000062"/>
      <w:bookmarkStart w:id="11564" w:name="_Toc412218545"/>
      <w:bookmarkStart w:id="11565" w:name="_Toc412543833"/>
      <w:bookmarkStart w:id="11566" w:name="_Toc412551578"/>
      <w:bookmarkStart w:id="11567" w:name="_Toc412760447"/>
      <w:bookmarkStart w:id="11568" w:name="_Toc453143376"/>
      <w:bookmarkStart w:id="11569" w:name="_Ref468180917"/>
      <w:bookmarkStart w:id="11570" w:name="_Toc5978496"/>
      <w:bookmarkStart w:id="11571" w:name="_Toc113011889"/>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r w:rsidRPr="00575698">
        <w:t>Отчетность в ЕИС</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p>
    <w:p w14:paraId="14DB7889" w14:textId="77777777" w:rsidR="004A6315" w:rsidRPr="00575698" w:rsidRDefault="004A6315" w:rsidP="00634ABE">
      <w:pPr>
        <w:pStyle w:val="4"/>
        <w:numPr>
          <w:ilvl w:val="2"/>
          <w:numId w:val="9"/>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42ABD6B1" w14:textId="77777777" w:rsidR="004A6315" w:rsidRPr="00575698" w:rsidRDefault="004A6315" w:rsidP="00634ABE">
      <w:pPr>
        <w:pStyle w:val="4"/>
        <w:numPr>
          <w:ilvl w:val="2"/>
          <w:numId w:val="9"/>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5558239C" w14:textId="77777777" w:rsidR="00EA284A" w:rsidRPr="00575698" w:rsidRDefault="006666D6" w:rsidP="00634ABE">
      <w:pPr>
        <w:pStyle w:val="3"/>
        <w:numPr>
          <w:ilvl w:val="1"/>
          <w:numId w:val="9"/>
        </w:numPr>
        <w:ind w:left="1134"/>
      </w:pPr>
      <w:bookmarkStart w:id="11572" w:name="_Toc407566996"/>
      <w:bookmarkStart w:id="11573" w:name="_Toc407575883"/>
      <w:bookmarkStart w:id="11574" w:name="_Toc410904600"/>
      <w:bookmarkStart w:id="11575" w:name="_Toc410905196"/>
      <w:bookmarkStart w:id="11576" w:name="_Toc410905901"/>
      <w:bookmarkStart w:id="11577" w:name="_Toc410906923"/>
      <w:bookmarkStart w:id="11578" w:name="_Toc410907098"/>
      <w:bookmarkStart w:id="11579" w:name="_Toc410907371"/>
      <w:bookmarkStart w:id="11580" w:name="_Toc410907515"/>
      <w:bookmarkStart w:id="11581" w:name="_Toc410907788"/>
      <w:bookmarkStart w:id="11582" w:name="_Toc410903345"/>
      <w:bookmarkStart w:id="11583" w:name="_Toc410908178"/>
      <w:bookmarkStart w:id="11584" w:name="_Toc410908670"/>
      <w:bookmarkStart w:id="11585" w:name="_Toc410908924"/>
      <w:bookmarkStart w:id="11586" w:name="_Toc410909197"/>
      <w:bookmarkStart w:id="11587" w:name="_Toc410909470"/>
      <w:bookmarkStart w:id="11588" w:name="_Toc410908300"/>
      <w:bookmarkStart w:id="11589" w:name="_Toc410909811"/>
      <w:bookmarkStart w:id="11590" w:name="_Toc410911043"/>
      <w:bookmarkStart w:id="11591" w:name="_Toc410911316"/>
      <w:bookmarkStart w:id="11592" w:name="_Toc410911899"/>
      <w:bookmarkStart w:id="11593" w:name="_Toc410914813"/>
      <w:bookmarkStart w:id="11594" w:name="_Toc410916094"/>
      <w:bookmarkStart w:id="11595" w:name="_Toc410916945"/>
      <w:bookmarkStart w:id="11596" w:name="_Toc410917217"/>
      <w:bookmarkStart w:id="11597" w:name="_Toc410904601"/>
      <w:bookmarkStart w:id="11598" w:name="_Toc410905197"/>
      <w:bookmarkStart w:id="11599" w:name="_Toc410905902"/>
      <w:bookmarkStart w:id="11600" w:name="_Toc410906924"/>
      <w:bookmarkStart w:id="11601" w:name="_Toc410907099"/>
      <w:bookmarkStart w:id="11602" w:name="_Toc410907372"/>
      <w:bookmarkStart w:id="11603" w:name="_Toc410907516"/>
      <w:bookmarkStart w:id="11604" w:name="_Toc410907789"/>
      <w:bookmarkStart w:id="11605" w:name="_Toc410903346"/>
      <w:bookmarkStart w:id="11606" w:name="_Toc410908179"/>
      <w:bookmarkStart w:id="11607" w:name="_Toc410908671"/>
      <w:bookmarkStart w:id="11608" w:name="_Toc410908925"/>
      <w:bookmarkStart w:id="11609" w:name="_Toc410909198"/>
      <w:bookmarkStart w:id="11610" w:name="_Toc410909471"/>
      <w:bookmarkStart w:id="11611" w:name="_Toc410908301"/>
      <w:bookmarkStart w:id="11612" w:name="_Toc410909812"/>
      <w:bookmarkStart w:id="11613" w:name="_Toc410911044"/>
      <w:bookmarkStart w:id="11614" w:name="_Toc410911317"/>
      <w:bookmarkStart w:id="11615" w:name="_Toc410911900"/>
      <w:bookmarkStart w:id="11616" w:name="_Toc410914814"/>
      <w:bookmarkStart w:id="11617" w:name="_Toc410916095"/>
      <w:bookmarkStart w:id="11618" w:name="_Toc410916946"/>
      <w:bookmarkStart w:id="11619" w:name="_Toc410917218"/>
      <w:bookmarkStart w:id="11620" w:name="_Toc410904602"/>
      <w:bookmarkStart w:id="11621" w:name="_Toc410905198"/>
      <w:bookmarkStart w:id="11622" w:name="_Toc410905903"/>
      <w:bookmarkStart w:id="11623" w:name="_Toc410906925"/>
      <w:bookmarkStart w:id="11624" w:name="_Toc410907100"/>
      <w:bookmarkStart w:id="11625" w:name="_Toc410907373"/>
      <w:bookmarkStart w:id="11626" w:name="_Toc410907517"/>
      <w:bookmarkStart w:id="11627" w:name="_Toc410907790"/>
      <w:bookmarkStart w:id="11628" w:name="_Toc410903347"/>
      <w:bookmarkStart w:id="11629" w:name="_Toc410908180"/>
      <w:bookmarkStart w:id="11630" w:name="_Toc410908672"/>
      <w:bookmarkStart w:id="11631" w:name="_Toc410908926"/>
      <w:bookmarkStart w:id="11632" w:name="_Toc410909199"/>
      <w:bookmarkStart w:id="11633" w:name="_Toc410909472"/>
      <w:bookmarkStart w:id="11634" w:name="_Toc410908302"/>
      <w:bookmarkStart w:id="11635" w:name="_Toc410909813"/>
      <w:bookmarkStart w:id="11636" w:name="_Toc410911045"/>
      <w:bookmarkStart w:id="11637" w:name="_Toc410911318"/>
      <w:bookmarkStart w:id="11638" w:name="_Toc410911901"/>
      <w:bookmarkStart w:id="11639" w:name="_Toc410914815"/>
      <w:bookmarkStart w:id="11640" w:name="_Toc410916096"/>
      <w:bookmarkStart w:id="11641" w:name="_Toc410916947"/>
      <w:bookmarkStart w:id="11642" w:name="_Toc410917219"/>
      <w:bookmarkStart w:id="11643" w:name="_Toc410903284"/>
      <w:bookmarkStart w:id="11644" w:name="_Toc410904603"/>
      <w:bookmarkStart w:id="11645" w:name="_Toc410905199"/>
      <w:bookmarkStart w:id="11646" w:name="_Toc410905904"/>
      <w:bookmarkStart w:id="11647" w:name="_Toc410906926"/>
      <w:bookmarkStart w:id="11648" w:name="_Toc410907101"/>
      <w:bookmarkStart w:id="11649" w:name="_Toc410907374"/>
      <w:bookmarkStart w:id="11650" w:name="_Toc410907518"/>
      <w:bookmarkStart w:id="11651" w:name="_Toc410907791"/>
      <w:bookmarkStart w:id="11652" w:name="_Toc410903348"/>
      <w:bookmarkStart w:id="11653" w:name="_Toc410908181"/>
      <w:bookmarkStart w:id="11654" w:name="_Toc410908673"/>
      <w:bookmarkStart w:id="11655" w:name="_Toc410908927"/>
      <w:bookmarkStart w:id="11656" w:name="_Toc410909200"/>
      <w:bookmarkStart w:id="11657" w:name="_Toc410909473"/>
      <w:bookmarkStart w:id="11658" w:name="_Toc410908303"/>
      <w:bookmarkStart w:id="11659" w:name="_Toc410909814"/>
      <w:bookmarkStart w:id="11660" w:name="_Toc410911046"/>
      <w:bookmarkStart w:id="11661" w:name="_Toc410911319"/>
      <w:bookmarkStart w:id="11662" w:name="_Toc410911902"/>
      <w:bookmarkStart w:id="11663" w:name="_Toc410914816"/>
      <w:bookmarkStart w:id="11664" w:name="_Toc410916097"/>
      <w:bookmarkStart w:id="11665" w:name="_Toc410916948"/>
      <w:bookmarkStart w:id="11666" w:name="_Toc410917220"/>
      <w:bookmarkStart w:id="11667" w:name="_Toc410904604"/>
      <w:bookmarkStart w:id="11668" w:name="_Toc410905200"/>
      <w:bookmarkStart w:id="11669" w:name="_Toc410905905"/>
      <w:bookmarkStart w:id="11670" w:name="_Toc410906927"/>
      <w:bookmarkStart w:id="11671" w:name="_Toc410907102"/>
      <w:bookmarkStart w:id="11672" w:name="_Toc410907375"/>
      <w:bookmarkStart w:id="11673" w:name="_Toc410907519"/>
      <w:bookmarkStart w:id="11674" w:name="_Toc410907792"/>
      <w:bookmarkStart w:id="11675" w:name="_Toc410903349"/>
      <w:bookmarkStart w:id="11676" w:name="_Toc410908182"/>
      <w:bookmarkStart w:id="11677" w:name="_Toc410908674"/>
      <w:bookmarkStart w:id="11678" w:name="_Toc410908928"/>
      <w:bookmarkStart w:id="11679" w:name="_Toc410909201"/>
      <w:bookmarkStart w:id="11680" w:name="_Toc410909474"/>
      <w:bookmarkStart w:id="11681" w:name="_Toc410908304"/>
      <w:bookmarkStart w:id="11682" w:name="_Toc410909815"/>
      <w:bookmarkStart w:id="11683" w:name="_Toc410911047"/>
      <w:bookmarkStart w:id="11684" w:name="_Toc410911320"/>
      <w:bookmarkStart w:id="11685" w:name="_Toc410911903"/>
      <w:bookmarkStart w:id="11686" w:name="_Toc410914817"/>
      <w:bookmarkStart w:id="11687" w:name="_Toc410916098"/>
      <w:bookmarkStart w:id="11688" w:name="_Toc410916949"/>
      <w:bookmarkStart w:id="11689" w:name="_Toc410917221"/>
      <w:bookmarkStart w:id="11690" w:name="_Toc410904605"/>
      <w:bookmarkStart w:id="11691" w:name="_Toc410905201"/>
      <w:bookmarkStart w:id="11692" w:name="_Toc410905906"/>
      <w:bookmarkStart w:id="11693" w:name="_Toc410906928"/>
      <w:bookmarkStart w:id="11694" w:name="_Toc410907103"/>
      <w:bookmarkStart w:id="11695" w:name="_Toc410907376"/>
      <w:bookmarkStart w:id="11696" w:name="_Toc410907520"/>
      <w:bookmarkStart w:id="11697" w:name="_Toc410907793"/>
      <w:bookmarkStart w:id="11698" w:name="_Toc410903350"/>
      <w:bookmarkStart w:id="11699" w:name="_Toc410908183"/>
      <w:bookmarkStart w:id="11700" w:name="_Toc410908675"/>
      <w:bookmarkStart w:id="11701" w:name="_Toc410908929"/>
      <w:bookmarkStart w:id="11702" w:name="_Toc410909202"/>
      <w:bookmarkStart w:id="11703" w:name="_Toc410909475"/>
      <w:bookmarkStart w:id="11704" w:name="_Toc410908305"/>
      <w:bookmarkStart w:id="11705" w:name="_Toc410909816"/>
      <w:bookmarkStart w:id="11706" w:name="_Toc410911048"/>
      <w:bookmarkStart w:id="11707" w:name="_Toc410911321"/>
      <w:bookmarkStart w:id="11708" w:name="_Toc410911904"/>
      <w:bookmarkStart w:id="11709" w:name="_Toc410914818"/>
      <w:bookmarkStart w:id="11710" w:name="_Toc410916099"/>
      <w:bookmarkStart w:id="11711" w:name="_Toc410916950"/>
      <w:bookmarkStart w:id="11712" w:name="_Toc410917222"/>
      <w:bookmarkStart w:id="11713" w:name="_Toc410904606"/>
      <w:bookmarkStart w:id="11714" w:name="_Toc410905202"/>
      <w:bookmarkStart w:id="11715" w:name="_Toc410905907"/>
      <w:bookmarkStart w:id="11716" w:name="_Toc410906929"/>
      <w:bookmarkStart w:id="11717" w:name="_Toc410907104"/>
      <w:bookmarkStart w:id="11718" w:name="_Toc410907377"/>
      <w:bookmarkStart w:id="11719" w:name="_Toc410907521"/>
      <w:bookmarkStart w:id="11720" w:name="_Toc410907794"/>
      <w:bookmarkStart w:id="11721" w:name="_Toc410903351"/>
      <w:bookmarkStart w:id="11722" w:name="_Toc410908184"/>
      <w:bookmarkStart w:id="11723" w:name="_Toc410908676"/>
      <w:bookmarkStart w:id="11724" w:name="_Toc410908930"/>
      <w:bookmarkStart w:id="11725" w:name="_Toc410909203"/>
      <w:bookmarkStart w:id="11726" w:name="_Toc410909476"/>
      <w:bookmarkStart w:id="11727" w:name="_Toc410908306"/>
      <w:bookmarkStart w:id="11728" w:name="_Toc410909817"/>
      <w:bookmarkStart w:id="11729" w:name="_Toc410911049"/>
      <w:bookmarkStart w:id="11730" w:name="_Toc410911322"/>
      <w:bookmarkStart w:id="11731" w:name="_Toc410911905"/>
      <w:bookmarkStart w:id="11732" w:name="_Toc410914819"/>
      <w:bookmarkStart w:id="11733" w:name="_Toc410916100"/>
      <w:bookmarkStart w:id="11734" w:name="_Toc410916951"/>
      <w:bookmarkStart w:id="11735" w:name="_Toc410917223"/>
      <w:bookmarkStart w:id="11736" w:name="_Toc410904607"/>
      <w:bookmarkStart w:id="11737" w:name="_Toc410905203"/>
      <w:bookmarkStart w:id="11738" w:name="_Toc410905908"/>
      <w:bookmarkStart w:id="11739" w:name="_Toc410906930"/>
      <w:bookmarkStart w:id="11740" w:name="_Toc410907105"/>
      <w:bookmarkStart w:id="11741" w:name="_Toc410907378"/>
      <w:bookmarkStart w:id="11742" w:name="_Toc410907522"/>
      <w:bookmarkStart w:id="11743" w:name="_Toc410907795"/>
      <w:bookmarkStart w:id="11744" w:name="_Toc410903352"/>
      <w:bookmarkStart w:id="11745" w:name="_Toc410908185"/>
      <w:bookmarkStart w:id="11746" w:name="_Toc410908677"/>
      <w:bookmarkStart w:id="11747" w:name="_Toc410908931"/>
      <w:bookmarkStart w:id="11748" w:name="_Toc410909204"/>
      <w:bookmarkStart w:id="11749" w:name="_Toc410909477"/>
      <w:bookmarkStart w:id="11750" w:name="_Toc410908307"/>
      <w:bookmarkStart w:id="11751" w:name="_Toc410909818"/>
      <w:bookmarkStart w:id="11752" w:name="_Toc410911050"/>
      <w:bookmarkStart w:id="11753" w:name="_Toc410911323"/>
      <w:bookmarkStart w:id="11754" w:name="_Toc410911906"/>
      <w:bookmarkStart w:id="11755" w:name="_Toc410914820"/>
      <w:bookmarkStart w:id="11756" w:name="_Toc410916101"/>
      <w:bookmarkStart w:id="11757" w:name="_Toc410916952"/>
      <w:bookmarkStart w:id="11758" w:name="_Toc410917224"/>
      <w:bookmarkStart w:id="11759" w:name="_Toc410904608"/>
      <w:bookmarkStart w:id="11760" w:name="_Toc410905204"/>
      <w:bookmarkStart w:id="11761" w:name="_Toc410905909"/>
      <w:bookmarkStart w:id="11762" w:name="_Toc410906931"/>
      <w:bookmarkStart w:id="11763" w:name="_Toc410907106"/>
      <w:bookmarkStart w:id="11764" w:name="_Toc410907379"/>
      <w:bookmarkStart w:id="11765" w:name="_Toc410907523"/>
      <w:bookmarkStart w:id="11766" w:name="_Toc410907796"/>
      <w:bookmarkStart w:id="11767" w:name="_Toc410903353"/>
      <w:bookmarkStart w:id="11768" w:name="_Toc410908186"/>
      <w:bookmarkStart w:id="11769" w:name="_Toc410908678"/>
      <w:bookmarkStart w:id="11770" w:name="_Toc410908932"/>
      <w:bookmarkStart w:id="11771" w:name="_Toc410909205"/>
      <w:bookmarkStart w:id="11772" w:name="_Toc410909478"/>
      <w:bookmarkStart w:id="11773" w:name="_Toc410908308"/>
      <w:bookmarkStart w:id="11774" w:name="_Toc410909819"/>
      <w:bookmarkStart w:id="11775" w:name="_Toc410911051"/>
      <w:bookmarkStart w:id="11776" w:name="_Toc410911324"/>
      <w:bookmarkStart w:id="11777" w:name="_Toc410911907"/>
      <w:bookmarkStart w:id="11778" w:name="_Toc410914821"/>
      <w:bookmarkStart w:id="11779" w:name="_Toc410916102"/>
      <w:bookmarkStart w:id="11780" w:name="_Toc410916953"/>
      <w:bookmarkStart w:id="11781" w:name="_Toc410917225"/>
      <w:bookmarkStart w:id="11782" w:name="_Toc410904609"/>
      <w:bookmarkStart w:id="11783" w:name="_Toc410905205"/>
      <w:bookmarkStart w:id="11784" w:name="_Toc410905910"/>
      <w:bookmarkStart w:id="11785" w:name="_Toc410906932"/>
      <w:bookmarkStart w:id="11786" w:name="_Toc410907107"/>
      <w:bookmarkStart w:id="11787" w:name="_Toc410907380"/>
      <w:bookmarkStart w:id="11788" w:name="_Toc410907524"/>
      <w:bookmarkStart w:id="11789" w:name="_Toc410907797"/>
      <w:bookmarkStart w:id="11790" w:name="_Toc410903354"/>
      <w:bookmarkStart w:id="11791" w:name="_Toc410908187"/>
      <w:bookmarkStart w:id="11792" w:name="_Toc410908679"/>
      <w:bookmarkStart w:id="11793" w:name="_Toc410908933"/>
      <w:bookmarkStart w:id="11794" w:name="_Toc410909206"/>
      <w:bookmarkStart w:id="11795" w:name="_Toc410909479"/>
      <w:bookmarkStart w:id="11796" w:name="_Toc410908310"/>
      <w:bookmarkStart w:id="11797" w:name="_Toc410909820"/>
      <w:bookmarkStart w:id="11798" w:name="_Toc410911052"/>
      <w:bookmarkStart w:id="11799" w:name="_Toc410911325"/>
      <w:bookmarkStart w:id="11800" w:name="_Toc410911908"/>
      <w:bookmarkStart w:id="11801" w:name="_Toc410914822"/>
      <w:bookmarkStart w:id="11802" w:name="_Toc410916103"/>
      <w:bookmarkStart w:id="11803" w:name="_Toc410916954"/>
      <w:bookmarkStart w:id="11804" w:name="_Toc410917226"/>
      <w:bookmarkStart w:id="11805" w:name="_Toc410904610"/>
      <w:bookmarkStart w:id="11806" w:name="_Toc410905206"/>
      <w:bookmarkStart w:id="11807" w:name="_Toc410905911"/>
      <w:bookmarkStart w:id="11808" w:name="_Toc410906933"/>
      <w:bookmarkStart w:id="11809" w:name="_Toc410907108"/>
      <w:bookmarkStart w:id="11810" w:name="_Toc410907381"/>
      <w:bookmarkStart w:id="11811" w:name="_Toc410907525"/>
      <w:bookmarkStart w:id="11812" w:name="_Toc410907798"/>
      <w:bookmarkStart w:id="11813" w:name="_Toc410903355"/>
      <w:bookmarkStart w:id="11814" w:name="_Toc410908188"/>
      <w:bookmarkStart w:id="11815" w:name="_Toc410908680"/>
      <w:bookmarkStart w:id="11816" w:name="_Toc410908934"/>
      <w:bookmarkStart w:id="11817" w:name="_Toc410909207"/>
      <w:bookmarkStart w:id="11818" w:name="_Toc410909480"/>
      <w:bookmarkStart w:id="11819" w:name="_Toc410908311"/>
      <w:bookmarkStart w:id="11820" w:name="_Toc410909821"/>
      <w:bookmarkStart w:id="11821" w:name="_Toc410911053"/>
      <w:bookmarkStart w:id="11822" w:name="_Toc410911326"/>
      <w:bookmarkStart w:id="11823" w:name="_Toc410911909"/>
      <w:bookmarkStart w:id="11824" w:name="_Toc410914823"/>
      <w:bookmarkStart w:id="11825" w:name="_Toc410916104"/>
      <w:bookmarkStart w:id="11826" w:name="_Toc410916955"/>
      <w:bookmarkStart w:id="11827" w:name="_Toc410917227"/>
      <w:bookmarkStart w:id="11828" w:name="_Toc410904611"/>
      <w:bookmarkStart w:id="11829" w:name="_Toc410905207"/>
      <w:bookmarkStart w:id="11830" w:name="_Toc410905912"/>
      <w:bookmarkStart w:id="11831" w:name="_Toc410906934"/>
      <w:bookmarkStart w:id="11832" w:name="_Toc410907109"/>
      <w:bookmarkStart w:id="11833" w:name="_Toc410907382"/>
      <w:bookmarkStart w:id="11834" w:name="_Toc410907526"/>
      <w:bookmarkStart w:id="11835" w:name="_Toc410907799"/>
      <w:bookmarkStart w:id="11836" w:name="_Toc410903356"/>
      <w:bookmarkStart w:id="11837" w:name="_Toc410908189"/>
      <w:bookmarkStart w:id="11838" w:name="_Toc410908681"/>
      <w:bookmarkStart w:id="11839" w:name="_Toc410908935"/>
      <w:bookmarkStart w:id="11840" w:name="_Toc410909208"/>
      <w:bookmarkStart w:id="11841" w:name="_Toc410909481"/>
      <w:bookmarkStart w:id="11842" w:name="_Toc410908312"/>
      <w:bookmarkStart w:id="11843" w:name="_Toc410909822"/>
      <w:bookmarkStart w:id="11844" w:name="_Toc410911054"/>
      <w:bookmarkStart w:id="11845" w:name="_Toc410911327"/>
      <w:bookmarkStart w:id="11846" w:name="_Toc410911910"/>
      <w:bookmarkStart w:id="11847" w:name="_Toc410914824"/>
      <w:bookmarkStart w:id="11848" w:name="_Toc410916105"/>
      <w:bookmarkStart w:id="11849" w:name="_Toc410916956"/>
      <w:bookmarkStart w:id="11850" w:name="_Toc410917228"/>
      <w:bookmarkStart w:id="11851" w:name="_Toc410904612"/>
      <w:bookmarkStart w:id="11852" w:name="_Toc410905208"/>
      <w:bookmarkStart w:id="11853" w:name="_Toc410905913"/>
      <w:bookmarkStart w:id="11854" w:name="_Toc410906935"/>
      <w:bookmarkStart w:id="11855" w:name="_Toc410907110"/>
      <w:bookmarkStart w:id="11856" w:name="_Toc410907383"/>
      <w:bookmarkStart w:id="11857" w:name="_Toc410907527"/>
      <w:bookmarkStart w:id="11858" w:name="_Toc410907800"/>
      <w:bookmarkStart w:id="11859" w:name="_Toc410903357"/>
      <w:bookmarkStart w:id="11860" w:name="_Toc410908190"/>
      <w:bookmarkStart w:id="11861" w:name="_Toc410908682"/>
      <w:bookmarkStart w:id="11862" w:name="_Toc410908936"/>
      <w:bookmarkStart w:id="11863" w:name="_Toc410909209"/>
      <w:bookmarkStart w:id="11864" w:name="_Toc410909482"/>
      <w:bookmarkStart w:id="11865" w:name="_Toc410908313"/>
      <w:bookmarkStart w:id="11866" w:name="_Toc410909823"/>
      <w:bookmarkStart w:id="11867" w:name="_Toc410911055"/>
      <w:bookmarkStart w:id="11868" w:name="_Toc410911328"/>
      <w:bookmarkStart w:id="11869" w:name="_Toc410911911"/>
      <w:bookmarkStart w:id="11870" w:name="_Toc410914825"/>
      <w:bookmarkStart w:id="11871" w:name="_Toc410916106"/>
      <w:bookmarkStart w:id="11872" w:name="_Toc410916957"/>
      <w:bookmarkStart w:id="11873" w:name="_Toc410917229"/>
      <w:bookmarkStart w:id="11874" w:name="_Toc410904613"/>
      <w:bookmarkStart w:id="11875" w:name="_Toc410905209"/>
      <w:bookmarkStart w:id="11876" w:name="_Toc410905914"/>
      <w:bookmarkStart w:id="11877" w:name="_Toc410906936"/>
      <w:bookmarkStart w:id="11878" w:name="_Toc410907111"/>
      <w:bookmarkStart w:id="11879" w:name="_Toc410907384"/>
      <w:bookmarkStart w:id="11880" w:name="_Toc410907528"/>
      <w:bookmarkStart w:id="11881" w:name="_Toc410907801"/>
      <w:bookmarkStart w:id="11882" w:name="_Toc410903358"/>
      <w:bookmarkStart w:id="11883" w:name="_Toc410908191"/>
      <w:bookmarkStart w:id="11884" w:name="_Toc410908683"/>
      <w:bookmarkStart w:id="11885" w:name="_Toc410908937"/>
      <w:bookmarkStart w:id="11886" w:name="_Toc410909210"/>
      <w:bookmarkStart w:id="11887" w:name="_Toc410909483"/>
      <w:bookmarkStart w:id="11888" w:name="_Toc410908314"/>
      <w:bookmarkStart w:id="11889" w:name="_Toc410909756"/>
      <w:bookmarkStart w:id="11890" w:name="_Toc410909824"/>
      <w:bookmarkStart w:id="11891" w:name="_Toc410911056"/>
      <w:bookmarkStart w:id="11892" w:name="_Toc410911329"/>
      <w:bookmarkStart w:id="11893" w:name="_Toc410911912"/>
      <w:bookmarkStart w:id="11894" w:name="_Toc410914826"/>
      <w:bookmarkStart w:id="11895" w:name="_Toc410916107"/>
      <w:bookmarkStart w:id="11896" w:name="_Toc410916958"/>
      <w:bookmarkStart w:id="11897" w:name="_Toc410917230"/>
      <w:bookmarkStart w:id="11898" w:name="_Toc410904614"/>
      <w:bookmarkStart w:id="11899" w:name="_Toc410905210"/>
      <w:bookmarkStart w:id="11900" w:name="_Toc410905915"/>
      <w:bookmarkStart w:id="11901" w:name="_Toc410906937"/>
      <w:bookmarkStart w:id="11902" w:name="_Toc410907112"/>
      <w:bookmarkStart w:id="11903" w:name="_Toc410907385"/>
      <w:bookmarkStart w:id="11904" w:name="_Toc410907529"/>
      <w:bookmarkStart w:id="11905" w:name="_Toc410907802"/>
      <w:bookmarkStart w:id="11906" w:name="_Toc410903359"/>
      <w:bookmarkStart w:id="11907" w:name="_Toc410908192"/>
      <w:bookmarkStart w:id="11908" w:name="_Toc410908684"/>
      <w:bookmarkStart w:id="11909" w:name="_Toc410908938"/>
      <w:bookmarkStart w:id="11910" w:name="_Toc410909211"/>
      <w:bookmarkStart w:id="11911" w:name="_Toc410909484"/>
      <w:bookmarkStart w:id="11912" w:name="_Toc410908315"/>
      <w:bookmarkStart w:id="11913" w:name="_Toc410909825"/>
      <w:bookmarkStart w:id="11914" w:name="_Toc410911057"/>
      <w:bookmarkStart w:id="11915" w:name="_Toc410911330"/>
      <w:bookmarkStart w:id="11916" w:name="_Toc410911913"/>
      <w:bookmarkStart w:id="11917" w:name="_Toc410914827"/>
      <w:bookmarkStart w:id="11918" w:name="_Toc410916108"/>
      <w:bookmarkStart w:id="11919" w:name="_Toc410916959"/>
      <w:bookmarkStart w:id="11920" w:name="_Toc410917231"/>
      <w:bookmarkStart w:id="11921" w:name="_Toc410904615"/>
      <w:bookmarkStart w:id="11922" w:name="_Toc410905211"/>
      <w:bookmarkStart w:id="11923" w:name="_Toc410905916"/>
      <w:bookmarkStart w:id="11924" w:name="_Toc410906938"/>
      <w:bookmarkStart w:id="11925" w:name="_Toc410907113"/>
      <w:bookmarkStart w:id="11926" w:name="_Toc410907386"/>
      <w:bookmarkStart w:id="11927" w:name="_Toc410907530"/>
      <w:bookmarkStart w:id="11928" w:name="_Toc410907803"/>
      <w:bookmarkStart w:id="11929" w:name="_Toc410903360"/>
      <w:bookmarkStart w:id="11930" w:name="_Toc410908193"/>
      <w:bookmarkStart w:id="11931" w:name="_Toc410908685"/>
      <w:bookmarkStart w:id="11932" w:name="_Toc410908939"/>
      <w:bookmarkStart w:id="11933" w:name="_Toc410909212"/>
      <w:bookmarkStart w:id="11934" w:name="_Toc410909485"/>
      <w:bookmarkStart w:id="11935" w:name="_Toc410908316"/>
      <w:bookmarkStart w:id="11936" w:name="_Toc410909826"/>
      <w:bookmarkStart w:id="11937" w:name="_Toc410911058"/>
      <w:bookmarkStart w:id="11938" w:name="_Toc410911331"/>
      <w:bookmarkStart w:id="11939" w:name="_Toc410911914"/>
      <w:bookmarkStart w:id="11940" w:name="_Toc410914828"/>
      <w:bookmarkStart w:id="11941" w:name="_Toc410916109"/>
      <w:bookmarkStart w:id="11942" w:name="_Toc410916960"/>
      <w:bookmarkStart w:id="11943" w:name="_Toc410917232"/>
      <w:bookmarkStart w:id="11944" w:name="_Toc410904616"/>
      <w:bookmarkStart w:id="11945" w:name="_Toc410905212"/>
      <w:bookmarkStart w:id="11946" w:name="_Toc410905917"/>
      <w:bookmarkStart w:id="11947" w:name="_Toc410906939"/>
      <w:bookmarkStart w:id="11948" w:name="_Toc410907114"/>
      <w:bookmarkStart w:id="11949" w:name="_Toc410907387"/>
      <w:bookmarkStart w:id="11950" w:name="_Toc410907531"/>
      <w:bookmarkStart w:id="11951" w:name="_Toc410907804"/>
      <w:bookmarkStart w:id="11952" w:name="_Toc410903361"/>
      <w:bookmarkStart w:id="11953" w:name="_Toc410908194"/>
      <w:bookmarkStart w:id="11954" w:name="_Toc410908686"/>
      <w:bookmarkStart w:id="11955" w:name="_Toc410908940"/>
      <w:bookmarkStart w:id="11956" w:name="_Toc410909213"/>
      <w:bookmarkStart w:id="11957" w:name="_Toc410909486"/>
      <w:bookmarkStart w:id="11958" w:name="_Toc410908317"/>
      <w:bookmarkStart w:id="11959" w:name="_Toc410909827"/>
      <w:bookmarkStart w:id="11960" w:name="_Toc410911059"/>
      <w:bookmarkStart w:id="11961" w:name="_Toc410911332"/>
      <w:bookmarkStart w:id="11962" w:name="_Toc410911915"/>
      <w:bookmarkStart w:id="11963" w:name="_Toc410914829"/>
      <w:bookmarkStart w:id="11964" w:name="_Toc410916110"/>
      <w:bookmarkStart w:id="11965" w:name="_Toc410916689"/>
      <w:bookmarkStart w:id="11966" w:name="_Toc410916961"/>
      <w:bookmarkStart w:id="11967" w:name="_Toc410917233"/>
      <w:bookmarkStart w:id="11968" w:name="_Toc410904617"/>
      <w:bookmarkStart w:id="11969" w:name="_Toc410905213"/>
      <w:bookmarkStart w:id="11970" w:name="_Toc410905918"/>
      <w:bookmarkStart w:id="11971" w:name="_Toc410906940"/>
      <w:bookmarkStart w:id="11972" w:name="_Toc410907115"/>
      <w:bookmarkStart w:id="11973" w:name="_Toc410907388"/>
      <w:bookmarkStart w:id="11974" w:name="_Toc410907532"/>
      <w:bookmarkStart w:id="11975" w:name="_Toc410907805"/>
      <w:bookmarkStart w:id="11976" w:name="_Toc410903362"/>
      <w:bookmarkStart w:id="11977" w:name="_Toc410908195"/>
      <w:bookmarkStart w:id="11978" w:name="_Toc410908687"/>
      <w:bookmarkStart w:id="11979" w:name="_Toc410908941"/>
      <w:bookmarkStart w:id="11980" w:name="_Toc410909214"/>
      <w:bookmarkStart w:id="11981" w:name="_Toc410909487"/>
      <w:bookmarkStart w:id="11982" w:name="_Toc410908318"/>
      <w:bookmarkStart w:id="11983" w:name="_Toc410909828"/>
      <w:bookmarkStart w:id="11984" w:name="_Toc410911060"/>
      <w:bookmarkStart w:id="11985" w:name="_Toc410911333"/>
      <w:bookmarkStart w:id="11986" w:name="_Toc410911916"/>
      <w:bookmarkStart w:id="11987" w:name="_Toc410914830"/>
      <w:bookmarkStart w:id="11988" w:name="_Toc410916111"/>
      <w:bookmarkStart w:id="11989" w:name="_Toc410916690"/>
      <w:bookmarkStart w:id="11990" w:name="_Toc410916962"/>
      <w:bookmarkStart w:id="11991" w:name="_Toc410917234"/>
      <w:bookmarkStart w:id="11992" w:name="_Toc410903299"/>
      <w:bookmarkStart w:id="11993" w:name="_Toc410904618"/>
      <w:bookmarkStart w:id="11994" w:name="_Toc410905214"/>
      <w:bookmarkStart w:id="11995" w:name="_Toc410905919"/>
      <w:bookmarkStart w:id="11996" w:name="_Toc410906941"/>
      <w:bookmarkStart w:id="11997" w:name="_Toc410907116"/>
      <w:bookmarkStart w:id="11998" w:name="_Toc410907389"/>
      <w:bookmarkStart w:id="11999" w:name="_Toc410907533"/>
      <w:bookmarkStart w:id="12000" w:name="_Toc410907806"/>
      <w:bookmarkStart w:id="12001" w:name="_Toc410903363"/>
      <w:bookmarkStart w:id="12002" w:name="_Toc410908196"/>
      <w:bookmarkStart w:id="12003" w:name="_Toc410908688"/>
      <w:bookmarkStart w:id="12004" w:name="_Toc410908942"/>
      <w:bookmarkStart w:id="12005" w:name="_Toc410909215"/>
      <w:bookmarkStart w:id="12006" w:name="_Toc410909488"/>
      <w:bookmarkStart w:id="12007" w:name="_Toc410908319"/>
      <w:bookmarkStart w:id="12008" w:name="_Toc410909829"/>
      <w:bookmarkStart w:id="12009" w:name="_Toc410911061"/>
      <w:bookmarkStart w:id="12010" w:name="_Toc410911334"/>
      <w:bookmarkStart w:id="12011" w:name="_Toc410911917"/>
      <w:bookmarkStart w:id="12012" w:name="_Toc410914831"/>
      <w:bookmarkStart w:id="12013" w:name="_Toc410916112"/>
      <w:bookmarkStart w:id="12014" w:name="_Toc410916691"/>
      <w:bookmarkStart w:id="12015" w:name="_Toc410916963"/>
      <w:bookmarkStart w:id="12016" w:name="_Toc410917235"/>
      <w:bookmarkStart w:id="12017" w:name="_Toc410903300"/>
      <w:bookmarkStart w:id="12018" w:name="_Toc410904619"/>
      <w:bookmarkStart w:id="12019" w:name="_Toc410905215"/>
      <w:bookmarkStart w:id="12020" w:name="_Toc410905920"/>
      <w:bookmarkStart w:id="12021" w:name="_Toc410906942"/>
      <w:bookmarkStart w:id="12022" w:name="_Toc410907117"/>
      <w:bookmarkStart w:id="12023" w:name="_Toc410907390"/>
      <w:bookmarkStart w:id="12024" w:name="_Toc410907534"/>
      <w:bookmarkStart w:id="12025" w:name="_Toc410907807"/>
      <w:bookmarkStart w:id="12026" w:name="_Toc410903364"/>
      <w:bookmarkStart w:id="12027" w:name="_Toc410908197"/>
      <w:bookmarkStart w:id="12028" w:name="_Toc410908689"/>
      <w:bookmarkStart w:id="12029" w:name="_Toc410908943"/>
      <w:bookmarkStart w:id="12030" w:name="_Toc410909216"/>
      <w:bookmarkStart w:id="12031" w:name="_Toc410909489"/>
      <w:bookmarkStart w:id="12032" w:name="_Toc410908320"/>
      <w:bookmarkStart w:id="12033" w:name="_Toc410909830"/>
      <w:bookmarkStart w:id="12034" w:name="_Toc410911062"/>
      <w:bookmarkStart w:id="12035" w:name="_Toc410911335"/>
      <w:bookmarkStart w:id="12036" w:name="_Toc410911918"/>
      <w:bookmarkStart w:id="12037" w:name="_Toc410914832"/>
      <w:bookmarkStart w:id="12038" w:name="_Toc410916113"/>
      <w:bookmarkStart w:id="12039" w:name="_Toc410916692"/>
      <w:bookmarkStart w:id="12040" w:name="_Toc410916964"/>
      <w:bookmarkStart w:id="12041" w:name="_Toc410917236"/>
      <w:bookmarkStart w:id="12042" w:name="_Toc410903301"/>
      <w:bookmarkStart w:id="12043" w:name="_Toc410904620"/>
      <w:bookmarkStart w:id="12044" w:name="_Toc410905216"/>
      <w:bookmarkStart w:id="12045" w:name="_Toc410905921"/>
      <w:bookmarkStart w:id="12046" w:name="_Toc410906943"/>
      <w:bookmarkStart w:id="12047" w:name="_Toc410907118"/>
      <w:bookmarkStart w:id="12048" w:name="_Toc410907391"/>
      <w:bookmarkStart w:id="12049" w:name="_Toc410907535"/>
      <w:bookmarkStart w:id="12050" w:name="_Toc410907808"/>
      <w:bookmarkStart w:id="12051" w:name="_Toc410903365"/>
      <w:bookmarkStart w:id="12052" w:name="_Toc410908198"/>
      <w:bookmarkStart w:id="12053" w:name="_Toc410908690"/>
      <w:bookmarkStart w:id="12054" w:name="_Toc410908944"/>
      <w:bookmarkStart w:id="12055" w:name="_Toc410909217"/>
      <w:bookmarkStart w:id="12056" w:name="_Toc410909490"/>
      <w:bookmarkStart w:id="12057" w:name="_Toc410908321"/>
      <w:bookmarkStart w:id="12058" w:name="_Toc410909831"/>
      <w:bookmarkStart w:id="12059" w:name="_Toc410911063"/>
      <w:bookmarkStart w:id="12060" w:name="_Toc410911336"/>
      <w:bookmarkStart w:id="12061" w:name="_Toc410911919"/>
      <w:bookmarkStart w:id="12062" w:name="_Toc410914833"/>
      <w:bookmarkStart w:id="12063" w:name="_Toc410916114"/>
      <w:bookmarkStart w:id="12064" w:name="_Toc410916693"/>
      <w:bookmarkStart w:id="12065" w:name="_Toc410916965"/>
      <w:bookmarkStart w:id="12066" w:name="_Toc410917237"/>
      <w:bookmarkStart w:id="12067" w:name="_Toc410903302"/>
      <w:bookmarkStart w:id="12068" w:name="_Toc410904621"/>
      <w:bookmarkStart w:id="12069" w:name="_Toc410905217"/>
      <w:bookmarkStart w:id="12070" w:name="_Toc410905922"/>
      <w:bookmarkStart w:id="12071" w:name="_Toc410906944"/>
      <w:bookmarkStart w:id="12072" w:name="_Toc410907119"/>
      <w:bookmarkStart w:id="12073" w:name="_Toc410907392"/>
      <w:bookmarkStart w:id="12074" w:name="_Toc410907536"/>
      <w:bookmarkStart w:id="12075" w:name="_Toc410907809"/>
      <w:bookmarkStart w:id="12076" w:name="_Toc410903366"/>
      <w:bookmarkStart w:id="12077" w:name="_Toc410908199"/>
      <w:bookmarkStart w:id="12078" w:name="_Toc410908691"/>
      <w:bookmarkStart w:id="12079" w:name="_Toc410908945"/>
      <w:bookmarkStart w:id="12080" w:name="_Toc410909218"/>
      <w:bookmarkStart w:id="12081" w:name="_Toc410909491"/>
      <w:bookmarkStart w:id="12082" w:name="_Toc410908322"/>
      <w:bookmarkStart w:id="12083" w:name="_Toc410909832"/>
      <w:bookmarkStart w:id="12084" w:name="_Toc410911064"/>
      <w:bookmarkStart w:id="12085" w:name="_Toc410911337"/>
      <w:bookmarkStart w:id="12086" w:name="_Toc410911920"/>
      <w:bookmarkStart w:id="12087" w:name="_Toc410914834"/>
      <w:bookmarkStart w:id="12088" w:name="_Toc410916115"/>
      <w:bookmarkStart w:id="12089" w:name="_Toc410916694"/>
      <w:bookmarkStart w:id="12090" w:name="_Toc410916966"/>
      <w:bookmarkStart w:id="12091" w:name="_Toc410917238"/>
      <w:bookmarkStart w:id="12092" w:name="_Toc410903303"/>
      <w:bookmarkStart w:id="12093" w:name="_Toc410904622"/>
      <w:bookmarkStart w:id="12094" w:name="_Toc410905218"/>
      <w:bookmarkStart w:id="12095" w:name="_Toc410905923"/>
      <w:bookmarkStart w:id="12096" w:name="_Toc410906945"/>
      <w:bookmarkStart w:id="12097" w:name="_Toc410907120"/>
      <w:bookmarkStart w:id="12098" w:name="_Toc410907393"/>
      <w:bookmarkStart w:id="12099" w:name="_Toc410907537"/>
      <w:bookmarkStart w:id="12100" w:name="_Toc410907810"/>
      <w:bookmarkStart w:id="12101" w:name="_Toc410903367"/>
      <w:bookmarkStart w:id="12102" w:name="_Toc410908200"/>
      <w:bookmarkStart w:id="12103" w:name="_Toc410908692"/>
      <w:bookmarkStart w:id="12104" w:name="_Toc410908946"/>
      <w:bookmarkStart w:id="12105" w:name="_Toc410909219"/>
      <w:bookmarkStart w:id="12106" w:name="_Toc410909492"/>
      <w:bookmarkStart w:id="12107" w:name="_Toc410908323"/>
      <w:bookmarkStart w:id="12108" w:name="_Toc410909833"/>
      <w:bookmarkStart w:id="12109" w:name="_Toc410911065"/>
      <w:bookmarkStart w:id="12110" w:name="_Toc410911338"/>
      <w:bookmarkStart w:id="12111" w:name="_Toc410911921"/>
      <w:bookmarkStart w:id="12112" w:name="_Toc410914835"/>
      <w:bookmarkStart w:id="12113" w:name="_Toc410916116"/>
      <w:bookmarkStart w:id="12114" w:name="_Toc410916695"/>
      <w:bookmarkStart w:id="12115" w:name="_Toc410916967"/>
      <w:bookmarkStart w:id="12116" w:name="_Toc410917239"/>
      <w:bookmarkStart w:id="12117" w:name="_Toc410903304"/>
      <w:bookmarkStart w:id="12118" w:name="_Toc410904623"/>
      <w:bookmarkStart w:id="12119" w:name="_Toc410905219"/>
      <w:bookmarkStart w:id="12120" w:name="_Toc410905924"/>
      <w:bookmarkStart w:id="12121" w:name="_Toc410906946"/>
      <w:bookmarkStart w:id="12122" w:name="_Toc410907121"/>
      <w:bookmarkStart w:id="12123" w:name="_Toc410907394"/>
      <w:bookmarkStart w:id="12124" w:name="_Toc410907538"/>
      <w:bookmarkStart w:id="12125" w:name="_Toc410907811"/>
      <w:bookmarkStart w:id="12126" w:name="_Toc410903368"/>
      <w:bookmarkStart w:id="12127" w:name="_Toc410908201"/>
      <w:bookmarkStart w:id="12128" w:name="_Toc410908693"/>
      <w:bookmarkStart w:id="12129" w:name="_Toc410908947"/>
      <w:bookmarkStart w:id="12130" w:name="_Toc410909220"/>
      <w:bookmarkStart w:id="12131" w:name="_Toc410909493"/>
      <w:bookmarkStart w:id="12132" w:name="_Toc410908324"/>
      <w:bookmarkStart w:id="12133" w:name="_Toc410909834"/>
      <w:bookmarkStart w:id="12134" w:name="_Toc410911066"/>
      <w:bookmarkStart w:id="12135" w:name="_Toc410911339"/>
      <w:bookmarkStart w:id="12136" w:name="_Toc410911922"/>
      <w:bookmarkStart w:id="12137" w:name="_Toc410914836"/>
      <w:bookmarkStart w:id="12138" w:name="_Toc410916117"/>
      <w:bookmarkStart w:id="12139" w:name="_Toc410916696"/>
      <w:bookmarkStart w:id="12140" w:name="_Toc410916968"/>
      <w:bookmarkStart w:id="12141" w:name="_Toc410917240"/>
      <w:bookmarkStart w:id="12142" w:name="_Toc410904624"/>
      <w:bookmarkStart w:id="12143" w:name="_Toc410905220"/>
      <w:bookmarkStart w:id="12144" w:name="_Toc410905925"/>
      <w:bookmarkStart w:id="12145" w:name="_Toc410906947"/>
      <w:bookmarkStart w:id="12146" w:name="_Toc410907122"/>
      <w:bookmarkStart w:id="12147" w:name="_Toc410907395"/>
      <w:bookmarkStart w:id="12148" w:name="_Toc410907539"/>
      <w:bookmarkStart w:id="12149" w:name="_Toc410907812"/>
      <w:bookmarkStart w:id="12150" w:name="_Toc410903369"/>
      <w:bookmarkStart w:id="12151" w:name="_Toc410908202"/>
      <w:bookmarkStart w:id="12152" w:name="_Toc410908694"/>
      <w:bookmarkStart w:id="12153" w:name="_Toc410908948"/>
      <w:bookmarkStart w:id="12154" w:name="_Toc410909221"/>
      <w:bookmarkStart w:id="12155" w:name="_Toc410909494"/>
      <w:bookmarkStart w:id="12156" w:name="_Toc410908325"/>
      <w:bookmarkStart w:id="12157" w:name="_Toc410909835"/>
      <w:bookmarkStart w:id="12158" w:name="_Toc410911067"/>
      <w:bookmarkStart w:id="12159" w:name="_Toc410911340"/>
      <w:bookmarkStart w:id="12160" w:name="_Toc410911923"/>
      <w:bookmarkStart w:id="12161" w:name="_Toc410914837"/>
      <w:bookmarkStart w:id="12162" w:name="_Toc410916118"/>
      <w:bookmarkStart w:id="12163" w:name="_Toc410916697"/>
      <w:bookmarkStart w:id="12164" w:name="_Toc410916969"/>
      <w:bookmarkStart w:id="12165" w:name="_Toc410917241"/>
      <w:bookmarkStart w:id="12166" w:name="_Toc410904625"/>
      <w:bookmarkStart w:id="12167" w:name="_Toc410905221"/>
      <w:bookmarkStart w:id="12168" w:name="_Toc410905926"/>
      <w:bookmarkStart w:id="12169" w:name="_Toc410906948"/>
      <w:bookmarkStart w:id="12170" w:name="_Toc410907123"/>
      <w:bookmarkStart w:id="12171" w:name="_Toc410907396"/>
      <w:bookmarkStart w:id="12172" w:name="_Toc410907540"/>
      <w:bookmarkStart w:id="12173" w:name="_Toc410907813"/>
      <w:bookmarkStart w:id="12174" w:name="_Toc410903370"/>
      <w:bookmarkStart w:id="12175" w:name="_Toc410908203"/>
      <w:bookmarkStart w:id="12176" w:name="_Toc410908695"/>
      <w:bookmarkStart w:id="12177" w:name="_Toc410908949"/>
      <w:bookmarkStart w:id="12178" w:name="_Toc410909222"/>
      <w:bookmarkStart w:id="12179" w:name="_Toc410909495"/>
      <w:bookmarkStart w:id="12180" w:name="_Toc410908326"/>
      <w:bookmarkStart w:id="12181" w:name="_Toc410909836"/>
      <w:bookmarkStart w:id="12182" w:name="_Toc410911068"/>
      <w:bookmarkStart w:id="12183" w:name="_Toc410911341"/>
      <w:bookmarkStart w:id="12184" w:name="_Toc410911924"/>
      <w:bookmarkStart w:id="12185" w:name="_Toc410914838"/>
      <w:bookmarkStart w:id="12186" w:name="_Toc410916119"/>
      <w:bookmarkStart w:id="12187" w:name="_Toc410916698"/>
      <w:bookmarkStart w:id="12188" w:name="_Toc410916970"/>
      <w:bookmarkStart w:id="12189" w:name="_Toc410917242"/>
      <w:bookmarkStart w:id="12190" w:name="_Toc410904626"/>
      <w:bookmarkStart w:id="12191" w:name="_Toc410905222"/>
      <w:bookmarkStart w:id="12192" w:name="_Toc410905927"/>
      <w:bookmarkStart w:id="12193" w:name="_Toc410906949"/>
      <w:bookmarkStart w:id="12194" w:name="_Toc410907124"/>
      <w:bookmarkStart w:id="12195" w:name="_Toc410907397"/>
      <w:bookmarkStart w:id="12196" w:name="_Toc410907541"/>
      <w:bookmarkStart w:id="12197" w:name="_Toc410907814"/>
      <w:bookmarkStart w:id="12198" w:name="_Toc410903371"/>
      <w:bookmarkStart w:id="12199" w:name="_Toc410908204"/>
      <w:bookmarkStart w:id="12200" w:name="_Toc410908696"/>
      <w:bookmarkStart w:id="12201" w:name="_Toc410908950"/>
      <w:bookmarkStart w:id="12202" w:name="_Toc410909223"/>
      <w:bookmarkStart w:id="12203" w:name="_Toc410909496"/>
      <w:bookmarkStart w:id="12204" w:name="_Toc410908327"/>
      <w:bookmarkStart w:id="12205" w:name="_Toc410909837"/>
      <w:bookmarkStart w:id="12206" w:name="_Toc410911069"/>
      <w:bookmarkStart w:id="12207" w:name="_Toc410911342"/>
      <w:bookmarkStart w:id="12208" w:name="_Toc410911925"/>
      <w:bookmarkStart w:id="12209" w:name="_Toc410914839"/>
      <w:bookmarkStart w:id="12210" w:name="_Toc410916120"/>
      <w:bookmarkStart w:id="12211" w:name="_Toc410916699"/>
      <w:bookmarkStart w:id="12212" w:name="_Toc410916971"/>
      <w:bookmarkStart w:id="12213" w:name="_Toc410917243"/>
      <w:bookmarkStart w:id="12214" w:name="_Toc410904627"/>
      <w:bookmarkStart w:id="12215" w:name="_Toc410905223"/>
      <w:bookmarkStart w:id="12216" w:name="_Toc410905928"/>
      <w:bookmarkStart w:id="12217" w:name="_Toc410906950"/>
      <w:bookmarkStart w:id="12218" w:name="_Toc410907125"/>
      <w:bookmarkStart w:id="12219" w:name="_Toc410907398"/>
      <w:bookmarkStart w:id="12220" w:name="_Toc410907542"/>
      <w:bookmarkStart w:id="12221" w:name="_Toc410907815"/>
      <w:bookmarkStart w:id="12222" w:name="_Toc410903372"/>
      <w:bookmarkStart w:id="12223" w:name="_Toc410908205"/>
      <w:bookmarkStart w:id="12224" w:name="_Toc410908697"/>
      <w:bookmarkStart w:id="12225" w:name="_Toc410908951"/>
      <w:bookmarkStart w:id="12226" w:name="_Toc410909224"/>
      <w:bookmarkStart w:id="12227" w:name="_Toc410909497"/>
      <w:bookmarkStart w:id="12228" w:name="_Toc410908328"/>
      <w:bookmarkStart w:id="12229" w:name="_Toc410909838"/>
      <w:bookmarkStart w:id="12230" w:name="_Toc410911070"/>
      <w:bookmarkStart w:id="12231" w:name="_Toc410911343"/>
      <w:bookmarkStart w:id="12232" w:name="_Toc410911926"/>
      <w:bookmarkStart w:id="12233" w:name="_Toc410914840"/>
      <w:bookmarkStart w:id="12234" w:name="_Toc410916121"/>
      <w:bookmarkStart w:id="12235" w:name="_Toc410916972"/>
      <w:bookmarkStart w:id="12236" w:name="_Toc410917244"/>
      <w:bookmarkStart w:id="12237" w:name="_Toc410904628"/>
      <w:bookmarkStart w:id="12238" w:name="_Toc410905224"/>
      <w:bookmarkStart w:id="12239" w:name="_Toc410905929"/>
      <w:bookmarkStart w:id="12240" w:name="_Toc410906951"/>
      <w:bookmarkStart w:id="12241" w:name="_Toc410907126"/>
      <w:bookmarkStart w:id="12242" w:name="_Toc410907399"/>
      <w:bookmarkStart w:id="12243" w:name="_Toc410907543"/>
      <w:bookmarkStart w:id="12244" w:name="_Toc410907816"/>
      <w:bookmarkStart w:id="12245" w:name="_Toc410903373"/>
      <w:bookmarkStart w:id="12246" w:name="_Toc410908206"/>
      <w:bookmarkStart w:id="12247" w:name="_Toc410908698"/>
      <w:bookmarkStart w:id="12248" w:name="_Toc410908952"/>
      <w:bookmarkStart w:id="12249" w:name="_Toc410909225"/>
      <w:bookmarkStart w:id="12250" w:name="_Toc410909498"/>
      <w:bookmarkStart w:id="12251" w:name="_Toc410908329"/>
      <w:bookmarkStart w:id="12252" w:name="_Toc410909839"/>
      <w:bookmarkStart w:id="12253" w:name="_Toc410911071"/>
      <w:bookmarkStart w:id="12254" w:name="_Toc410911344"/>
      <w:bookmarkStart w:id="12255" w:name="_Toc410911927"/>
      <w:bookmarkStart w:id="12256" w:name="_Toc410914841"/>
      <w:bookmarkStart w:id="12257" w:name="_Toc410916122"/>
      <w:bookmarkStart w:id="12258" w:name="_Toc410916973"/>
      <w:bookmarkStart w:id="12259" w:name="_Toc410917245"/>
      <w:bookmarkStart w:id="12260" w:name="_Toc410904629"/>
      <w:bookmarkStart w:id="12261" w:name="_Toc410905225"/>
      <w:bookmarkStart w:id="12262" w:name="_Toc410905930"/>
      <w:bookmarkStart w:id="12263" w:name="_Toc410906952"/>
      <w:bookmarkStart w:id="12264" w:name="_Toc410907127"/>
      <w:bookmarkStart w:id="12265" w:name="_Toc410907400"/>
      <w:bookmarkStart w:id="12266" w:name="_Toc410907544"/>
      <w:bookmarkStart w:id="12267" w:name="_Toc410907817"/>
      <w:bookmarkStart w:id="12268" w:name="_Toc410903374"/>
      <w:bookmarkStart w:id="12269" w:name="_Toc410908207"/>
      <w:bookmarkStart w:id="12270" w:name="_Toc410908699"/>
      <w:bookmarkStart w:id="12271" w:name="_Toc410908953"/>
      <w:bookmarkStart w:id="12272" w:name="_Toc410909226"/>
      <w:bookmarkStart w:id="12273" w:name="_Toc410909499"/>
      <w:bookmarkStart w:id="12274" w:name="_Toc410908330"/>
      <w:bookmarkStart w:id="12275" w:name="_Toc410909840"/>
      <w:bookmarkStart w:id="12276" w:name="_Toc410911072"/>
      <w:bookmarkStart w:id="12277" w:name="_Toc410911345"/>
      <w:bookmarkStart w:id="12278" w:name="_Toc410911928"/>
      <w:bookmarkStart w:id="12279" w:name="_Toc410914842"/>
      <w:bookmarkStart w:id="12280" w:name="_Toc410916123"/>
      <w:bookmarkStart w:id="12281" w:name="_Toc410916974"/>
      <w:bookmarkStart w:id="12282" w:name="_Toc410917246"/>
      <w:bookmarkStart w:id="12283" w:name="_Toc410904630"/>
      <w:bookmarkStart w:id="12284" w:name="_Toc410905226"/>
      <w:bookmarkStart w:id="12285" w:name="_Toc410905931"/>
      <w:bookmarkStart w:id="12286" w:name="_Toc410906953"/>
      <w:bookmarkStart w:id="12287" w:name="_Toc410907128"/>
      <w:bookmarkStart w:id="12288" w:name="_Toc410907401"/>
      <w:bookmarkStart w:id="12289" w:name="_Toc410907545"/>
      <w:bookmarkStart w:id="12290" w:name="_Toc410907818"/>
      <w:bookmarkStart w:id="12291" w:name="_Toc410903375"/>
      <w:bookmarkStart w:id="12292" w:name="_Toc410908208"/>
      <w:bookmarkStart w:id="12293" w:name="_Toc410908700"/>
      <w:bookmarkStart w:id="12294" w:name="_Toc410908954"/>
      <w:bookmarkStart w:id="12295" w:name="_Toc410909227"/>
      <w:bookmarkStart w:id="12296" w:name="_Toc410909500"/>
      <w:bookmarkStart w:id="12297" w:name="_Toc410908331"/>
      <w:bookmarkStart w:id="12298" w:name="_Toc410909841"/>
      <w:bookmarkStart w:id="12299" w:name="_Toc410911073"/>
      <w:bookmarkStart w:id="12300" w:name="_Toc410911346"/>
      <w:bookmarkStart w:id="12301" w:name="_Toc410911929"/>
      <w:bookmarkStart w:id="12302" w:name="_Toc410914843"/>
      <w:bookmarkStart w:id="12303" w:name="_Toc410916124"/>
      <w:bookmarkStart w:id="12304" w:name="_Toc410916975"/>
      <w:bookmarkStart w:id="12305" w:name="_Toc410917247"/>
      <w:bookmarkStart w:id="12306" w:name="_Toc410904631"/>
      <w:bookmarkStart w:id="12307" w:name="_Toc410905227"/>
      <w:bookmarkStart w:id="12308" w:name="_Toc410905932"/>
      <w:bookmarkStart w:id="12309" w:name="_Toc410906954"/>
      <w:bookmarkStart w:id="12310" w:name="_Toc410907129"/>
      <w:bookmarkStart w:id="12311" w:name="_Toc410907402"/>
      <w:bookmarkStart w:id="12312" w:name="_Toc410907546"/>
      <w:bookmarkStart w:id="12313" w:name="_Toc410907819"/>
      <w:bookmarkStart w:id="12314" w:name="_Toc410903376"/>
      <w:bookmarkStart w:id="12315" w:name="_Toc410908209"/>
      <w:bookmarkStart w:id="12316" w:name="_Toc410908701"/>
      <w:bookmarkStart w:id="12317" w:name="_Toc410908955"/>
      <w:bookmarkStart w:id="12318" w:name="_Toc410909228"/>
      <w:bookmarkStart w:id="12319" w:name="_Toc410909501"/>
      <w:bookmarkStart w:id="12320" w:name="_Toc410908332"/>
      <w:bookmarkStart w:id="12321" w:name="_Toc410909842"/>
      <w:bookmarkStart w:id="12322" w:name="_Toc410911074"/>
      <w:bookmarkStart w:id="12323" w:name="_Toc410911347"/>
      <w:bookmarkStart w:id="12324" w:name="_Toc410911930"/>
      <w:bookmarkStart w:id="12325" w:name="_Toc410914844"/>
      <w:bookmarkStart w:id="12326" w:name="_Toc410916125"/>
      <w:bookmarkStart w:id="12327" w:name="_Toc410916976"/>
      <w:bookmarkStart w:id="12328" w:name="_Toc410917248"/>
      <w:bookmarkStart w:id="12329" w:name="_Toc410904632"/>
      <w:bookmarkStart w:id="12330" w:name="_Toc410905228"/>
      <w:bookmarkStart w:id="12331" w:name="_Toc410905933"/>
      <w:bookmarkStart w:id="12332" w:name="_Toc410906955"/>
      <w:bookmarkStart w:id="12333" w:name="_Toc410907130"/>
      <w:bookmarkStart w:id="12334" w:name="_Toc410907403"/>
      <w:bookmarkStart w:id="12335" w:name="_Toc410907547"/>
      <w:bookmarkStart w:id="12336" w:name="_Toc410907820"/>
      <w:bookmarkStart w:id="12337" w:name="_Toc410903377"/>
      <w:bookmarkStart w:id="12338" w:name="_Toc410908210"/>
      <w:bookmarkStart w:id="12339" w:name="_Toc410908702"/>
      <w:bookmarkStart w:id="12340" w:name="_Toc410908956"/>
      <w:bookmarkStart w:id="12341" w:name="_Toc410909229"/>
      <w:bookmarkStart w:id="12342" w:name="_Toc410909502"/>
      <w:bookmarkStart w:id="12343" w:name="_Toc410908333"/>
      <w:bookmarkStart w:id="12344" w:name="_Toc410909843"/>
      <w:bookmarkStart w:id="12345" w:name="_Toc410911075"/>
      <w:bookmarkStart w:id="12346" w:name="_Toc410911348"/>
      <w:bookmarkStart w:id="12347" w:name="_Toc410911931"/>
      <w:bookmarkStart w:id="12348" w:name="_Toc410914845"/>
      <w:bookmarkStart w:id="12349" w:name="_Toc410916126"/>
      <w:bookmarkStart w:id="12350" w:name="_Toc410916977"/>
      <w:bookmarkStart w:id="12351" w:name="_Toc410917249"/>
      <w:bookmarkStart w:id="12352" w:name="_Toc410904633"/>
      <w:bookmarkStart w:id="12353" w:name="_Toc410905229"/>
      <w:bookmarkStart w:id="12354" w:name="_Toc410905934"/>
      <w:bookmarkStart w:id="12355" w:name="_Toc410906956"/>
      <w:bookmarkStart w:id="12356" w:name="_Toc410907131"/>
      <w:bookmarkStart w:id="12357" w:name="_Toc410907404"/>
      <w:bookmarkStart w:id="12358" w:name="_Toc410907548"/>
      <w:bookmarkStart w:id="12359" w:name="_Toc410907821"/>
      <w:bookmarkStart w:id="12360" w:name="_Toc410903378"/>
      <w:bookmarkStart w:id="12361" w:name="_Toc410908211"/>
      <w:bookmarkStart w:id="12362" w:name="_Toc410908703"/>
      <w:bookmarkStart w:id="12363" w:name="_Toc410908957"/>
      <w:bookmarkStart w:id="12364" w:name="_Toc410909230"/>
      <w:bookmarkStart w:id="12365" w:name="_Toc410909503"/>
      <w:bookmarkStart w:id="12366" w:name="_Toc410908334"/>
      <w:bookmarkStart w:id="12367" w:name="_Toc410909844"/>
      <w:bookmarkStart w:id="12368" w:name="_Toc410911076"/>
      <w:bookmarkStart w:id="12369" w:name="_Toc410911349"/>
      <w:bookmarkStart w:id="12370" w:name="_Toc410911932"/>
      <w:bookmarkStart w:id="12371" w:name="_Toc410914846"/>
      <w:bookmarkStart w:id="12372" w:name="_Toc410916127"/>
      <w:bookmarkStart w:id="12373" w:name="_Toc410916978"/>
      <w:bookmarkStart w:id="12374" w:name="_Toc410917250"/>
      <w:bookmarkStart w:id="12375" w:name="_Hlt266990369"/>
      <w:bookmarkStart w:id="12376" w:name="_Toc368984349"/>
      <w:bookmarkStart w:id="12377" w:name="_Toc407714720"/>
      <w:bookmarkStart w:id="12378" w:name="_Toc407716885"/>
      <w:bookmarkStart w:id="12379" w:name="_Toc407723137"/>
      <w:bookmarkStart w:id="12380" w:name="_Toc407720567"/>
      <w:bookmarkStart w:id="12381" w:name="_Toc407992796"/>
      <w:bookmarkStart w:id="12382" w:name="_Toc407999228"/>
      <w:bookmarkStart w:id="12383" w:name="_Toc408003463"/>
      <w:bookmarkStart w:id="12384" w:name="_Toc408003706"/>
      <w:bookmarkStart w:id="12385" w:name="_Toc408004462"/>
      <w:bookmarkStart w:id="12386" w:name="_Toc408161705"/>
      <w:bookmarkStart w:id="12387" w:name="_Toc408439937"/>
      <w:bookmarkStart w:id="12388" w:name="_Toc408447038"/>
      <w:bookmarkStart w:id="12389" w:name="_Toc408447302"/>
      <w:bookmarkStart w:id="12390" w:name="_Toc408776131"/>
      <w:bookmarkStart w:id="12391" w:name="_Toc408779326"/>
      <w:bookmarkStart w:id="12392" w:name="_Toc408780922"/>
      <w:bookmarkStart w:id="12393" w:name="_Toc408840985"/>
      <w:bookmarkStart w:id="12394" w:name="_Toc408842410"/>
      <w:bookmarkStart w:id="12395" w:name="_Toc282982405"/>
      <w:bookmarkStart w:id="12396" w:name="_Toc409088839"/>
      <w:bookmarkStart w:id="12397" w:name="_Toc409089033"/>
      <w:bookmarkStart w:id="12398" w:name="_Toc409089721"/>
      <w:bookmarkStart w:id="12399" w:name="_Toc409090153"/>
      <w:bookmarkStart w:id="12400" w:name="_Toc409090608"/>
      <w:bookmarkStart w:id="12401" w:name="_Toc409113402"/>
      <w:bookmarkStart w:id="12402" w:name="_Toc409174185"/>
      <w:bookmarkStart w:id="12403" w:name="_Toc409174880"/>
      <w:bookmarkStart w:id="12404" w:name="_Toc409189279"/>
      <w:bookmarkStart w:id="12405" w:name="_Toc283058710"/>
      <w:bookmarkStart w:id="12406" w:name="_Toc409204504"/>
      <w:bookmarkStart w:id="12407" w:name="_Toc409474895"/>
      <w:bookmarkStart w:id="12408" w:name="_Toc409528604"/>
      <w:bookmarkStart w:id="12409" w:name="_Toc409630308"/>
      <w:bookmarkStart w:id="12410" w:name="_Toc409703753"/>
      <w:bookmarkStart w:id="12411" w:name="_Toc409711917"/>
      <w:bookmarkStart w:id="12412" w:name="_Toc409715660"/>
      <w:bookmarkStart w:id="12413" w:name="_Toc409721653"/>
      <w:bookmarkStart w:id="12414" w:name="_Toc409720808"/>
      <w:bookmarkStart w:id="12415" w:name="_Toc409721895"/>
      <w:bookmarkStart w:id="12416" w:name="_Toc409807620"/>
      <w:bookmarkStart w:id="12417" w:name="_Toc409812309"/>
      <w:bookmarkStart w:id="12418" w:name="_Toc283764531"/>
      <w:bookmarkStart w:id="12419" w:name="_Toc409908898"/>
      <w:bookmarkStart w:id="12420" w:name="_Toc410903037"/>
      <w:bookmarkStart w:id="12421" w:name="_Toc410908335"/>
      <w:bookmarkStart w:id="12422" w:name="_Toc410911077"/>
      <w:bookmarkStart w:id="12423" w:name="_Toc410911350"/>
      <w:bookmarkStart w:id="12424" w:name="_Toc410920402"/>
      <w:bookmarkStart w:id="12425" w:name="_Toc410916979"/>
      <w:bookmarkStart w:id="12426" w:name="_Toc411280028"/>
      <w:bookmarkStart w:id="12427" w:name="_Toc411626756"/>
      <w:bookmarkStart w:id="12428" w:name="_Toc411632297"/>
      <w:bookmarkStart w:id="12429" w:name="_Toc411882207"/>
      <w:bookmarkStart w:id="12430" w:name="_Toc411941216"/>
      <w:bookmarkStart w:id="12431" w:name="_Toc285801664"/>
      <w:bookmarkStart w:id="12432" w:name="_Toc411949691"/>
      <w:bookmarkStart w:id="12433" w:name="_Toc412111331"/>
      <w:bookmarkStart w:id="12434" w:name="_Toc285977935"/>
      <w:bookmarkStart w:id="12435" w:name="_Toc412128098"/>
      <w:bookmarkStart w:id="12436" w:name="_Toc286000063"/>
      <w:bookmarkStart w:id="12437" w:name="_Toc412218546"/>
      <w:bookmarkStart w:id="12438" w:name="_Toc412543834"/>
      <w:bookmarkStart w:id="12439" w:name="_Toc412551579"/>
      <w:bookmarkStart w:id="12440" w:name="_Toc412760448"/>
      <w:bookmarkStart w:id="12441" w:name="_Toc453143377"/>
      <w:bookmarkStart w:id="12442" w:name="_Toc5978497"/>
      <w:bookmarkStart w:id="12443" w:name="_Toc113011890"/>
      <w:bookmarkEnd w:id="11402"/>
      <w:bookmarkEnd w:id="11403"/>
      <w:bookmarkEnd w:id="11404"/>
      <w:bookmarkEnd w:id="11405"/>
      <w:bookmarkEnd w:id="11406"/>
      <w:bookmarkEnd w:id="11407"/>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r w:rsidRPr="00575698">
        <w:t>Архив</w:t>
      </w:r>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p>
    <w:p w14:paraId="315AF34F" w14:textId="77777777" w:rsidR="001447F6" w:rsidRPr="00575698" w:rsidRDefault="006666D6" w:rsidP="00634ABE">
      <w:pPr>
        <w:pStyle w:val="4"/>
        <w:keepNext/>
        <w:numPr>
          <w:ilvl w:val="2"/>
          <w:numId w:val="9"/>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0934FD29" w14:textId="77777777" w:rsidR="001447F6" w:rsidRPr="00575698" w:rsidRDefault="001447F6" w:rsidP="00634ABE">
      <w:pPr>
        <w:pStyle w:val="5"/>
        <w:numPr>
          <w:ilvl w:val="3"/>
          <w:numId w:val="9"/>
        </w:numPr>
      </w:pPr>
      <w:r w:rsidRPr="00575698">
        <w:t>запрос на проведение закупки;</w:t>
      </w:r>
    </w:p>
    <w:p w14:paraId="50E0D11B" w14:textId="31247E6B" w:rsidR="001447F6" w:rsidRPr="00575698" w:rsidRDefault="001447F6" w:rsidP="00634ABE">
      <w:pPr>
        <w:pStyle w:val="5"/>
        <w:numPr>
          <w:ilvl w:val="3"/>
          <w:numId w:val="9"/>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233FEB" w:rsidRPr="005C4C07">
        <w:rPr>
          <w:rFonts w:cs="Calibri"/>
        </w:rPr>
        <w:t>Приложение </w:t>
      </w:r>
      <w:r w:rsidR="00233FEB" w:rsidRPr="00F20FD0">
        <w:rPr>
          <w:rFonts w:cs="Calibri"/>
        </w:rPr>
        <w:t>5</w:t>
      </w:r>
      <w:r w:rsidR="00006861" w:rsidRPr="0013308E">
        <w:fldChar w:fldCharType="end"/>
      </w:r>
      <w:r w:rsidR="002D3E6A" w:rsidRPr="00575698">
        <w:t>)</w:t>
      </w:r>
      <w:r w:rsidRPr="00575698">
        <w:t>;</w:t>
      </w:r>
    </w:p>
    <w:p w14:paraId="5BC2D006" w14:textId="77777777" w:rsidR="001447F6" w:rsidRPr="00575698" w:rsidRDefault="001447F6" w:rsidP="00634ABE">
      <w:pPr>
        <w:pStyle w:val="5"/>
        <w:numPr>
          <w:ilvl w:val="3"/>
          <w:numId w:val="9"/>
        </w:numPr>
      </w:pPr>
      <w:r w:rsidRPr="00575698">
        <w:t>поручение на проведение закупки (если оформлялось);</w:t>
      </w:r>
    </w:p>
    <w:p w14:paraId="5BB36080" w14:textId="77777777" w:rsidR="001447F6" w:rsidRPr="00575698" w:rsidRDefault="00161950" w:rsidP="00634ABE">
      <w:pPr>
        <w:pStyle w:val="5"/>
        <w:numPr>
          <w:ilvl w:val="3"/>
          <w:numId w:val="9"/>
        </w:numPr>
      </w:pPr>
      <w:r w:rsidRPr="00575698">
        <w:t>РД</w:t>
      </w:r>
      <w:r w:rsidR="001447F6" w:rsidRPr="00575698">
        <w:t xml:space="preserve"> о проведении закупки (если издавался);</w:t>
      </w:r>
    </w:p>
    <w:p w14:paraId="0B8A050A" w14:textId="77777777" w:rsidR="001447F6" w:rsidRPr="00575698" w:rsidRDefault="001447F6" w:rsidP="00634ABE">
      <w:pPr>
        <w:pStyle w:val="5"/>
        <w:numPr>
          <w:ilvl w:val="3"/>
          <w:numId w:val="9"/>
        </w:numPr>
      </w:pPr>
      <w:r w:rsidRPr="00575698">
        <w:t>извещение, изменения в него (при наличии);</w:t>
      </w:r>
    </w:p>
    <w:p w14:paraId="48F011BF" w14:textId="77777777" w:rsidR="001447F6" w:rsidRPr="00575698" w:rsidRDefault="001447F6" w:rsidP="00634ABE">
      <w:pPr>
        <w:pStyle w:val="5"/>
        <w:numPr>
          <w:ilvl w:val="3"/>
          <w:numId w:val="9"/>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CE5A04F" w14:textId="77777777" w:rsidR="001447F6" w:rsidRPr="00575698" w:rsidRDefault="001447F6" w:rsidP="00634ABE">
      <w:pPr>
        <w:pStyle w:val="5"/>
        <w:numPr>
          <w:ilvl w:val="3"/>
          <w:numId w:val="9"/>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5043BAF5" w14:textId="77777777" w:rsidR="001447F6" w:rsidRPr="00575698" w:rsidRDefault="001447F6" w:rsidP="00634ABE">
      <w:pPr>
        <w:pStyle w:val="5"/>
        <w:numPr>
          <w:ilvl w:val="3"/>
          <w:numId w:val="9"/>
        </w:numPr>
      </w:pPr>
      <w:r w:rsidRPr="00575698">
        <w:t xml:space="preserve">протоколы заседаний </w:t>
      </w:r>
      <w:r w:rsidR="009C08BC" w:rsidRPr="00575698">
        <w:t>ЗК</w:t>
      </w:r>
      <w:r w:rsidRPr="00575698">
        <w:t>;</w:t>
      </w:r>
    </w:p>
    <w:p w14:paraId="5168350D" w14:textId="77777777" w:rsidR="001447F6" w:rsidRPr="00575698" w:rsidRDefault="001447F6" w:rsidP="00634ABE">
      <w:pPr>
        <w:pStyle w:val="5"/>
        <w:numPr>
          <w:ilvl w:val="3"/>
          <w:numId w:val="9"/>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25C80AB7" w14:textId="77777777" w:rsidR="00E43E4A" w:rsidRPr="00575698" w:rsidRDefault="00E43E4A" w:rsidP="00634ABE">
      <w:pPr>
        <w:pStyle w:val="4"/>
        <w:numPr>
          <w:ilvl w:val="2"/>
          <w:numId w:val="9"/>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064FE3E7" w14:textId="77777777" w:rsidR="00BE1D3F" w:rsidRPr="00575698" w:rsidRDefault="00BE1D3F" w:rsidP="00634ABE">
      <w:pPr>
        <w:pStyle w:val="4"/>
        <w:numPr>
          <w:ilvl w:val="2"/>
          <w:numId w:val="9"/>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1E6CB17" w14:textId="77777777" w:rsidR="00B47E0C" w:rsidRPr="00575698" w:rsidRDefault="00B47E0C" w:rsidP="00634ABE">
      <w:pPr>
        <w:pStyle w:val="4"/>
        <w:numPr>
          <w:ilvl w:val="2"/>
          <w:numId w:val="9"/>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E0A17B5" w14:textId="77777777" w:rsidR="006D6E9F" w:rsidRPr="00575698" w:rsidRDefault="006D6E9F" w:rsidP="00634ABE">
      <w:pPr>
        <w:pStyle w:val="4"/>
        <w:numPr>
          <w:ilvl w:val="2"/>
          <w:numId w:val="9"/>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43C593C" w14:textId="77777777" w:rsidR="006666D6" w:rsidRPr="00575698" w:rsidRDefault="006666D6" w:rsidP="00634ABE">
      <w:pPr>
        <w:pStyle w:val="4"/>
        <w:numPr>
          <w:ilvl w:val="2"/>
          <w:numId w:val="9"/>
        </w:numPr>
      </w:pPr>
      <w:r w:rsidRPr="00575698">
        <w:t xml:space="preserve">В договор оказания услуг </w:t>
      </w:r>
      <w:r w:rsidR="005E6667" w:rsidRPr="00575698">
        <w:t>о</w:t>
      </w:r>
      <w:r w:rsidRPr="00575698">
        <w:t>ператором ЭТП</w:t>
      </w:r>
      <w:r w:rsidR="00E343EA" w:rsidRPr="00575698">
        <w:t> / ЗЭТП</w:t>
      </w:r>
      <w:r w:rsidR="00584F72">
        <w:t> /ЕАТ</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584F72">
        <w:t> / ЕАТ</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00584F72">
        <w:t> / ЕАТ</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 ЗЭТП</w:t>
      </w:r>
      <w:r w:rsidR="00584F72">
        <w:t> / ЕАТ</w:t>
      </w:r>
      <w:r w:rsidR="00E343EA" w:rsidRPr="00575698">
        <w:t xml:space="preserve">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233FEB">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4A3854DF" w14:textId="77777777" w:rsidR="006666D6" w:rsidRPr="00575698" w:rsidRDefault="006666D6" w:rsidP="00634ABE">
      <w:pPr>
        <w:pStyle w:val="4"/>
        <w:numPr>
          <w:ilvl w:val="2"/>
          <w:numId w:val="9"/>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6E1CD570" w14:textId="77777777" w:rsidR="008E09C3" w:rsidRPr="00575698" w:rsidRDefault="008E09C3" w:rsidP="00634ABE">
      <w:pPr>
        <w:pStyle w:val="2"/>
        <w:numPr>
          <w:ilvl w:val="0"/>
          <w:numId w:val="9"/>
        </w:numPr>
      </w:pPr>
      <w:bookmarkStart w:id="12444" w:name="_Toc271021388"/>
      <w:bookmarkStart w:id="12445" w:name="_Toc271226006"/>
      <w:bookmarkStart w:id="12446" w:name="_Toc368984377"/>
      <w:bookmarkStart w:id="12447" w:name="_Toc407284860"/>
      <w:bookmarkStart w:id="12448" w:name="_Toc407291588"/>
      <w:bookmarkStart w:id="12449" w:name="_Toc407300388"/>
      <w:bookmarkStart w:id="12450" w:name="_Toc407296938"/>
      <w:bookmarkStart w:id="12451" w:name="_Toc407714721"/>
      <w:bookmarkStart w:id="12452" w:name="_Toc407716886"/>
      <w:bookmarkStart w:id="12453" w:name="_Toc407723138"/>
      <w:bookmarkStart w:id="12454" w:name="_Toc407720568"/>
      <w:bookmarkStart w:id="12455" w:name="_Toc407992797"/>
      <w:bookmarkStart w:id="12456" w:name="_Toc407999229"/>
      <w:bookmarkStart w:id="12457" w:name="_Toc408003464"/>
      <w:bookmarkStart w:id="12458" w:name="_Toc408003707"/>
      <w:bookmarkStart w:id="12459" w:name="_Toc408004463"/>
      <w:bookmarkStart w:id="12460" w:name="_Toc408161706"/>
      <w:bookmarkStart w:id="12461" w:name="_Toc408776132"/>
      <w:bookmarkStart w:id="12462" w:name="_Toc408779327"/>
      <w:bookmarkStart w:id="12463" w:name="_Toc408780923"/>
      <w:bookmarkStart w:id="12464" w:name="_Toc408840986"/>
      <w:bookmarkStart w:id="12465" w:name="_Toc408842411"/>
      <w:bookmarkStart w:id="12466" w:name="_Toc282982406"/>
      <w:bookmarkStart w:id="12467" w:name="_Toc409088840"/>
      <w:bookmarkStart w:id="12468" w:name="_Toc409089034"/>
      <w:bookmarkStart w:id="12469" w:name="_Toc409089722"/>
      <w:bookmarkStart w:id="12470" w:name="_Toc409090154"/>
      <w:bookmarkStart w:id="12471" w:name="_Toc409090609"/>
      <w:bookmarkStart w:id="12472" w:name="_Toc409113403"/>
      <w:bookmarkStart w:id="12473" w:name="_Toc409174881"/>
      <w:bookmarkStart w:id="12474" w:name="_Toc409189280"/>
      <w:bookmarkStart w:id="12475" w:name="_Toc283058711"/>
      <w:bookmarkStart w:id="12476" w:name="_Toc409204505"/>
      <w:bookmarkStart w:id="12477" w:name="_Ref409208386"/>
      <w:bookmarkStart w:id="12478" w:name="_Toc409474896"/>
      <w:bookmarkStart w:id="12479" w:name="_Toc409528605"/>
      <w:bookmarkStart w:id="12480" w:name="_Toc409630309"/>
      <w:bookmarkStart w:id="12481" w:name="_Toc409703754"/>
      <w:bookmarkStart w:id="12482" w:name="_Toc409711918"/>
      <w:bookmarkStart w:id="12483" w:name="_Toc409715661"/>
      <w:bookmarkStart w:id="12484" w:name="_Ref409718532"/>
      <w:bookmarkStart w:id="12485" w:name="_Toc409721654"/>
      <w:bookmarkStart w:id="12486" w:name="_Toc409720809"/>
      <w:bookmarkStart w:id="12487" w:name="_Toc409721896"/>
      <w:bookmarkStart w:id="12488" w:name="_Toc409807621"/>
      <w:bookmarkStart w:id="12489" w:name="_Toc409812310"/>
      <w:bookmarkStart w:id="12490" w:name="_Toc283764532"/>
      <w:bookmarkStart w:id="12491" w:name="_Toc409908899"/>
      <w:bookmarkStart w:id="12492" w:name="_Ref410051695"/>
      <w:bookmarkStart w:id="12493" w:name="_Ref410324512"/>
      <w:bookmarkStart w:id="12494" w:name="_Ref410503313"/>
      <w:bookmarkStart w:id="12495" w:name="_Ref410827637"/>
      <w:bookmarkStart w:id="12496" w:name="_Ref410856652"/>
      <w:bookmarkStart w:id="12497" w:name="_Toc410903038"/>
      <w:bookmarkStart w:id="12498" w:name="_Toc410908336"/>
      <w:bookmarkStart w:id="12499" w:name="_Toc410911078"/>
      <w:bookmarkStart w:id="12500" w:name="_Toc410911351"/>
      <w:bookmarkStart w:id="12501" w:name="_Toc410920403"/>
      <w:bookmarkStart w:id="12502" w:name="_Toc410916980"/>
      <w:bookmarkStart w:id="12503" w:name="_Toc411280029"/>
      <w:bookmarkStart w:id="12504" w:name="_Toc411626757"/>
      <w:bookmarkStart w:id="12505" w:name="_Toc411632298"/>
      <w:bookmarkStart w:id="12506" w:name="_Toc411882208"/>
      <w:bookmarkStart w:id="12507" w:name="_Toc411941217"/>
      <w:bookmarkStart w:id="12508" w:name="_Toc285801665"/>
      <w:bookmarkStart w:id="12509" w:name="_Toc411949692"/>
      <w:bookmarkStart w:id="12510" w:name="_Toc412111332"/>
      <w:bookmarkStart w:id="12511" w:name="_Toc285977936"/>
      <w:bookmarkStart w:id="12512" w:name="_Toc412128099"/>
      <w:bookmarkStart w:id="12513" w:name="_Toc286000064"/>
      <w:bookmarkStart w:id="12514" w:name="_Toc412218547"/>
      <w:bookmarkStart w:id="12515" w:name="_Toc412543835"/>
      <w:bookmarkStart w:id="12516" w:name="_Toc412551580"/>
      <w:bookmarkStart w:id="12517" w:name="_Toc412760449"/>
      <w:bookmarkStart w:id="12518" w:name="_Toc453143378"/>
      <w:bookmarkStart w:id="12519" w:name="_Toc5978498"/>
      <w:bookmarkStart w:id="12520" w:name="_Toc113011891"/>
      <w:bookmarkStart w:id="12521" w:name="_Toc408439938"/>
      <w:bookmarkStart w:id="12522" w:name="_Toc408447039"/>
      <w:bookmarkStart w:id="12523" w:name="_Toc408447303"/>
      <w:bookmarkEnd w:id="12444"/>
      <w:bookmarkEnd w:id="12445"/>
      <w:r w:rsidRPr="00575698">
        <w:t>Реестры</w:t>
      </w:r>
      <w:bookmarkStart w:id="12524" w:name="_Hlt310367357"/>
      <w:bookmarkEnd w:id="12524"/>
      <w:r w:rsidRPr="00575698">
        <w:t xml:space="preserve"> недобросовестных поставщиков</w:t>
      </w:r>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63350F23" w14:textId="77777777" w:rsidR="00EA284A" w:rsidRPr="00575698" w:rsidRDefault="008E09C3" w:rsidP="00634ABE">
      <w:pPr>
        <w:pStyle w:val="3"/>
        <w:numPr>
          <w:ilvl w:val="1"/>
          <w:numId w:val="9"/>
        </w:numPr>
        <w:ind w:left="1134"/>
      </w:pPr>
      <w:bookmarkStart w:id="12525" w:name="_Toc368984378"/>
      <w:bookmarkStart w:id="12526" w:name="_Toc407284861"/>
      <w:bookmarkStart w:id="12527" w:name="_Toc407291589"/>
      <w:bookmarkStart w:id="12528" w:name="_Toc407300389"/>
      <w:bookmarkStart w:id="12529" w:name="_Toc407296939"/>
      <w:bookmarkStart w:id="12530" w:name="_Toc407714722"/>
      <w:bookmarkStart w:id="12531" w:name="_Toc407716887"/>
      <w:bookmarkStart w:id="12532" w:name="_Toc407723139"/>
      <w:bookmarkStart w:id="12533" w:name="_Toc407720569"/>
      <w:bookmarkStart w:id="12534" w:name="_Toc407992798"/>
      <w:bookmarkStart w:id="12535" w:name="_Toc407999230"/>
      <w:bookmarkStart w:id="12536" w:name="_Toc408003465"/>
      <w:bookmarkStart w:id="12537" w:name="_Toc408003708"/>
      <w:bookmarkStart w:id="12538" w:name="_Toc408004464"/>
      <w:bookmarkStart w:id="12539" w:name="_Toc408161707"/>
      <w:bookmarkStart w:id="12540" w:name="_Toc408439939"/>
      <w:bookmarkStart w:id="12541" w:name="_Toc408447040"/>
      <w:bookmarkStart w:id="12542" w:name="_Toc408447304"/>
      <w:bookmarkStart w:id="12543" w:name="_Toc408776133"/>
      <w:bookmarkStart w:id="12544" w:name="_Toc408779328"/>
      <w:bookmarkStart w:id="12545" w:name="_Toc408780924"/>
      <w:bookmarkStart w:id="12546" w:name="_Toc408840987"/>
      <w:bookmarkStart w:id="12547" w:name="_Toc408842412"/>
      <w:bookmarkStart w:id="12548" w:name="_Toc282982407"/>
      <w:bookmarkStart w:id="12549" w:name="_Toc409088841"/>
      <w:bookmarkStart w:id="12550" w:name="_Toc409089035"/>
      <w:bookmarkStart w:id="12551" w:name="_Toc409089723"/>
      <w:bookmarkStart w:id="12552" w:name="_Toc409090155"/>
      <w:bookmarkStart w:id="12553" w:name="_Toc409090610"/>
      <w:bookmarkStart w:id="12554" w:name="_Toc409113404"/>
      <w:bookmarkStart w:id="12555" w:name="_Toc409174187"/>
      <w:bookmarkStart w:id="12556" w:name="_Toc409174882"/>
      <w:bookmarkStart w:id="12557" w:name="_Toc409189281"/>
      <w:bookmarkStart w:id="12558" w:name="_Toc283058712"/>
      <w:bookmarkStart w:id="12559" w:name="_Toc409204506"/>
      <w:bookmarkStart w:id="12560" w:name="_Toc409474897"/>
      <w:bookmarkStart w:id="12561" w:name="_Toc409528606"/>
      <w:bookmarkStart w:id="12562" w:name="_Toc409630310"/>
      <w:bookmarkStart w:id="12563" w:name="_Toc409703755"/>
      <w:bookmarkStart w:id="12564" w:name="_Toc409711919"/>
      <w:bookmarkStart w:id="12565" w:name="_Toc409715662"/>
      <w:bookmarkStart w:id="12566" w:name="_Toc409721655"/>
      <w:bookmarkStart w:id="12567" w:name="_Toc409720810"/>
      <w:bookmarkStart w:id="12568" w:name="_Toc409721897"/>
      <w:bookmarkStart w:id="12569" w:name="_Toc409807622"/>
      <w:bookmarkStart w:id="12570" w:name="_Toc409812311"/>
      <w:bookmarkStart w:id="12571" w:name="_Toc283764533"/>
      <w:bookmarkStart w:id="12572" w:name="_Toc409908900"/>
      <w:bookmarkStart w:id="12573" w:name="_Toc410903039"/>
      <w:bookmarkStart w:id="12574" w:name="_Toc410908337"/>
      <w:bookmarkStart w:id="12575" w:name="_Toc410911079"/>
      <w:bookmarkStart w:id="12576" w:name="_Toc410911352"/>
      <w:bookmarkStart w:id="12577" w:name="_Toc410920404"/>
      <w:bookmarkStart w:id="12578" w:name="_Toc410916981"/>
      <w:bookmarkStart w:id="12579" w:name="_Toc411280030"/>
      <w:bookmarkStart w:id="12580" w:name="_Toc411626758"/>
      <w:bookmarkStart w:id="12581" w:name="_Toc411632299"/>
      <w:bookmarkStart w:id="12582" w:name="_Toc411882209"/>
      <w:bookmarkStart w:id="12583" w:name="_Toc411941218"/>
      <w:bookmarkStart w:id="12584" w:name="_Toc285801666"/>
      <w:bookmarkStart w:id="12585" w:name="_Toc411949693"/>
      <w:bookmarkStart w:id="12586" w:name="_Toc412111333"/>
      <w:bookmarkStart w:id="12587" w:name="_Toc285977937"/>
      <w:bookmarkStart w:id="12588" w:name="_Toc412128100"/>
      <w:bookmarkStart w:id="12589" w:name="_Toc286000065"/>
      <w:bookmarkStart w:id="12590" w:name="_Toc412218548"/>
      <w:bookmarkStart w:id="12591" w:name="_Toc412543836"/>
      <w:bookmarkStart w:id="12592" w:name="_Toc412551581"/>
      <w:bookmarkStart w:id="12593" w:name="_Toc412760450"/>
      <w:bookmarkStart w:id="12594" w:name="_Toc453143379"/>
      <w:bookmarkStart w:id="12595" w:name="_Ref468181009"/>
      <w:bookmarkStart w:id="12596" w:name="_Toc5978499"/>
      <w:bookmarkStart w:id="12597" w:name="_Toc113011892"/>
      <w:bookmarkEnd w:id="12521"/>
      <w:bookmarkEnd w:id="12522"/>
      <w:bookmarkEnd w:id="12523"/>
      <w:r w:rsidRPr="00575698">
        <w:t>Виды реестров недобросовестных поставщиков</w:t>
      </w:r>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p>
    <w:p w14:paraId="0592AFD3" w14:textId="77777777" w:rsidR="008E09C3" w:rsidRPr="00575698" w:rsidRDefault="008E09C3" w:rsidP="00634ABE">
      <w:pPr>
        <w:pStyle w:val="4"/>
        <w:numPr>
          <w:ilvl w:val="2"/>
          <w:numId w:val="9"/>
        </w:numPr>
      </w:pPr>
      <w:bookmarkStart w:id="12598" w:name="_Ref307228590"/>
      <w:bookmarkStart w:id="12599"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98"/>
      <w:bookmarkEnd w:id="12599"/>
    </w:p>
    <w:p w14:paraId="676FD9A9" w14:textId="77777777" w:rsidR="008E09C3" w:rsidRPr="00575698" w:rsidRDefault="008E09C3" w:rsidP="00634ABE">
      <w:pPr>
        <w:pStyle w:val="5"/>
        <w:numPr>
          <w:ilvl w:val="3"/>
          <w:numId w:val="9"/>
        </w:numPr>
      </w:pPr>
      <w:bookmarkStart w:id="12600" w:name="_Ref311831407"/>
      <w:bookmarkStart w:id="12601" w:name="_Ref407293877"/>
      <w:bookmarkStart w:id="12602"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600"/>
      <w:bookmarkEnd w:id="12601"/>
      <w:r w:rsidRPr="00575698">
        <w:t>;</w:t>
      </w:r>
      <w:bookmarkEnd w:id="12602"/>
    </w:p>
    <w:p w14:paraId="48FE2872" w14:textId="77777777" w:rsidR="008E09C3" w:rsidRPr="00575698" w:rsidRDefault="008E09C3" w:rsidP="00634ABE">
      <w:pPr>
        <w:pStyle w:val="5"/>
        <w:numPr>
          <w:ilvl w:val="3"/>
          <w:numId w:val="9"/>
        </w:numPr>
      </w:pPr>
      <w:bookmarkStart w:id="12603" w:name="_Ref5384893"/>
      <w:bookmarkStart w:id="12604"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603"/>
    </w:p>
    <w:p w14:paraId="59628783" w14:textId="77777777" w:rsidR="0066766F" w:rsidRPr="00575698" w:rsidRDefault="0066766F" w:rsidP="00634ABE">
      <w:pPr>
        <w:pStyle w:val="4"/>
        <w:numPr>
          <w:ilvl w:val="2"/>
          <w:numId w:val="9"/>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3F58E39" w14:textId="77777777" w:rsidR="0066766F" w:rsidRPr="00575698" w:rsidRDefault="0066766F" w:rsidP="00634ABE">
      <w:pPr>
        <w:pStyle w:val="5"/>
        <w:numPr>
          <w:ilvl w:val="3"/>
          <w:numId w:val="9"/>
        </w:numPr>
      </w:pPr>
      <w:r w:rsidRPr="00575698">
        <w:t>реестр, ведущийся в соответствии со статьей 5 Закона 223-ФЗ;</w:t>
      </w:r>
    </w:p>
    <w:p w14:paraId="6E5DEE2E" w14:textId="77777777" w:rsidR="0066766F" w:rsidRPr="00575698" w:rsidRDefault="0066766F" w:rsidP="00634ABE">
      <w:pPr>
        <w:pStyle w:val="5"/>
        <w:numPr>
          <w:ilvl w:val="3"/>
          <w:numId w:val="9"/>
        </w:numPr>
      </w:pPr>
      <w:r w:rsidRPr="00575698">
        <w:t>реестр, ведущийся в соответствии со статьей 104 Закона 44-ФЗ;</w:t>
      </w:r>
    </w:p>
    <w:p w14:paraId="248753DF" w14:textId="77777777" w:rsidR="00EA284A" w:rsidRPr="00575698" w:rsidRDefault="00196065" w:rsidP="00634ABE">
      <w:pPr>
        <w:pStyle w:val="5"/>
        <w:numPr>
          <w:ilvl w:val="3"/>
          <w:numId w:val="9"/>
        </w:numPr>
      </w:pPr>
      <w:bookmarkStart w:id="12605" w:name="_Ref21708523"/>
      <w:bookmarkEnd w:id="12604"/>
      <w:r w:rsidRPr="00575698">
        <w:t>РНПК</w:t>
      </w:r>
      <w:r w:rsidR="0066766F" w:rsidRPr="00575698">
        <w:t>.</w:t>
      </w:r>
      <w:bookmarkEnd w:id="12605"/>
    </w:p>
    <w:p w14:paraId="76A960E8" w14:textId="0503A953" w:rsidR="0066766F" w:rsidRPr="00575698" w:rsidRDefault="0066766F" w:rsidP="00634ABE">
      <w:pPr>
        <w:pStyle w:val="4"/>
        <w:numPr>
          <w:ilvl w:val="2"/>
          <w:numId w:val="9"/>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233FEB">
        <w:t>24.1.2(3)</w:t>
      </w:r>
      <w:r w:rsidR="00E343EA" w:rsidRPr="0013308E">
        <w:fldChar w:fldCharType="end"/>
      </w:r>
      <w:r w:rsidR="00705079">
        <w:t xml:space="preserve"> </w:t>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AF7AEBF" w14:textId="77777777" w:rsidR="00471499" w:rsidRPr="00575698" w:rsidRDefault="0066766F" w:rsidP="00634ABE">
      <w:pPr>
        <w:pStyle w:val="4"/>
        <w:numPr>
          <w:ilvl w:val="2"/>
          <w:numId w:val="9"/>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6AF7C900" w14:textId="77777777" w:rsidR="00EA284A" w:rsidRPr="00575698" w:rsidRDefault="008E09C3" w:rsidP="00634ABE">
      <w:pPr>
        <w:pStyle w:val="3"/>
        <w:numPr>
          <w:ilvl w:val="1"/>
          <w:numId w:val="9"/>
        </w:numPr>
        <w:ind w:left="1134"/>
        <w:rPr>
          <w:b w:val="0"/>
        </w:rPr>
      </w:pPr>
      <w:bookmarkStart w:id="12606" w:name="_Toc23696174"/>
      <w:bookmarkStart w:id="12607" w:name="_Toc25342034"/>
      <w:bookmarkStart w:id="12608" w:name="_Toc25343795"/>
      <w:bookmarkStart w:id="12609" w:name="_Toc368984380"/>
      <w:bookmarkStart w:id="12610" w:name="_Toc407284863"/>
      <w:bookmarkStart w:id="12611" w:name="_Toc407291591"/>
      <w:bookmarkStart w:id="12612" w:name="_Toc407300391"/>
      <w:bookmarkStart w:id="12613" w:name="_Toc407296941"/>
      <w:bookmarkStart w:id="12614" w:name="_Toc407714724"/>
      <w:bookmarkStart w:id="12615" w:name="_Toc407716889"/>
      <w:bookmarkStart w:id="12616" w:name="_Toc407723141"/>
      <w:bookmarkStart w:id="12617" w:name="_Toc407720571"/>
      <w:bookmarkStart w:id="12618" w:name="_Toc407992800"/>
      <w:bookmarkStart w:id="12619" w:name="_Toc407999232"/>
      <w:bookmarkStart w:id="12620" w:name="_Toc408003467"/>
      <w:bookmarkStart w:id="12621" w:name="_Toc408003710"/>
      <w:bookmarkStart w:id="12622" w:name="_Toc408004466"/>
      <w:bookmarkStart w:id="12623" w:name="_Toc408161709"/>
      <w:bookmarkStart w:id="12624" w:name="_Toc408439941"/>
      <w:bookmarkStart w:id="12625" w:name="_Toc408447042"/>
      <w:bookmarkStart w:id="12626" w:name="_Toc408447306"/>
      <w:bookmarkStart w:id="12627" w:name="_Toc408776135"/>
      <w:bookmarkStart w:id="12628" w:name="_Toc408779330"/>
      <w:bookmarkStart w:id="12629" w:name="_Toc408780926"/>
      <w:bookmarkStart w:id="12630" w:name="_Toc408840989"/>
      <w:bookmarkStart w:id="12631" w:name="_Toc408842414"/>
      <w:bookmarkStart w:id="12632" w:name="_Toc282982409"/>
      <w:bookmarkStart w:id="12633" w:name="_Toc409088843"/>
      <w:bookmarkStart w:id="12634" w:name="_Toc409089037"/>
      <w:bookmarkStart w:id="12635" w:name="_Toc409089725"/>
      <w:bookmarkStart w:id="12636" w:name="_Toc409090157"/>
      <w:bookmarkStart w:id="12637" w:name="_Toc409090612"/>
      <w:bookmarkStart w:id="12638" w:name="_Toc409113406"/>
      <w:bookmarkStart w:id="12639" w:name="_Toc409174189"/>
      <w:bookmarkStart w:id="12640" w:name="_Toc409174884"/>
      <w:bookmarkStart w:id="12641" w:name="_Toc409189283"/>
      <w:bookmarkStart w:id="12642" w:name="_Toc283058714"/>
      <w:bookmarkStart w:id="12643" w:name="_Toc409204508"/>
      <w:bookmarkStart w:id="12644" w:name="_Toc409474899"/>
      <w:bookmarkStart w:id="12645" w:name="_Toc409528608"/>
      <w:bookmarkStart w:id="12646" w:name="_Toc409630312"/>
      <w:bookmarkStart w:id="12647" w:name="_Toc409703757"/>
      <w:bookmarkStart w:id="12648" w:name="_Toc409711921"/>
      <w:bookmarkStart w:id="12649" w:name="_Toc409715664"/>
      <w:bookmarkStart w:id="12650" w:name="_Toc409721657"/>
      <w:bookmarkStart w:id="12651" w:name="_Toc409720812"/>
      <w:bookmarkStart w:id="12652" w:name="_Toc409721899"/>
      <w:bookmarkStart w:id="12653" w:name="_Toc409807624"/>
      <w:bookmarkStart w:id="12654" w:name="_Toc409812313"/>
      <w:bookmarkStart w:id="12655" w:name="_Toc283764535"/>
      <w:bookmarkStart w:id="12656" w:name="_Toc409908902"/>
      <w:bookmarkStart w:id="12657" w:name="_Toc410903041"/>
      <w:bookmarkStart w:id="12658" w:name="_Toc410908339"/>
      <w:bookmarkStart w:id="12659" w:name="_Toc410911081"/>
      <w:bookmarkStart w:id="12660" w:name="_Toc410911354"/>
      <w:bookmarkStart w:id="12661" w:name="_Toc410920406"/>
      <w:bookmarkStart w:id="12662" w:name="_Toc410916983"/>
      <w:bookmarkStart w:id="12663" w:name="_Toc411280032"/>
      <w:bookmarkStart w:id="12664" w:name="_Toc411626760"/>
      <w:bookmarkStart w:id="12665" w:name="_Toc411632301"/>
      <w:bookmarkStart w:id="12666" w:name="_Toc411882211"/>
      <w:bookmarkStart w:id="12667" w:name="_Toc411941220"/>
      <w:bookmarkStart w:id="12668" w:name="_Toc285801668"/>
      <w:bookmarkStart w:id="12669" w:name="_Toc411949695"/>
      <w:bookmarkStart w:id="12670" w:name="_Toc412111335"/>
      <w:bookmarkStart w:id="12671" w:name="_Toc285977939"/>
      <w:bookmarkStart w:id="12672" w:name="_Toc412128102"/>
      <w:bookmarkStart w:id="12673" w:name="_Toc286000067"/>
      <w:bookmarkStart w:id="12674" w:name="_Toc412218550"/>
      <w:bookmarkStart w:id="12675" w:name="_Toc412543838"/>
      <w:bookmarkStart w:id="12676" w:name="_Toc412551583"/>
      <w:bookmarkStart w:id="12677" w:name="_Toc412760452"/>
      <w:bookmarkStart w:id="12678" w:name="_Toc453143381"/>
      <w:bookmarkStart w:id="12679" w:name="_Ref468181039"/>
      <w:bookmarkStart w:id="12680" w:name="_Ref5732275"/>
      <w:bookmarkStart w:id="12681" w:name="_Ref5732414"/>
      <w:bookmarkStart w:id="12682" w:name="_Toc5978500"/>
      <w:bookmarkStart w:id="12683" w:name="_Toc113011893"/>
      <w:bookmarkEnd w:id="12606"/>
      <w:bookmarkEnd w:id="12607"/>
      <w:bookmarkEnd w:id="12608"/>
      <w:r w:rsidRPr="00575698">
        <w:t xml:space="preserve">Порядок ведения </w:t>
      </w:r>
      <w:r w:rsidR="00196065" w:rsidRPr="00575698">
        <w:t>РНПК</w:t>
      </w:r>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p>
    <w:p w14:paraId="3EE6E941" w14:textId="77777777" w:rsidR="0066766F" w:rsidRPr="00575698" w:rsidRDefault="0066766F" w:rsidP="00634ABE">
      <w:pPr>
        <w:pStyle w:val="4"/>
        <w:numPr>
          <w:ilvl w:val="2"/>
          <w:numId w:val="9"/>
        </w:numPr>
      </w:pPr>
      <w:bookmarkStart w:id="12684"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684"/>
    </w:p>
    <w:p w14:paraId="3B8F3DF4" w14:textId="77777777" w:rsidR="0066766F" w:rsidRPr="00575698" w:rsidRDefault="0066766F" w:rsidP="00634ABE">
      <w:pPr>
        <w:pStyle w:val="5"/>
        <w:numPr>
          <w:ilvl w:val="3"/>
          <w:numId w:val="9"/>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233FEB">
        <w:t>20.6.1</w:t>
      </w:r>
      <w:r w:rsidR="00B70761" w:rsidRPr="0013308E">
        <w:fldChar w:fldCharType="end"/>
      </w:r>
      <w:r w:rsidR="00545A36" w:rsidRPr="00575698">
        <w:t xml:space="preserve"> </w:t>
      </w:r>
      <w:r w:rsidR="00F65D98" w:rsidRPr="00575698">
        <w:t>Положения</w:t>
      </w:r>
      <w:r w:rsidRPr="00575698">
        <w:t>);</w:t>
      </w:r>
    </w:p>
    <w:p w14:paraId="01487D3B" w14:textId="121FA61D" w:rsidR="0066766F" w:rsidRPr="00575698" w:rsidRDefault="00916F7E" w:rsidP="00634ABE">
      <w:pPr>
        <w:pStyle w:val="5"/>
        <w:numPr>
          <w:ilvl w:val="3"/>
          <w:numId w:val="9"/>
        </w:numPr>
      </w:pPr>
      <w:bookmarkStart w:id="12685" w:name="_Ref51679211"/>
      <w:r>
        <w:t xml:space="preserve">представивших в составе заявки на участие в закупке, в том числе однократно, недостоверные сведения, существенные для допуска или оценки и сопоставления заявок на участие в закупке, </w:t>
      </w:r>
      <w:r w:rsidR="0066766F" w:rsidRPr="00575698">
        <w:t>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685"/>
    </w:p>
    <w:p w14:paraId="54F8EDC4" w14:textId="46D3A04E" w:rsidR="0066766F" w:rsidRPr="00575698" w:rsidRDefault="0066766F" w:rsidP="00F61744">
      <w:pPr>
        <w:pStyle w:val="5"/>
        <w:numPr>
          <w:ilvl w:val="3"/>
          <w:numId w:val="9"/>
        </w:numPr>
      </w:pPr>
      <w:bookmarkStart w:id="12686" w:name="_Ref5384968"/>
      <w:r w:rsidRPr="00575698">
        <w:t>договор</w:t>
      </w:r>
      <w:r w:rsidR="00F61744">
        <w:t>ы</w:t>
      </w:r>
      <w:r w:rsidRPr="00575698">
        <w:t xml:space="preserve"> </w:t>
      </w:r>
      <w:r w:rsidR="00F61744" w:rsidRPr="00575698">
        <w:t xml:space="preserve">с которыми </w:t>
      </w:r>
      <w:r w:rsidRPr="00575698">
        <w:t>расторгнут</w:t>
      </w:r>
      <w:r w:rsidR="00F61744">
        <w:t>ы</w:t>
      </w:r>
      <w:r w:rsidRPr="00575698">
        <w:t xml:space="preserve">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r w:rsidR="00F61744" w:rsidRPr="00F61744">
        <w:t xml:space="preserve"> или в случае одностороннего отказа заказчика от исполнения договора в связи с существенным нарушением такими поставщиками (исполнителями, подрядчиками) договоров</w:t>
      </w:r>
      <w:r w:rsidRPr="00575698">
        <w:t>.</w:t>
      </w:r>
      <w:bookmarkEnd w:id="12686"/>
    </w:p>
    <w:p w14:paraId="6CC64DEB" w14:textId="77777777" w:rsidR="0066766F" w:rsidRPr="00575698" w:rsidRDefault="0066766F" w:rsidP="00634ABE">
      <w:pPr>
        <w:pStyle w:val="4"/>
        <w:numPr>
          <w:ilvl w:val="2"/>
          <w:numId w:val="9"/>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233FEB">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0EA83440" w14:textId="77777777" w:rsidR="0066766F" w:rsidRPr="00575698" w:rsidRDefault="0066766F" w:rsidP="00634ABE">
      <w:pPr>
        <w:pStyle w:val="5"/>
        <w:numPr>
          <w:ilvl w:val="3"/>
          <w:numId w:val="9"/>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65E922BC" w14:textId="77777777" w:rsidR="0066766F" w:rsidRPr="00575698" w:rsidRDefault="0066766F" w:rsidP="00634ABE">
      <w:pPr>
        <w:pStyle w:val="5"/>
        <w:numPr>
          <w:ilvl w:val="3"/>
          <w:numId w:val="9"/>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3BE67BEF" w14:textId="77777777" w:rsidR="0066766F" w:rsidRPr="00575698" w:rsidRDefault="0066766F" w:rsidP="00634ABE">
      <w:pPr>
        <w:pStyle w:val="5"/>
        <w:numPr>
          <w:ilvl w:val="3"/>
          <w:numId w:val="9"/>
        </w:numPr>
      </w:pPr>
      <w:bookmarkStart w:id="12687"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687"/>
    </w:p>
    <w:p w14:paraId="142D6069" w14:textId="77777777" w:rsidR="0066766F" w:rsidRPr="00AF25C5" w:rsidRDefault="0066766F" w:rsidP="00634ABE">
      <w:pPr>
        <w:pStyle w:val="4"/>
        <w:numPr>
          <w:ilvl w:val="2"/>
          <w:numId w:val="9"/>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233FEB">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53D4FDDF" w14:textId="23FED356" w:rsidR="00125248" w:rsidRDefault="0066766F" w:rsidP="00634ABE">
      <w:pPr>
        <w:pStyle w:val="4"/>
        <w:numPr>
          <w:ilvl w:val="2"/>
          <w:numId w:val="9"/>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233FEB">
        <w:t>24.2.1</w:t>
      </w:r>
      <w:r w:rsidR="00B70761" w:rsidRPr="00AF25C5">
        <w:fldChar w:fldCharType="end"/>
      </w:r>
      <w:r w:rsidRPr="00AF25C5">
        <w:t xml:space="preserve"> Положения, направить сведения о поставщике </w:t>
      </w:r>
      <w:r w:rsidR="00443BFA" w:rsidRPr="00AF25C5">
        <w:t>(подрядчике, исполнителе)</w:t>
      </w:r>
      <w:r w:rsidR="00125248" w:rsidRPr="00125248">
        <w:t xml:space="preserve"> </w:t>
      </w:r>
      <w:r w:rsidR="00125248" w:rsidRPr="00AF25C5">
        <w:t>для рассмотрения вопроса о включении сведений о таком поставщике (подрядчике, исполнителе) в РНПК</w:t>
      </w:r>
      <w:r w:rsidR="00125248">
        <w:t>:</w:t>
      </w:r>
    </w:p>
    <w:p w14:paraId="609B6F31" w14:textId="01FE56E6" w:rsidR="00125248" w:rsidRDefault="0066766F" w:rsidP="00125248">
      <w:pPr>
        <w:pStyle w:val="5"/>
        <w:numPr>
          <w:ilvl w:val="3"/>
          <w:numId w:val="9"/>
        </w:numPr>
      </w:pPr>
      <w:r w:rsidRPr="00AF25C5">
        <w:t>в Комиссию ГО ХК (ИС) (для организаций, включенных в состав холдинговой компании (интегрированной структуры)</w:t>
      </w:r>
      <w:r w:rsidR="00125248">
        <w:t xml:space="preserve">, </w:t>
      </w:r>
      <w:r w:rsidR="00125248" w:rsidRPr="00125248">
        <w:t xml:space="preserve">при </w:t>
      </w:r>
      <w:r w:rsidR="00125248">
        <w:t>проведении закупки</w:t>
      </w:r>
      <w:r w:rsidR="00125248" w:rsidRPr="00125248">
        <w:t xml:space="preserve"> </w:t>
      </w:r>
      <w:r w:rsidR="00125248">
        <w:t>без</w:t>
      </w:r>
      <w:r w:rsidR="00125248" w:rsidRPr="00125248">
        <w:t xml:space="preserve"> привлечения ГО ХК (ИС) в качестве организатора закупки);</w:t>
      </w:r>
    </w:p>
    <w:p w14:paraId="3EB2A2BC" w14:textId="6F7426EF" w:rsidR="00125248" w:rsidRDefault="00125248" w:rsidP="00125248">
      <w:pPr>
        <w:pStyle w:val="5"/>
        <w:numPr>
          <w:ilvl w:val="3"/>
          <w:numId w:val="9"/>
        </w:numPr>
      </w:pPr>
      <w:r>
        <w:t xml:space="preserve">в Комиссию Корпорации </w:t>
      </w:r>
      <w:r w:rsidRPr="00125248">
        <w:t xml:space="preserve">(для организаций, включенных в состав холдинговой компании (интегрированной структуры), при проведении закупки </w:t>
      </w:r>
      <w:r>
        <w:t>с</w:t>
      </w:r>
      <w:r w:rsidRPr="00125248">
        <w:t xml:space="preserve"> привлечени</w:t>
      </w:r>
      <w:r>
        <w:t>ем</w:t>
      </w:r>
      <w:r w:rsidRPr="00125248">
        <w:t xml:space="preserve"> ГО ХК (ИС)</w:t>
      </w:r>
      <w:r w:rsidR="00633AF0">
        <w:t>/ИДО</w:t>
      </w:r>
      <w:r w:rsidRPr="00125248">
        <w:t xml:space="preserve"> в качестве организатора закупки);</w:t>
      </w:r>
    </w:p>
    <w:p w14:paraId="68C9138C" w14:textId="5AC9E537" w:rsidR="00125248" w:rsidRDefault="00125248" w:rsidP="00125248">
      <w:pPr>
        <w:pStyle w:val="5"/>
        <w:numPr>
          <w:ilvl w:val="3"/>
          <w:numId w:val="9"/>
        </w:numPr>
      </w:pPr>
      <w:r>
        <w:t>в</w:t>
      </w:r>
      <w:r w:rsidR="0066766F" w:rsidRPr="00AF25C5">
        <w:t xml:space="preserve"> Комиссию Корпорации (для иных организаций).</w:t>
      </w:r>
      <w:r w:rsidR="00CF52B5" w:rsidRPr="00AF25C5">
        <w:t xml:space="preserve"> </w:t>
      </w:r>
    </w:p>
    <w:p w14:paraId="2BD854CB" w14:textId="04FFCAB0" w:rsidR="001E71BA" w:rsidRPr="00AF25C5" w:rsidRDefault="00CF52B5" w:rsidP="00125248">
      <w:pPr>
        <w:pStyle w:val="4"/>
        <w:numPr>
          <w:ilvl w:val="2"/>
          <w:numId w:val="9"/>
        </w:numPr>
      </w:pPr>
      <w:r w:rsidRPr="00AF25C5">
        <w:t xml:space="preserve">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Pr="00AF25C5">
        <w:t xml:space="preserve"> при наличии информации о возникновении о</w:t>
      </w:r>
      <w:r w:rsidR="00916F7E">
        <w:t>бстоятельств, указанных в подп. </w:t>
      </w:r>
      <w:r w:rsidRPr="00AF25C5">
        <w:fldChar w:fldCharType="begin"/>
      </w:r>
      <w:r w:rsidRPr="00AF25C5">
        <w:instrText xml:space="preserve"> REF _Ref51679211 \r \h </w:instrText>
      </w:r>
      <w:r w:rsidR="002A1CE0" w:rsidRPr="00AF25C5">
        <w:instrText xml:space="preserve"> \* MERGEFORMAT </w:instrText>
      </w:r>
      <w:r w:rsidRPr="00AF25C5">
        <w:fldChar w:fldCharType="separate"/>
      </w:r>
      <w:r w:rsidR="00233FEB">
        <w:t>24.2.1(2)</w:t>
      </w:r>
      <w:r w:rsidRPr="00AF25C5">
        <w:fldChar w:fldCharType="end"/>
      </w:r>
      <w:r w:rsidRPr="00AF25C5">
        <w:t xml:space="preserve"> Положения.</w:t>
      </w:r>
    </w:p>
    <w:p w14:paraId="2539AF83" w14:textId="0E6B5B41" w:rsidR="0066766F" w:rsidRPr="00575698" w:rsidRDefault="00F90586" w:rsidP="00634ABE">
      <w:pPr>
        <w:pStyle w:val="4"/>
        <w:numPr>
          <w:ilvl w:val="2"/>
          <w:numId w:val="9"/>
        </w:numPr>
      </w:pPr>
      <w:bookmarkStart w:id="12688"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w:t>
      </w:r>
      <w:r w:rsidR="003D16DD">
        <w:t>регистрации</w:t>
      </w:r>
      <w:r w:rsidR="003D16DD" w:rsidRPr="00575698">
        <w:t xml:space="preserve"> </w:t>
      </w:r>
      <w:r w:rsidR="0066766F" w:rsidRPr="00575698">
        <w:t>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688"/>
    </w:p>
    <w:p w14:paraId="310EFE2C" w14:textId="13795602" w:rsidR="0066766F" w:rsidRPr="00575698" w:rsidRDefault="0066766F" w:rsidP="00634ABE">
      <w:pPr>
        <w:pStyle w:val="4"/>
        <w:numPr>
          <w:ilvl w:val="2"/>
          <w:numId w:val="9"/>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916F7E">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233FEB">
        <w:t>24.2.6</w:t>
      </w:r>
      <w:r w:rsidR="00E53CD3" w:rsidRPr="0013308E">
        <w:fldChar w:fldCharType="end"/>
      </w:r>
      <w:r w:rsidR="00E53CD3" w:rsidRPr="00575698">
        <w:t xml:space="preserve"> Положения),</w:t>
      </w:r>
      <w:r w:rsidRPr="00575698">
        <w:t xml:space="preserve"> может быть обжаловано лицом, </w:t>
      </w:r>
      <w:r w:rsidR="00916F7E">
        <w:t>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233FEB">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27399FB3" w14:textId="77777777" w:rsidR="0066766F" w:rsidRPr="00575698" w:rsidRDefault="0066766F" w:rsidP="00634ABE">
      <w:pPr>
        <w:pStyle w:val="4"/>
        <w:numPr>
          <w:ilvl w:val="2"/>
          <w:numId w:val="9"/>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68B054F7" w14:textId="77777777" w:rsidR="0066766F" w:rsidRPr="00575698" w:rsidRDefault="00196065" w:rsidP="00634ABE">
      <w:pPr>
        <w:pStyle w:val="4"/>
        <w:numPr>
          <w:ilvl w:val="2"/>
          <w:numId w:val="9"/>
        </w:numPr>
      </w:pPr>
      <w:bookmarkStart w:id="12689" w:name="_Ref112846725"/>
      <w:r w:rsidRPr="00575698">
        <w:t>РНПК</w:t>
      </w:r>
      <w:r w:rsidR="0066766F" w:rsidRPr="00575698">
        <w:t xml:space="preserve"> размещается на официальном сайте заказчика.</w:t>
      </w:r>
      <w:bookmarkEnd w:id="12689"/>
    </w:p>
    <w:p w14:paraId="4FB877BF" w14:textId="77777777" w:rsidR="008E09C3" w:rsidRPr="00575698" w:rsidRDefault="0066766F" w:rsidP="00634ABE">
      <w:pPr>
        <w:pStyle w:val="4"/>
        <w:numPr>
          <w:ilvl w:val="2"/>
          <w:numId w:val="9"/>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72D6C96D" w14:textId="77777777" w:rsidR="009E20D0" w:rsidRPr="00575698" w:rsidRDefault="00025902" w:rsidP="003227B5">
      <w:pPr>
        <w:pStyle w:val="12"/>
        <w:numPr>
          <w:ilvl w:val="0"/>
          <w:numId w:val="2"/>
        </w:numPr>
        <w:ind w:left="1418" w:hanging="1418"/>
      </w:pPr>
      <w:bookmarkStart w:id="12690" w:name="_Ref375863160"/>
      <w:bookmarkStart w:id="12691" w:name="_Toc375818415"/>
      <w:bookmarkStart w:id="12692" w:name="_Ref375863215"/>
      <w:bookmarkStart w:id="12693" w:name="_Ref374462194"/>
      <w:bookmarkStart w:id="12694" w:name="_Ref374462590"/>
      <w:bookmarkStart w:id="12695" w:name="_Toc442866979"/>
      <w:bookmarkStart w:id="12696" w:name="_Toc442873473"/>
      <w:bookmarkStart w:id="12697" w:name="_Toc442866980"/>
      <w:bookmarkStart w:id="12698" w:name="_Toc442873474"/>
      <w:bookmarkStart w:id="12699" w:name="_Toc442866981"/>
      <w:bookmarkStart w:id="12700" w:name="_Toc442873475"/>
      <w:bookmarkStart w:id="12701" w:name="_Toc442866982"/>
      <w:bookmarkStart w:id="12702" w:name="_Toc442873476"/>
      <w:bookmarkStart w:id="12703" w:name="_Toc442866983"/>
      <w:bookmarkStart w:id="12704" w:name="_Toc442873477"/>
      <w:bookmarkStart w:id="12705" w:name="_Toc442866984"/>
      <w:bookmarkStart w:id="12706" w:name="_Toc442873478"/>
      <w:bookmarkStart w:id="12707" w:name="_Toc442866985"/>
      <w:bookmarkStart w:id="12708" w:name="_Toc442873479"/>
      <w:bookmarkStart w:id="12709" w:name="_Toc442866986"/>
      <w:bookmarkStart w:id="12710" w:name="_Toc442873480"/>
      <w:bookmarkStart w:id="12711" w:name="_Toc442866987"/>
      <w:bookmarkStart w:id="12712" w:name="_Toc442873481"/>
      <w:bookmarkStart w:id="12713" w:name="_Toc442866988"/>
      <w:bookmarkStart w:id="12714" w:name="_Toc442873482"/>
      <w:bookmarkStart w:id="12715" w:name="_Toc442866989"/>
      <w:bookmarkStart w:id="12716" w:name="_Toc442873483"/>
      <w:bookmarkStart w:id="12717" w:name="_Toc442866990"/>
      <w:bookmarkStart w:id="12718" w:name="_Toc442873484"/>
      <w:bookmarkStart w:id="12719" w:name="_Toc442866991"/>
      <w:bookmarkStart w:id="12720" w:name="_Toc442873485"/>
      <w:bookmarkStart w:id="12721" w:name="_Toc442866992"/>
      <w:bookmarkStart w:id="12722" w:name="_Toc442873486"/>
      <w:bookmarkStart w:id="12723" w:name="_Toc442866993"/>
      <w:bookmarkStart w:id="12724" w:name="_Toc442873487"/>
      <w:bookmarkStart w:id="12725" w:name="_Toc442866994"/>
      <w:bookmarkStart w:id="12726" w:name="_Toc442873488"/>
      <w:bookmarkStart w:id="12727" w:name="_Toc442866995"/>
      <w:bookmarkStart w:id="12728" w:name="_Toc442873489"/>
      <w:bookmarkStart w:id="12729" w:name="_Toc442866996"/>
      <w:bookmarkStart w:id="12730" w:name="_Toc442873490"/>
      <w:bookmarkStart w:id="12731" w:name="_Toc442866997"/>
      <w:bookmarkStart w:id="12732" w:name="_Toc442873491"/>
      <w:bookmarkStart w:id="12733" w:name="_Toc442866998"/>
      <w:bookmarkStart w:id="12734" w:name="_Toc442873492"/>
      <w:bookmarkStart w:id="12735" w:name="_Toc442866999"/>
      <w:bookmarkStart w:id="12736" w:name="_Toc442873493"/>
      <w:bookmarkStart w:id="12737" w:name="_Toc442867000"/>
      <w:bookmarkStart w:id="12738" w:name="_Toc442873494"/>
      <w:bookmarkStart w:id="12739" w:name="_Toc442867001"/>
      <w:bookmarkStart w:id="12740" w:name="_Toc442873495"/>
      <w:bookmarkStart w:id="12741" w:name="_Toc442867002"/>
      <w:bookmarkStart w:id="12742" w:name="_Toc442873496"/>
      <w:bookmarkStart w:id="12743" w:name="_Toc442867003"/>
      <w:bookmarkStart w:id="12744" w:name="_Toc442873497"/>
      <w:bookmarkStart w:id="12745" w:name="_Toc442867004"/>
      <w:bookmarkStart w:id="12746" w:name="_Toc442873498"/>
      <w:bookmarkStart w:id="12747" w:name="_Toc442867005"/>
      <w:bookmarkStart w:id="12748" w:name="_Toc442873499"/>
      <w:bookmarkStart w:id="12749" w:name="_Toc442867006"/>
      <w:bookmarkStart w:id="12750" w:name="_Toc442873500"/>
      <w:bookmarkStart w:id="12751" w:name="_Toc442867007"/>
      <w:bookmarkStart w:id="12752" w:name="_Toc442873501"/>
      <w:bookmarkStart w:id="12753" w:name="_Toc442867008"/>
      <w:bookmarkStart w:id="12754" w:name="_Toc442873502"/>
      <w:bookmarkStart w:id="12755" w:name="_Toc442867009"/>
      <w:bookmarkStart w:id="12756" w:name="_Toc442873503"/>
      <w:bookmarkStart w:id="12757" w:name="_Toc442867010"/>
      <w:bookmarkStart w:id="12758" w:name="_Toc442873504"/>
      <w:bookmarkStart w:id="12759" w:name="_Toc442867011"/>
      <w:bookmarkStart w:id="12760" w:name="_Toc442873505"/>
      <w:bookmarkStart w:id="12761" w:name="_Toc442867012"/>
      <w:bookmarkStart w:id="12762" w:name="_Toc442873506"/>
      <w:bookmarkStart w:id="12763" w:name="_Toc442867013"/>
      <w:bookmarkStart w:id="12764" w:name="_Toc442873507"/>
      <w:bookmarkStart w:id="12765" w:name="_Toc442867014"/>
      <w:bookmarkStart w:id="12766" w:name="_Toc442873508"/>
      <w:bookmarkStart w:id="12767" w:name="_Toc442867015"/>
      <w:bookmarkStart w:id="12768" w:name="_Toc442873509"/>
      <w:bookmarkStart w:id="12769" w:name="_Toc442867016"/>
      <w:bookmarkStart w:id="12770" w:name="_Toc442873510"/>
      <w:bookmarkStart w:id="12771" w:name="_Toc442867017"/>
      <w:bookmarkStart w:id="12772" w:name="_Toc442873511"/>
      <w:bookmarkStart w:id="12773" w:name="_Toc442867018"/>
      <w:bookmarkStart w:id="12774" w:name="_Toc442873512"/>
      <w:bookmarkStart w:id="12775" w:name="_Toc442867019"/>
      <w:bookmarkStart w:id="12776" w:name="_Toc442873513"/>
      <w:bookmarkStart w:id="12777" w:name="_Toc442867020"/>
      <w:bookmarkStart w:id="12778" w:name="_Toc442873514"/>
      <w:bookmarkStart w:id="12779" w:name="_Toc442867021"/>
      <w:bookmarkStart w:id="12780" w:name="_Toc442873515"/>
      <w:bookmarkStart w:id="12781" w:name="_Toc442867022"/>
      <w:bookmarkStart w:id="12782" w:name="_Toc442873516"/>
      <w:bookmarkStart w:id="12783" w:name="_Toc442867023"/>
      <w:bookmarkStart w:id="12784" w:name="_Toc442873517"/>
      <w:bookmarkStart w:id="12785" w:name="_Toc442867024"/>
      <w:bookmarkStart w:id="12786" w:name="_Toc442873518"/>
      <w:bookmarkStart w:id="12787" w:name="_Toc442867025"/>
      <w:bookmarkStart w:id="12788" w:name="_Toc442873519"/>
      <w:bookmarkStart w:id="12789" w:name="_Toc442867026"/>
      <w:bookmarkStart w:id="12790" w:name="_Toc442873520"/>
      <w:bookmarkStart w:id="12791" w:name="_Toc442867027"/>
      <w:bookmarkStart w:id="12792" w:name="_Toc442873521"/>
      <w:bookmarkStart w:id="12793" w:name="_Toc442867028"/>
      <w:bookmarkStart w:id="12794" w:name="_Toc442873522"/>
      <w:bookmarkStart w:id="12795" w:name="_Toc442867043"/>
      <w:bookmarkStart w:id="12796" w:name="_Toc442873537"/>
      <w:bookmarkStart w:id="12797" w:name="_Toc442867054"/>
      <w:bookmarkStart w:id="12798" w:name="_Toc442873548"/>
      <w:bookmarkStart w:id="12799" w:name="_Toc442867057"/>
      <w:bookmarkStart w:id="12800" w:name="_Toc442873551"/>
      <w:bookmarkStart w:id="12801" w:name="_Toc442867066"/>
      <w:bookmarkStart w:id="12802" w:name="_Toc442873560"/>
      <w:bookmarkStart w:id="12803" w:name="_Toc442867075"/>
      <w:bookmarkStart w:id="12804" w:name="_Toc442873569"/>
      <w:bookmarkStart w:id="12805" w:name="_Toc442867084"/>
      <w:bookmarkStart w:id="12806" w:name="_Toc442873578"/>
      <w:bookmarkStart w:id="12807" w:name="_Toc442867093"/>
      <w:bookmarkStart w:id="12808" w:name="_Toc442873587"/>
      <w:bookmarkStart w:id="12809" w:name="_Toc442867102"/>
      <w:bookmarkStart w:id="12810" w:name="_Toc442873596"/>
      <w:bookmarkStart w:id="12811" w:name="_Toc442867111"/>
      <w:bookmarkStart w:id="12812" w:name="_Toc442873605"/>
      <w:bookmarkStart w:id="12813" w:name="_Toc442867116"/>
      <w:bookmarkStart w:id="12814" w:name="_Toc442873610"/>
      <w:bookmarkStart w:id="12815" w:name="_Toc442867123"/>
      <w:bookmarkStart w:id="12816" w:name="_Toc442873617"/>
      <w:bookmarkStart w:id="12817" w:name="_Toc442867130"/>
      <w:bookmarkStart w:id="12818" w:name="_Toc442873624"/>
      <w:bookmarkStart w:id="12819" w:name="_Toc442867137"/>
      <w:bookmarkStart w:id="12820" w:name="_Toc442873631"/>
      <w:bookmarkStart w:id="12821" w:name="_Toc442867142"/>
      <w:bookmarkStart w:id="12822" w:name="_Toc442873636"/>
      <w:bookmarkStart w:id="12823" w:name="_Toc442867149"/>
      <w:bookmarkStart w:id="12824" w:name="_Toc442873643"/>
      <w:bookmarkStart w:id="12825" w:name="_Toc442867156"/>
      <w:bookmarkStart w:id="12826" w:name="_Toc442873650"/>
      <w:bookmarkStart w:id="12827" w:name="_Toc442867163"/>
      <w:bookmarkStart w:id="12828" w:name="_Toc442873657"/>
      <w:bookmarkStart w:id="12829" w:name="_Toc442867168"/>
      <w:bookmarkStart w:id="12830" w:name="_Toc442873662"/>
      <w:bookmarkStart w:id="12831" w:name="_Toc442867169"/>
      <w:bookmarkStart w:id="12832" w:name="_Toc442873663"/>
      <w:bookmarkStart w:id="12833" w:name="_Toc442867170"/>
      <w:bookmarkStart w:id="12834" w:name="_Toc442873664"/>
      <w:bookmarkStart w:id="12835" w:name="_Toc442867171"/>
      <w:bookmarkStart w:id="12836" w:name="_Toc442873665"/>
      <w:bookmarkStart w:id="12837" w:name="_Toc442867172"/>
      <w:bookmarkStart w:id="12838" w:name="_Toc442873666"/>
      <w:bookmarkStart w:id="12839" w:name="_Toc442867173"/>
      <w:bookmarkStart w:id="12840" w:name="_Toc442873667"/>
      <w:bookmarkStart w:id="12841" w:name="_Toc442867174"/>
      <w:bookmarkStart w:id="12842" w:name="_Toc442873668"/>
      <w:bookmarkStart w:id="12843" w:name="_Toc442867175"/>
      <w:bookmarkStart w:id="12844" w:name="_Toc442873669"/>
      <w:bookmarkStart w:id="12845" w:name="_Toc442867176"/>
      <w:bookmarkStart w:id="12846" w:name="_Toc442873670"/>
      <w:bookmarkStart w:id="12847" w:name="_Toc442867177"/>
      <w:bookmarkStart w:id="12848" w:name="_Toc442873671"/>
      <w:bookmarkStart w:id="12849" w:name="_Toc442867178"/>
      <w:bookmarkStart w:id="12850" w:name="_Toc442873672"/>
      <w:bookmarkStart w:id="12851" w:name="_Toc442867179"/>
      <w:bookmarkStart w:id="12852" w:name="_Toc442873673"/>
      <w:bookmarkStart w:id="12853" w:name="_Toc442867180"/>
      <w:bookmarkStart w:id="12854" w:name="_Toc442873674"/>
      <w:bookmarkStart w:id="12855" w:name="_Toc442867181"/>
      <w:bookmarkStart w:id="12856" w:name="_Toc442873675"/>
      <w:bookmarkStart w:id="12857" w:name="_Toc442867182"/>
      <w:bookmarkStart w:id="12858" w:name="_Toc442873676"/>
      <w:bookmarkStart w:id="12859" w:name="_Toc442867183"/>
      <w:bookmarkStart w:id="12860" w:name="_Toc442873677"/>
      <w:bookmarkStart w:id="12861" w:name="_Toc442867184"/>
      <w:bookmarkStart w:id="12862" w:name="_Toc442873678"/>
      <w:bookmarkStart w:id="12863" w:name="_Toc442867185"/>
      <w:bookmarkStart w:id="12864" w:name="_Toc442873679"/>
      <w:bookmarkStart w:id="12865" w:name="_Toc408840738"/>
      <w:bookmarkStart w:id="12866" w:name="_Toc408842163"/>
      <w:bookmarkStart w:id="12867" w:name="_Toc409088844"/>
      <w:bookmarkStart w:id="12868" w:name="_Toc409089038"/>
      <w:bookmarkStart w:id="12869" w:name="_Toc409089726"/>
      <w:bookmarkStart w:id="12870" w:name="_Toc409090158"/>
      <w:bookmarkStart w:id="12871" w:name="_Toc409090613"/>
      <w:bookmarkStart w:id="12872" w:name="_Toc409113407"/>
      <w:bookmarkStart w:id="12873" w:name="_Toc409174190"/>
      <w:bookmarkStart w:id="12874" w:name="_Toc409174885"/>
      <w:bookmarkStart w:id="12875" w:name="_Toc409189284"/>
      <w:bookmarkStart w:id="12876" w:name="_Toc283058715"/>
      <w:bookmarkStart w:id="12877" w:name="_Toc409204509"/>
      <w:bookmarkStart w:id="12878" w:name="_Toc409474900"/>
      <w:bookmarkStart w:id="12879" w:name="_Toc409528609"/>
      <w:bookmarkStart w:id="12880" w:name="_Toc409630313"/>
      <w:bookmarkStart w:id="12881" w:name="_Toc409703758"/>
      <w:bookmarkStart w:id="12882" w:name="_Toc409711922"/>
      <w:bookmarkStart w:id="12883" w:name="_Toc409715665"/>
      <w:bookmarkStart w:id="12884" w:name="_Toc409721658"/>
      <w:bookmarkStart w:id="12885" w:name="_Toc409720813"/>
      <w:bookmarkStart w:id="12886" w:name="_Toc409721900"/>
      <w:bookmarkStart w:id="12887" w:name="_Toc409807625"/>
      <w:bookmarkStart w:id="12888" w:name="_Toc409812314"/>
      <w:bookmarkStart w:id="12889" w:name="_Toc283764536"/>
      <w:bookmarkStart w:id="12890" w:name="_Toc409908903"/>
      <w:bookmarkStart w:id="12891" w:name="_Toc410903042"/>
      <w:bookmarkStart w:id="12892" w:name="_Toc410908340"/>
      <w:bookmarkStart w:id="12893" w:name="_Toc410911082"/>
      <w:bookmarkStart w:id="12894" w:name="_Toc410911355"/>
      <w:bookmarkStart w:id="12895" w:name="_Toc410920407"/>
      <w:bookmarkStart w:id="12896" w:name="_Toc410916984"/>
      <w:bookmarkStart w:id="12897" w:name="_Toc411280033"/>
      <w:bookmarkStart w:id="12898" w:name="_Toc411626761"/>
      <w:bookmarkStart w:id="12899" w:name="_Toc411632302"/>
      <w:bookmarkStart w:id="12900" w:name="_Toc411882212"/>
      <w:bookmarkStart w:id="12901" w:name="_Toc411941221"/>
      <w:bookmarkStart w:id="12902" w:name="_Toc285801669"/>
      <w:bookmarkStart w:id="12903" w:name="_Toc411949696"/>
      <w:bookmarkStart w:id="12904" w:name="_Toc412111336"/>
      <w:bookmarkStart w:id="12905" w:name="_Toc285977940"/>
      <w:bookmarkStart w:id="12906" w:name="_Toc412128103"/>
      <w:bookmarkStart w:id="12907" w:name="_Toc286000068"/>
      <w:bookmarkStart w:id="12908" w:name="_Toc412218551"/>
      <w:bookmarkStart w:id="12909" w:name="_Toc412543839"/>
      <w:bookmarkStart w:id="12910" w:name="_Toc412551584"/>
      <w:bookmarkStart w:id="12911" w:name="_Toc453143382"/>
      <w:bookmarkStart w:id="12912" w:name="_Ref468181050"/>
      <w:bookmarkStart w:id="12913" w:name="_Toc5978501"/>
      <w:bookmarkStart w:id="12914" w:name="_Toc113011894"/>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r w:rsidRPr="00575698">
        <w:t>Приложения к</w:t>
      </w:r>
      <w:r w:rsidR="009E20D0" w:rsidRPr="00575698">
        <w:t xml:space="preserve"> положени</w:t>
      </w:r>
      <w:r w:rsidRPr="00575698">
        <w:t>ю</w:t>
      </w:r>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p>
    <w:p w14:paraId="34FA6225" w14:textId="77777777" w:rsidR="008D18EC" w:rsidRPr="00575698" w:rsidRDefault="00025902" w:rsidP="00634ABE">
      <w:pPr>
        <w:pStyle w:val="2"/>
        <w:numPr>
          <w:ilvl w:val="0"/>
          <w:numId w:val="9"/>
        </w:numPr>
      </w:pPr>
      <w:bookmarkStart w:id="12915" w:name="_Toc453143383"/>
      <w:bookmarkStart w:id="12916" w:name="_Ref468181065"/>
      <w:bookmarkStart w:id="12917" w:name="_Ref468181083"/>
      <w:bookmarkStart w:id="12918" w:name="_Ref468181101"/>
      <w:bookmarkStart w:id="12919" w:name="_Ref468181128"/>
      <w:bookmarkStart w:id="12920" w:name="_Ref468181136"/>
      <w:bookmarkStart w:id="12921" w:name="_Ref468181144"/>
      <w:bookmarkStart w:id="12922" w:name="_Ref468181154"/>
      <w:bookmarkStart w:id="12923" w:name="_Ref468181162"/>
      <w:bookmarkStart w:id="12924" w:name="_Ref468181171"/>
      <w:bookmarkStart w:id="12925" w:name="_Ref468181181"/>
      <w:bookmarkStart w:id="12926" w:name="_Ref468181189"/>
      <w:bookmarkStart w:id="12927" w:name="_Ref468181198"/>
      <w:bookmarkStart w:id="12928" w:name="_Ref530394200"/>
      <w:bookmarkStart w:id="12929" w:name="_Toc5978502"/>
      <w:bookmarkStart w:id="12930" w:name="_Ref24312248"/>
      <w:bookmarkStart w:id="12931" w:name="_Ref24312261"/>
      <w:bookmarkStart w:id="12932" w:name="_Toc113011895"/>
      <w:r w:rsidRPr="00575698">
        <w:t>Перечень приложений к Положению</w:t>
      </w:r>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p>
    <w:p w14:paraId="0493EF8D" w14:textId="77777777" w:rsidR="00025902" w:rsidRPr="00575698" w:rsidRDefault="00872832" w:rsidP="00893E34">
      <w:pPr>
        <w:pStyle w:val="2"/>
        <w:numPr>
          <w:ilvl w:val="0"/>
          <w:numId w:val="0"/>
        </w:numPr>
        <w:ind w:left="1843" w:hanging="1843"/>
        <w:jc w:val="left"/>
        <w:outlineLvl w:val="0"/>
      </w:pPr>
      <w:bookmarkStart w:id="12933" w:name="_Toc453143384"/>
      <w:bookmarkStart w:id="12934" w:name="_Toc5978503"/>
      <w:bookmarkStart w:id="12935" w:name="_Toc113011896"/>
      <w:bookmarkStart w:id="12936" w:name="_Ref451769133"/>
      <w:bookmarkStart w:id="12937" w:name="_Toc411280039"/>
      <w:bookmarkStart w:id="12938" w:name="_Ref442781260"/>
      <w:bookmarkStart w:id="12939"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1</w:t>
      </w:r>
      <w:bookmarkEnd w:id="12933"/>
      <w:bookmarkEnd w:id="12934"/>
      <w:bookmarkEnd w:id="12935"/>
      <w:r w:rsidR="00CD0E42" w:rsidRPr="0013308E">
        <w:rPr>
          <w:noProof/>
        </w:rPr>
        <w:fldChar w:fldCharType="end"/>
      </w:r>
      <w:bookmarkEnd w:id="12936"/>
      <w:bookmarkEnd w:id="12937"/>
      <w:bookmarkEnd w:id="12938"/>
      <w:bookmarkEnd w:id="12939"/>
    </w:p>
    <w:p w14:paraId="3A5999FD"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1A75475E" w14:textId="77777777" w:rsidR="00161CF5" w:rsidRPr="00575698" w:rsidRDefault="00974135" w:rsidP="00893E34">
      <w:pPr>
        <w:pStyle w:val="2"/>
        <w:numPr>
          <w:ilvl w:val="0"/>
          <w:numId w:val="0"/>
        </w:numPr>
        <w:ind w:left="1843" w:hanging="1843"/>
        <w:jc w:val="left"/>
        <w:outlineLvl w:val="0"/>
      </w:pPr>
      <w:bookmarkStart w:id="12940" w:name="_Toc453143385"/>
      <w:bookmarkStart w:id="12941" w:name="_Toc5978504"/>
      <w:bookmarkStart w:id="12942" w:name="_Toc113011897"/>
      <w:bookmarkStart w:id="12943"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2</w:t>
      </w:r>
      <w:bookmarkEnd w:id="12940"/>
      <w:bookmarkEnd w:id="12941"/>
      <w:bookmarkEnd w:id="12942"/>
      <w:r w:rsidR="00CD0E42" w:rsidRPr="0013308E">
        <w:rPr>
          <w:noProof/>
        </w:rPr>
        <w:fldChar w:fldCharType="end"/>
      </w:r>
      <w:bookmarkEnd w:id="12943"/>
    </w:p>
    <w:p w14:paraId="203FAD6D"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5ED04FD" w14:textId="77777777" w:rsidR="00161CF5" w:rsidRPr="00575698" w:rsidRDefault="00872832" w:rsidP="00893E34">
      <w:pPr>
        <w:pStyle w:val="2"/>
        <w:numPr>
          <w:ilvl w:val="0"/>
          <w:numId w:val="0"/>
        </w:numPr>
        <w:ind w:left="1843" w:hanging="1843"/>
        <w:jc w:val="left"/>
        <w:outlineLvl w:val="0"/>
      </w:pPr>
      <w:bookmarkStart w:id="12944" w:name="_Toc453143386"/>
      <w:bookmarkStart w:id="12945" w:name="_Toc5978505"/>
      <w:bookmarkStart w:id="12946" w:name="_Toc113011898"/>
      <w:bookmarkStart w:id="12947"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3</w:t>
      </w:r>
      <w:bookmarkEnd w:id="12944"/>
      <w:bookmarkEnd w:id="12945"/>
      <w:bookmarkEnd w:id="12946"/>
      <w:r w:rsidR="00CD0E42" w:rsidRPr="0013308E">
        <w:rPr>
          <w:noProof/>
        </w:rPr>
        <w:fldChar w:fldCharType="end"/>
      </w:r>
      <w:bookmarkEnd w:id="12947"/>
    </w:p>
    <w:p w14:paraId="30E5484F"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6713D5D7" w14:textId="77777777" w:rsidR="00161CF5" w:rsidRPr="00575698" w:rsidRDefault="00872832" w:rsidP="00893E34">
      <w:pPr>
        <w:pStyle w:val="2"/>
        <w:numPr>
          <w:ilvl w:val="0"/>
          <w:numId w:val="0"/>
        </w:numPr>
        <w:ind w:left="1843" w:hanging="1843"/>
        <w:jc w:val="left"/>
        <w:outlineLvl w:val="0"/>
      </w:pPr>
      <w:bookmarkStart w:id="12948" w:name="_Toc453143387"/>
      <w:bookmarkStart w:id="12949" w:name="_Toc5978506"/>
      <w:bookmarkStart w:id="12950" w:name="_Toc113011899"/>
      <w:bookmarkStart w:id="12951"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4</w:t>
      </w:r>
      <w:bookmarkEnd w:id="12948"/>
      <w:bookmarkEnd w:id="12949"/>
      <w:bookmarkEnd w:id="12950"/>
      <w:r w:rsidR="00CD0E42" w:rsidRPr="0013308E">
        <w:rPr>
          <w:noProof/>
        </w:rPr>
        <w:fldChar w:fldCharType="end"/>
      </w:r>
      <w:bookmarkEnd w:id="12951"/>
    </w:p>
    <w:p w14:paraId="7EFF7C75"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2A568F2A" w14:textId="77777777" w:rsidR="00161CF5" w:rsidRPr="00575698" w:rsidRDefault="00872832" w:rsidP="00893E34">
      <w:pPr>
        <w:pStyle w:val="2"/>
        <w:numPr>
          <w:ilvl w:val="0"/>
          <w:numId w:val="0"/>
        </w:numPr>
        <w:ind w:left="1843" w:hanging="1843"/>
        <w:jc w:val="left"/>
        <w:outlineLvl w:val="0"/>
      </w:pPr>
      <w:bookmarkStart w:id="12952" w:name="_Toc453143388"/>
      <w:bookmarkStart w:id="12953" w:name="_Toc5978507"/>
      <w:bookmarkStart w:id="12954" w:name="_Toc113011900"/>
      <w:bookmarkStart w:id="12955"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5</w:t>
      </w:r>
      <w:bookmarkEnd w:id="12952"/>
      <w:bookmarkEnd w:id="12953"/>
      <w:bookmarkEnd w:id="12954"/>
      <w:r w:rsidR="00CD0E42" w:rsidRPr="0013308E">
        <w:rPr>
          <w:noProof/>
        </w:rPr>
        <w:fldChar w:fldCharType="end"/>
      </w:r>
      <w:bookmarkEnd w:id="12955"/>
    </w:p>
    <w:p w14:paraId="55BEFF12"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956" w:name="_Ref442781706"/>
    </w:p>
    <w:p w14:paraId="1B4C33F4" w14:textId="77777777" w:rsidR="00936721" w:rsidRPr="00575698" w:rsidRDefault="00872832" w:rsidP="00893E34">
      <w:pPr>
        <w:pStyle w:val="2"/>
        <w:numPr>
          <w:ilvl w:val="0"/>
          <w:numId w:val="0"/>
        </w:numPr>
        <w:ind w:left="1843" w:hanging="1843"/>
        <w:jc w:val="left"/>
        <w:outlineLvl w:val="0"/>
      </w:pPr>
      <w:bookmarkStart w:id="12957" w:name="_Toc453143389"/>
      <w:bookmarkStart w:id="12958" w:name="_Toc5978508"/>
      <w:bookmarkStart w:id="12959" w:name="_Toc113011901"/>
      <w:bookmarkStart w:id="12960"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6</w:t>
      </w:r>
      <w:bookmarkEnd w:id="12957"/>
      <w:bookmarkEnd w:id="12958"/>
      <w:bookmarkEnd w:id="12959"/>
      <w:r w:rsidR="00CD0E42" w:rsidRPr="0013308E">
        <w:rPr>
          <w:noProof/>
        </w:rPr>
        <w:fldChar w:fldCharType="end"/>
      </w:r>
      <w:bookmarkEnd w:id="12960"/>
    </w:p>
    <w:p w14:paraId="5571C60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08C6985E" w14:textId="77777777" w:rsidR="0040510A" w:rsidRDefault="00872832" w:rsidP="00893E34">
      <w:pPr>
        <w:pStyle w:val="2"/>
        <w:numPr>
          <w:ilvl w:val="0"/>
          <w:numId w:val="0"/>
        </w:numPr>
        <w:ind w:left="1843" w:hanging="1843"/>
        <w:jc w:val="left"/>
        <w:outlineLvl w:val="0"/>
        <w:rPr>
          <w:noProof/>
        </w:rPr>
      </w:pPr>
      <w:bookmarkStart w:id="12961" w:name="_Toc453143390"/>
      <w:bookmarkStart w:id="12962" w:name="_Toc5978509"/>
      <w:bookmarkStart w:id="12963" w:name="_Toc113011902"/>
      <w:bookmarkStart w:id="12964"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7</w:t>
      </w:r>
      <w:bookmarkEnd w:id="12961"/>
      <w:bookmarkEnd w:id="12962"/>
      <w:bookmarkEnd w:id="12963"/>
      <w:r w:rsidR="00CD0E42" w:rsidRPr="0013308E">
        <w:rPr>
          <w:noProof/>
        </w:rPr>
        <w:fldChar w:fldCharType="end"/>
      </w:r>
      <w:bookmarkEnd w:id="12964"/>
    </w:p>
    <w:p w14:paraId="45D00CDD"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598A5566" w14:textId="77777777" w:rsidR="00936721" w:rsidRPr="00575698" w:rsidRDefault="00872832" w:rsidP="00893E34">
      <w:pPr>
        <w:pStyle w:val="2"/>
        <w:numPr>
          <w:ilvl w:val="0"/>
          <w:numId w:val="0"/>
        </w:numPr>
        <w:ind w:left="1843" w:hanging="1843"/>
        <w:jc w:val="left"/>
        <w:outlineLvl w:val="0"/>
      </w:pPr>
      <w:bookmarkStart w:id="12965" w:name="_Toc453143391"/>
      <w:bookmarkStart w:id="12966" w:name="_Toc5978510"/>
      <w:bookmarkStart w:id="12967" w:name="_Toc113011903"/>
      <w:bookmarkStart w:id="12968"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8</w:t>
      </w:r>
      <w:bookmarkEnd w:id="12965"/>
      <w:bookmarkEnd w:id="12966"/>
      <w:bookmarkEnd w:id="12967"/>
      <w:r w:rsidR="00CD0E42" w:rsidRPr="0013308E">
        <w:rPr>
          <w:noProof/>
        </w:rPr>
        <w:fldChar w:fldCharType="end"/>
      </w:r>
      <w:bookmarkEnd w:id="12968"/>
    </w:p>
    <w:p w14:paraId="2AFAFF1A"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A194223" w14:textId="77777777" w:rsidR="00936721" w:rsidRPr="00575698" w:rsidRDefault="00872832" w:rsidP="00893E34">
      <w:pPr>
        <w:pStyle w:val="2"/>
        <w:numPr>
          <w:ilvl w:val="0"/>
          <w:numId w:val="0"/>
        </w:numPr>
        <w:ind w:left="1843" w:hanging="1843"/>
        <w:jc w:val="left"/>
        <w:outlineLvl w:val="0"/>
      </w:pPr>
      <w:bookmarkStart w:id="12969" w:name="_Toc453143392"/>
      <w:bookmarkStart w:id="12970" w:name="_Toc5978511"/>
      <w:bookmarkStart w:id="12971" w:name="_Toc113011904"/>
      <w:bookmarkStart w:id="12972"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9</w:t>
      </w:r>
      <w:bookmarkEnd w:id="12969"/>
      <w:bookmarkEnd w:id="12970"/>
      <w:bookmarkEnd w:id="12971"/>
      <w:r w:rsidR="00CD0E42" w:rsidRPr="0013308E">
        <w:rPr>
          <w:noProof/>
        </w:rPr>
        <w:fldChar w:fldCharType="end"/>
      </w:r>
      <w:bookmarkEnd w:id="12972"/>
    </w:p>
    <w:p w14:paraId="360B33AC"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66CA2A2B" w14:textId="77777777" w:rsidR="001F4CF1" w:rsidRPr="00575698" w:rsidRDefault="00872832" w:rsidP="00893E34">
      <w:pPr>
        <w:pStyle w:val="2"/>
        <w:numPr>
          <w:ilvl w:val="0"/>
          <w:numId w:val="0"/>
        </w:numPr>
        <w:ind w:left="1843" w:hanging="1843"/>
        <w:jc w:val="left"/>
        <w:outlineLvl w:val="0"/>
      </w:pPr>
      <w:bookmarkStart w:id="12973" w:name="_Toc453143393"/>
      <w:bookmarkStart w:id="12974" w:name="_Toc5978512"/>
      <w:bookmarkStart w:id="12975" w:name="_Toc113011905"/>
      <w:bookmarkStart w:id="12976"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10</w:t>
      </w:r>
      <w:bookmarkEnd w:id="12973"/>
      <w:bookmarkEnd w:id="12974"/>
      <w:bookmarkEnd w:id="12975"/>
      <w:r w:rsidR="00CD0E42" w:rsidRPr="0013308E">
        <w:rPr>
          <w:noProof/>
        </w:rPr>
        <w:fldChar w:fldCharType="end"/>
      </w:r>
      <w:bookmarkEnd w:id="12976"/>
    </w:p>
    <w:p w14:paraId="74C0A7E8"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1DF66BE4" w14:textId="77777777" w:rsidR="00D65F9A" w:rsidRPr="00575698" w:rsidRDefault="00D65F9A" w:rsidP="00893E34">
      <w:pPr>
        <w:pStyle w:val="2"/>
        <w:numPr>
          <w:ilvl w:val="0"/>
          <w:numId w:val="0"/>
        </w:numPr>
        <w:ind w:left="1843" w:hanging="1843"/>
        <w:jc w:val="left"/>
        <w:outlineLvl w:val="0"/>
      </w:pPr>
      <w:bookmarkStart w:id="12977" w:name="_Toc453143394"/>
      <w:bookmarkStart w:id="12978" w:name="_Toc5978513"/>
      <w:bookmarkStart w:id="12979" w:name="_Toc113011906"/>
      <w:bookmarkStart w:id="12980"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233FEB">
        <w:rPr>
          <w:noProof/>
        </w:rPr>
        <w:t>11</w:t>
      </w:r>
      <w:bookmarkEnd w:id="12977"/>
      <w:bookmarkEnd w:id="12978"/>
      <w:bookmarkEnd w:id="12979"/>
      <w:r w:rsidR="00CD0E42" w:rsidRPr="0013308E">
        <w:rPr>
          <w:noProof/>
        </w:rPr>
        <w:fldChar w:fldCharType="end"/>
      </w:r>
      <w:bookmarkEnd w:id="12980"/>
    </w:p>
    <w:p w14:paraId="1195C001" w14:textId="77777777" w:rsidR="00340B9F" w:rsidRPr="00575698" w:rsidRDefault="00D65F9A">
      <w:pPr>
        <w:pStyle w:val="a1"/>
        <w:numPr>
          <w:ilvl w:val="0"/>
          <w:numId w:val="0"/>
        </w:numPr>
        <w:spacing w:before="0"/>
        <w:outlineLvl w:val="3"/>
      </w:pPr>
      <w:bookmarkStart w:id="12981" w:name="_Toc452931466"/>
      <w:r w:rsidRPr="00575698">
        <w:t>Критерии, предъявляемые к поставщикам отдельных видов финансовых услуг</w:t>
      </w:r>
      <w:bookmarkEnd w:id="12981"/>
      <w:r w:rsidR="00BA6C1D" w:rsidRPr="00575698">
        <w:t>;</w:t>
      </w:r>
      <w:bookmarkEnd w:id="12956"/>
    </w:p>
    <w:p w14:paraId="38F3A65A" w14:textId="77777777" w:rsidR="003D691C" w:rsidRPr="00575698" w:rsidRDefault="003D691C" w:rsidP="00893E34">
      <w:pPr>
        <w:pStyle w:val="2"/>
        <w:numPr>
          <w:ilvl w:val="0"/>
          <w:numId w:val="0"/>
        </w:numPr>
        <w:ind w:left="1843" w:hanging="1843"/>
        <w:jc w:val="left"/>
        <w:outlineLvl w:val="0"/>
      </w:pPr>
      <w:bookmarkStart w:id="12982" w:name="_Toc5978514"/>
      <w:bookmarkStart w:id="12983" w:name="_Toc113011907"/>
      <w:r w:rsidRPr="00575698">
        <w:t>Приложение </w:t>
      </w:r>
      <w:r w:rsidR="00BA6C1D" w:rsidRPr="00575698">
        <w:rPr>
          <w:noProof/>
        </w:rPr>
        <w:t>12</w:t>
      </w:r>
      <w:bookmarkEnd w:id="12982"/>
      <w:bookmarkEnd w:id="12983"/>
    </w:p>
    <w:p w14:paraId="7641A92D"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004256C" w14:textId="77777777" w:rsidR="00BA6C1D" w:rsidRPr="00575698" w:rsidRDefault="00BA6C1D" w:rsidP="00893E34">
      <w:pPr>
        <w:pStyle w:val="2"/>
        <w:numPr>
          <w:ilvl w:val="0"/>
          <w:numId w:val="0"/>
        </w:numPr>
        <w:ind w:left="1843" w:hanging="1843"/>
        <w:jc w:val="left"/>
        <w:outlineLvl w:val="0"/>
      </w:pPr>
      <w:bookmarkStart w:id="12984" w:name="_Toc113011908"/>
      <w:r w:rsidRPr="00575698">
        <w:t>Приложение </w:t>
      </w:r>
      <w:r w:rsidRPr="00575698">
        <w:rPr>
          <w:noProof/>
        </w:rPr>
        <w:t>13</w:t>
      </w:r>
      <w:bookmarkEnd w:id="12984"/>
    </w:p>
    <w:p w14:paraId="772C32B8" w14:textId="77777777" w:rsidR="004A43FD"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A43FD">
        <w:t>;</w:t>
      </w:r>
    </w:p>
    <w:p w14:paraId="32544EBA" w14:textId="6AD4685F" w:rsidR="004A43FD" w:rsidRPr="00575698" w:rsidRDefault="004A43FD" w:rsidP="004A43FD">
      <w:pPr>
        <w:pStyle w:val="2"/>
        <w:numPr>
          <w:ilvl w:val="0"/>
          <w:numId w:val="0"/>
        </w:numPr>
        <w:ind w:left="1843" w:hanging="1843"/>
        <w:jc w:val="left"/>
        <w:outlineLvl w:val="0"/>
      </w:pPr>
      <w:bookmarkStart w:id="12985" w:name="_Toc113011909"/>
      <w:r>
        <w:t>Приложение </w:t>
      </w:r>
      <w:r>
        <w:rPr>
          <w:noProof/>
        </w:rPr>
        <w:t>14</w:t>
      </w:r>
      <w:bookmarkEnd w:id="12985"/>
    </w:p>
    <w:p w14:paraId="4A1C86A9" w14:textId="7024C0E3" w:rsidR="00BA6C1D" w:rsidRPr="00575698" w:rsidRDefault="004A43FD" w:rsidP="004A43FD">
      <w:pPr>
        <w:pStyle w:val="a1"/>
        <w:numPr>
          <w:ilvl w:val="0"/>
          <w:numId w:val="0"/>
        </w:numPr>
        <w:spacing w:before="0"/>
        <w:outlineLvl w:val="3"/>
      </w:pPr>
      <w:r w:rsidRPr="00486299">
        <w:t>Перечень товаров, работ, услуг,</w:t>
      </w:r>
      <w:r>
        <w:t xml:space="preserve"> </w:t>
      </w:r>
      <w:r w:rsidRPr="00486299">
        <w:t xml:space="preserve">при осуществлении закупок которых применяются сроки оплаты, отличные от сроков </w:t>
      </w:r>
      <w:r w:rsidR="00AB706B">
        <w:t>оплаты, предусмотренных частью 5.3</w:t>
      </w:r>
      <w:r w:rsidRPr="00486299">
        <w:t xml:space="preserve"> статьи 3 Закона 223-ФЗ</w:t>
      </w:r>
      <w:r w:rsidR="000B2C37">
        <w:t>.</w:t>
      </w:r>
    </w:p>
    <w:p w14:paraId="4366E6D9"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6"/>
      <w:headerReference w:type="first" r:id="rId27"/>
      <w:footerReference w:type="first" r:id="rId28"/>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AAE9" w14:textId="77777777" w:rsidR="00B61BBA" w:rsidRDefault="00B61BBA">
      <w:r>
        <w:separator/>
      </w:r>
    </w:p>
  </w:endnote>
  <w:endnote w:type="continuationSeparator" w:id="0">
    <w:p w14:paraId="5BD535D3" w14:textId="77777777" w:rsidR="00B61BBA" w:rsidRDefault="00B61BBA">
      <w:r>
        <w:continuationSeparator/>
      </w:r>
    </w:p>
  </w:endnote>
  <w:endnote w:type="continuationNotice" w:id="1">
    <w:p w14:paraId="246D881E" w14:textId="77777777" w:rsidR="00B61BBA" w:rsidRDefault="00B61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D1644" w14:textId="77777777" w:rsidR="00B61BBA" w:rsidRDefault="00B61BBA">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6BE0F" w14:textId="77777777" w:rsidR="00B61BBA" w:rsidRDefault="00B61BBA"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DB2EB" w14:textId="77777777" w:rsidR="00B61BBA" w:rsidRDefault="00B61BBA"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EndPr/>
    <w:sdtContent>
      <w:p w14:paraId="19C7A27E" w14:textId="09949CFF" w:rsidR="00B61BBA" w:rsidRDefault="00B61BBA" w:rsidP="00865E4B">
        <w:pPr>
          <w:pStyle w:val="a1"/>
          <w:numPr>
            <w:ilvl w:val="0"/>
            <w:numId w:val="0"/>
          </w:numPr>
          <w:jc w:val="right"/>
        </w:pPr>
        <w:r>
          <w:fldChar w:fldCharType="begin"/>
        </w:r>
        <w:r>
          <w:instrText>PAGE   \* MERGEFORMAT</w:instrText>
        </w:r>
        <w:r>
          <w:fldChar w:fldCharType="separate"/>
        </w:r>
        <w:r w:rsidR="00F8406A">
          <w:rPr>
            <w:noProof/>
          </w:rPr>
          <w:t>40</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EndPr/>
    <w:sdtContent>
      <w:p w14:paraId="2836A714" w14:textId="1DBD9989" w:rsidR="00B61BBA" w:rsidRDefault="00B61BBA" w:rsidP="00865E4B">
        <w:pPr>
          <w:pStyle w:val="a1"/>
          <w:numPr>
            <w:ilvl w:val="0"/>
            <w:numId w:val="0"/>
          </w:numPr>
          <w:jc w:val="right"/>
        </w:pPr>
        <w:r>
          <w:fldChar w:fldCharType="begin"/>
        </w:r>
        <w:r>
          <w:instrText>PAGE   \* MERGEFORMAT</w:instrText>
        </w:r>
        <w:r>
          <w:fldChar w:fldCharType="separate"/>
        </w:r>
        <w:r w:rsidR="00F8406A">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7E4F" w14:textId="77777777" w:rsidR="00B61BBA" w:rsidRDefault="00B61BBA">
      <w:r>
        <w:separator/>
      </w:r>
    </w:p>
  </w:footnote>
  <w:footnote w:type="continuationSeparator" w:id="0">
    <w:p w14:paraId="2C2444EB" w14:textId="77777777" w:rsidR="00B61BBA" w:rsidRDefault="00B61BBA">
      <w:r>
        <w:continuationSeparator/>
      </w:r>
    </w:p>
  </w:footnote>
  <w:footnote w:type="continuationNotice" w:id="1">
    <w:p w14:paraId="48262125" w14:textId="77777777" w:rsidR="00B61BBA" w:rsidRDefault="00B61BBA"/>
  </w:footnote>
  <w:footnote w:id="2">
    <w:p w14:paraId="48467D48" w14:textId="77777777" w:rsidR="00B61BBA" w:rsidRDefault="00B61BBA">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34113D0" w14:textId="77777777" w:rsidR="00B61BBA" w:rsidRPr="00865E4B" w:rsidRDefault="00B61BBA"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02A1F88B" w14:textId="77777777" w:rsidR="00B61BBA" w:rsidRDefault="00B61BBA"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1AC8A824" w14:textId="77777777" w:rsidR="00B61BBA" w:rsidRDefault="00B61BBA"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1190D133" w14:textId="6425F2DB" w:rsidR="00B61BBA" w:rsidRDefault="00B61BBA" w:rsidP="00C823A2">
      <w:pPr>
        <w:pStyle w:val="aff2"/>
      </w:pPr>
      <w:r>
        <w:rPr>
          <w:rStyle w:val="ad"/>
        </w:rPr>
        <w:footnoteRef/>
      </w:r>
      <w:r>
        <w:t xml:space="preserve"> С 01.01.2023 подп. 6.6.2(12)Положения действует в новой редакции: «</w:t>
      </w:r>
      <w:r w:rsidRPr="00575698">
        <w:t>заключается договор с Партнерством Корпорации, организацией Партнерства Корпорации на производство, обслуживание и ремонт составных частей изделия, входящих в комплектацию изделия согласно конструкторской документации, или заключается договор между организацией Корпорации и Партнерством Корпорации, организацией Корпорации и организацией Партнерства Корпорации на послепродажное (сервисное) обслуживание изделия, изготовленного организацией Корпорации (внутренняя производственная кооперация)</w:t>
      </w:r>
      <w:r>
        <w:t>;».</w:t>
      </w:r>
    </w:p>
  </w:footnote>
  <w:footnote w:id="7">
    <w:p w14:paraId="67BFC689" w14:textId="7DD9D0AF" w:rsidR="00B61BBA" w:rsidRDefault="00B61BBA">
      <w:pPr>
        <w:pStyle w:val="aff2"/>
      </w:pPr>
      <w:r>
        <w:rPr>
          <w:rStyle w:val="ad"/>
        </w:rPr>
        <w:footnoteRef/>
      </w:r>
      <w:r>
        <w:t xml:space="preserve"> </w:t>
      </w:r>
      <w:r w:rsidRPr="002C0FFD">
        <w:t>С 01.01.2023 г. подп. 6.6.2(14) Положения признается утратившим силу</w:t>
      </w:r>
      <w:r>
        <w:t>.</w:t>
      </w:r>
    </w:p>
  </w:footnote>
  <w:footnote w:id="8">
    <w:p w14:paraId="5FFF9B52" w14:textId="4D70DCF7" w:rsidR="00B61BBA" w:rsidRDefault="00B61BBA">
      <w:pPr>
        <w:pStyle w:val="aff2"/>
      </w:pPr>
      <w:r>
        <w:rPr>
          <w:rStyle w:val="ad"/>
        </w:rPr>
        <w:footnoteRef/>
      </w:r>
      <w:r>
        <w:t xml:space="preserve"> С 01.01.2023 г. подп. 6.6.2(19</w:t>
      </w:r>
      <w:r w:rsidRPr="00174892">
        <w:t>) Положения признается утратившим силу</w:t>
      </w:r>
      <w:r>
        <w:t>.</w:t>
      </w:r>
    </w:p>
  </w:footnote>
  <w:footnote w:id="9">
    <w:p w14:paraId="447DED7C" w14:textId="7D342818" w:rsidR="00B61BBA" w:rsidRDefault="00B61BBA">
      <w:pPr>
        <w:pStyle w:val="aff2"/>
      </w:pPr>
      <w:r>
        <w:rPr>
          <w:rStyle w:val="ad"/>
        </w:rPr>
        <w:footnoteRef/>
      </w:r>
      <w:r>
        <w:t xml:space="preserve"> </w:t>
      </w:r>
      <w:r w:rsidRPr="00174892">
        <w:t>С 01.01.2023 г. подп. 6.6.2(</w:t>
      </w:r>
      <w:r>
        <w:t>21</w:t>
      </w:r>
      <w:r w:rsidRPr="00174892">
        <w:t>) Положения признается утратившим силу</w:t>
      </w:r>
      <w:r>
        <w:t>.</w:t>
      </w:r>
    </w:p>
  </w:footnote>
  <w:footnote w:id="10">
    <w:p w14:paraId="00C34F05" w14:textId="7A23E8B6" w:rsidR="00B61BBA" w:rsidRDefault="00B61BBA">
      <w:pPr>
        <w:pStyle w:val="aff2"/>
      </w:pPr>
      <w:r>
        <w:rPr>
          <w:rStyle w:val="ad"/>
        </w:rPr>
        <w:footnoteRef/>
      </w:r>
      <w:r>
        <w:t xml:space="preserve"> С 01.01.2023 г. подп. 6.6.2(26</w:t>
      </w:r>
      <w:r w:rsidRPr="00174892">
        <w:t>) Положения признается утратившим силу</w:t>
      </w:r>
      <w:r>
        <w:t>.</w:t>
      </w:r>
    </w:p>
  </w:footnote>
  <w:footnote w:id="11">
    <w:p w14:paraId="0C94A0E6" w14:textId="580FE5A8" w:rsidR="00B61BBA" w:rsidRDefault="00B61BBA">
      <w:pPr>
        <w:pStyle w:val="aff2"/>
      </w:pPr>
      <w:r>
        <w:rPr>
          <w:rStyle w:val="ad"/>
        </w:rPr>
        <w:footnoteRef/>
      </w:r>
      <w:r>
        <w:t xml:space="preserve"> С 01.01.2023 г. подп. 6.6.2(28</w:t>
      </w:r>
      <w:r w:rsidRPr="00174892">
        <w:t>) Положения признается утратившим силу</w:t>
      </w:r>
      <w:r>
        <w:t>.</w:t>
      </w:r>
    </w:p>
  </w:footnote>
  <w:footnote w:id="12">
    <w:p w14:paraId="2E59B447" w14:textId="49C7A4DC" w:rsidR="00B61BBA" w:rsidRDefault="00B61BBA">
      <w:pPr>
        <w:pStyle w:val="aff2"/>
      </w:pPr>
      <w:r>
        <w:rPr>
          <w:rStyle w:val="ad"/>
        </w:rPr>
        <w:footnoteRef/>
      </w:r>
      <w:r>
        <w:t xml:space="preserve"> С 01.01.2023 г. подп. 6.6.2(33</w:t>
      </w:r>
      <w:r w:rsidRPr="00174892">
        <w:t>) Положения признается утратившим силу</w:t>
      </w:r>
      <w:r>
        <w:t>.</w:t>
      </w:r>
    </w:p>
  </w:footnote>
  <w:footnote w:id="13">
    <w:p w14:paraId="1EE73709" w14:textId="77777777" w:rsidR="00B61BBA" w:rsidRPr="002C0FFD" w:rsidRDefault="00B61BBA" w:rsidP="007F78CB">
      <w:pPr>
        <w:numPr>
          <w:ilvl w:val="0"/>
          <w:numId w:val="0"/>
        </w:numPr>
        <w:ind w:left="340"/>
        <w:rPr>
          <w:sz w:val="18"/>
          <w:szCs w:val="18"/>
        </w:rPr>
      </w:pPr>
      <w:r w:rsidRPr="000C3F9D">
        <w:rPr>
          <w:sz w:val="20"/>
          <w:szCs w:val="20"/>
          <w:vertAlign w:val="superscript"/>
        </w:rPr>
        <w:footnoteRef/>
      </w:r>
      <w:r w:rsidRPr="00836373">
        <w:rPr>
          <w:sz w:val="20"/>
          <w:szCs w:val="20"/>
        </w:rPr>
        <w:t xml:space="preserve"> </w:t>
      </w:r>
      <w:r w:rsidRPr="002C0FFD">
        <w:rPr>
          <w:sz w:val="18"/>
          <w:szCs w:val="18"/>
        </w:rPr>
        <w:t>Согласно пункту 1 Указа Президента Российской Федерации от 21.05.2011 г.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14">
    <w:p w14:paraId="3A2BF741" w14:textId="77777777" w:rsidR="00B61BBA" w:rsidRPr="002C0FFD" w:rsidRDefault="00B61BBA" w:rsidP="0025239C">
      <w:pPr>
        <w:pStyle w:val="aff2"/>
        <w:rPr>
          <w:szCs w:val="18"/>
        </w:rPr>
      </w:pPr>
      <w:r w:rsidRPr="002C0FFD">
        <w:rPr>
          <w:szCs w:val="18"/>
          <w:vertAlign w:val="superscript"/>
        </w:rPr>
        <w:footnoteRef/>
      </w:r>
      <w:r w:rsidRPr="002C0FFD">
        <w:rPr>
          <w:szCs w:val="18"/>
          <w:vertAlign w:val="superscript"/>
        </w:rPr>
        <w:t xml:space="preserve"> </w:t>
      </w:r>
      <w:r w:rsidRPr="002C0FFD">
        <w:rPr>
          <w:szCs w:val="18"/>
        </w:rPr>
        <w:t>С 01.01.2023 подп.6.6.2(35) Положения действует в новой редакции: «заключается договор на посещение зоопарка, театра, концерта, цирка, музея, выставки или на участие в спортивном мероприятии;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w:t>
      </w:r>
    </w:p>
  </w:footnote>
  <w:footnote w:id="15">
    <w:p w14:paraId="7DBB534C" w14:textId="00ADFAFD" w:rsidR="00B61BBA" w:rsidRPr="002C0FFD" w:rsidRDefault="00B61BBA" w:rsidP="0025239C">
      <w:pPr>
        <w:pStyle w:val="aff2"/>
        <w:rPr>
          <w:szCs w:val="18"/>
        </w:rPr>
      </w:pPr>
      <w:r w:rsidRPr="002C0FFD">
        <w:rPr>
          <w:szCs w:val="18"/>
          <w:vertAlign w:val="superscript"/>
        </w:rPr>
        <w:footnoteRef/>
      </w:r>
      <w:r w:rsidRPr="002C0FFD">
        <w:rPr>
          <w:szCs w:val="18"/>
          <w:vertAlign w:val="superscript"/>
        </w:rPr>
        <w:t xml:space="preserve"> </w:t>
      </w:r>
      <w:r w:rsidRPr="002C0FFD">
        <w:rPr>
          <w:szCs w:val="18"/>
        </w:rPr>
        <w:t>С 01.01.2023 г. подп. 6.6.2(36) Положения признается утратившим силу.</w:t>
      </w:r>
    </w:p>
    <w:p w14:paraId="0C3B4F7B" w14:textId="6A048F8C" w:rsidR="00B61BBA" w:rsidRDefault="00B61BBA">
      <w:pPr>
        <w:pStyle w:val="aff2"/>
      </w:pPr>
    </w:p>
  </w:footnote>
  <w:footnote w:id="16">
    <w:p w14:paraId="2074A0DB" w14:textId="3C65BB04" w:rsidR="00B61BBA" w:rsidRPr="002C0FFD" w:rsidRDefault="00B61BBA" w:rsidP="00EA5E45">
      <w:pPr>
        <w:pStyle w:val="aff2"/>
        <w:rPr>
          <w:szCs w:val="18"/>
        </w:rPr>
      </w:pPr>
      <w:r>
        <w:rPr>
          <w:rStyle w:val="ad"/>
        </w:rPr>
        <w:footnoteRef/>
      </w:r>
      <w:r>
        <w:t xml:space="preserve"> </w:t>
      </w:r>
      <w:r w:rsidRPr="002C0FFD">
        <w:rPr>
          <w:szCs w:val="18"/>
        </w:rPr>
        <w:t>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введение мер ограничительного характера, а также иные непредвиденные обстоятельства, которые невозможно было спланировать заблаговременно, не зависящие от действий (бездействий) заказчика.</w:t>
      </w:r>
    </w:p>
  </w:footnote>
  <w:footnote w:id="17">
    <w:p w14:paraId="0A3E81DE" w14:textId="77777777" w:rsidR="00B61BBA" w:rsidRPr="002C0FFD" w:rsidRDefault="00B61BBA" w:rsidP="00215877">
      <w:pPr>
        <w:pStyle w:val="aff2"/>
        <w:rPr>
          <w:szCs w:val="18"/>
        </w:rPr>
      </w:pPr>
      <w:r w:rsidRPr="002C0FFD">
        <w:rPr>
          <w:rStyle w:val="ad"/>
          <w:szCs w:val="18"/>
        </w:rPr>
        <w:footnoteRef/>
      </w:r>
      <w:r w:rsidRPr="002C0FFD">
        <w:rPr>
          <w:szCs w:val="18"/>
        </w:rPr>
        <w:t xml:space="preserve"> Требование не применяется в следующих случаях:</w:t>
      </w:r>
    </w:p>
    <w:p w14:paraId="1B08C7A4" w14:textId="6334634D" w:rsidR="00B61BBA" w:rsidRPr="002C0FFD" w:rsidRDefault="00B61BBA" w:rsidP="00215877">
      <w:pPr>
        <w:pStyle w:val="aff2"/>
        <w:rPr>
          <w:szCs w:val="18"/>
        </w:rPr>
      </w:pPr>
      <w:r w:rsidRPr="002C0FFD">
        <w:rPr>
          <w:szCs w:val="18"/>
        </w:rPr>
        <w:t>- общий объем договоров, заключенных заказчиком в течение предыдущего отчетного периода (календарного года), не превышает 5 000 000 (пять миллионов) рублей с НДС;</w:t>
      </w:r>
    </w:p>
    <w:p w14:paraId="3ADF9593" w14:textId="77777777" w:rsidR="00B61BBA" w:rsidRPr="002C0FFD" w:rsidRDefault="00B61BBA" w:rsidP="00215877">
      <w:pPr>
        <w:pStyle w:val="aff2"/>
        <w:rPr>
          <w:szCs w:val="18"/>
        </w:rPr>
      </w:pPr>
      <w:r w:rsidRPr="002C0FFD">
        <w:rPr>
          <w:szCs w:val="18"/>
        </w:rPr>
        <w:t>- осуществляется закупка продукции для обеспечения текущих нужд организации Корпорации, оказывающей санаторно-курортные услуги.</w:t>
      </w:r>
    </w:p>
  </w:footnote>
  <w:footnote w:id="18">
    <w:p w14:paraId="2E7A0EAE" w14:textId="77777777" w:rsidR="00B61BBA" w:rsidRPr="002C0FFD" w:rsidRDefault="00B61BBA" w:rsidP="009A1F37">
      <w:pPr>
        <w:pStyle w:val="aff2"/>
        <w:rPr>
          <w:szCs w:val="18"/>
        </w:rPr>
      </w:pPr>
      <w:r w:rsidRPr="002C0FFD">
        <w:rPr>
          <w:rStyle w:val="ad"/>
          <w:szCs w:val="18"/>
        </w:rPr>
        <w:footnoteRef/>
      </w:r>
      <w:r w:rsidRPr="002C0FFD">
        <w:rPr>
          <w:szCs w:val="18"/>
        </w:rPr>
        <w:t xml:space="preserve"> 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footnote>
  <w:footnote w:id="19">
    <w:p w14:paraId="3953617F" w14:textId="77777777" w:rsidR="00B61BBA" w:rsidRDefault="00B61BBA" w:rsidP="0025239C">
      <w:pPr>
        <w:pStyle w:val="aff2"/>
      </w:pPr>
      <w:r>
        <w:rPr>
          <w:rStyle w:val="ad"/>
        </w:rPr>
        <w:footnoteRef/>
      </w:r>
      <w:r>
        <w:t xml:space="preserve"> С 01.01.2023 г. подп. 6.6.2(45</w:t>
      </w:r>
      <w:r w:rsidRPr="0025239C">
        <w:t>) Положения признается утратившим силу.</w:t>
      </w:r>
    </w:p>
  </w:footnote>
  <w:footnote w:id="20">
    <w:p w14:paraId="2AA0CAA9" w14:textId="77777777" w:rsidR="00B61BBA" w:rsidRDefault="00B61BBA" w:rsidP="0025239C">
      <w:pPr>
        <w:pStyle w:val="aff2"/>
      </w:pPr>
      <w:r>
        <w:rPr>
          <w:rStyle w:val="ad"/>
        </w:rPr>
        <w:footnoteRef/>
      </w:r>
      <w:r>
        <w:t xml:space="preserve"> С 01.01.2023 г. подп. 6.6.2(46</w:t>
      </w:r>
      <w:r w:rsidRPr="00174892">
        <w:t>) Положения признается утратившим силу</w:t>
      </w:r>
      <w:r>
        <w:t>.</w:t>
      </w:r>
    </w:p>
  </w:footnote>
  <w:footnote w:id="21">
    <w:p w14:paraId="4161D821" w14:textId="77777777" w:rsidR="00B61BBA" w:rsidRDefault="00B61BBA" w:rsidP="0025239C">
      <w:pPr>
        <w:pStyle w:val="aff2"/>
      </w:pPr>
      <w:r>
        <w:rPr>
          <w:rStyle w:val="ad"/>
        </w:rPr>
        <w:footnoteRef/>
      </w:r>
      <w:r>
        <w:t xml:space="preserve"> С 01.01.2023 г. подп. 6.6.2(50</w:t>
      </w:r>
      <w:r w:rsidRPr="00174892">
        <w:t>) Положения признается утратившим силу</w:t>
      </w:r>
      <w:r>
        <w:t>.</w:t>
      </w:r>
    </w:p>
  </w:footnote>
  <w:footnote w:id="22">
    <w:p w14:paraId="1B9200BB" w14:textId="77777777" w:rsidR="00B61BBA" w:rsidRDefault="00B61BBA">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23">
    <w:p w14:paraId="0C2ABA9B" w14:textId="569B9E56" w:rsidR="00B61BBA" w:rsidRDefault="00B61BBA" w:rsidP="0025239C">
      <w:pPr>
        <w:pStyle w:val="aff2"/>
      </w:pPr>
      <w:r>
        <w:rPr>
          <w:rStyle w:val="ad"/>
        </w:rPr>
        <w:footnoteRef/>
      </w:r>
      <w:r>
        <w:t xml:space="preserve"> </w:t>
      </w:r>
      <w:r w:rsidRPr="00E20FC4">
        <w:t xml:space="preserve">С 01.01.2023 подп.6.6.2(51) Положения действует в новой редакции: </w:t>
      </w:r>
      <w:r>
        <w:rPr>
          <w:sz w:val="20"/>
        </w:rPr>
        <w:t>«</w:t>
      </w:r>
      <w:r w:rsidRPr="00575698">
        <w:t xml:space="preserve">заключается договор с </w:t>
      </w:r>
      <w:r>
        <w:t xml:space="preserve">Корпорацией, </w:t>
      </w:r>
      <w:r w:rsidRPr="00575698">
        <w:t>организацией Корпорации, закупочная деятельность которой регламентируется Положением</w:t>
      </w:r>
      <w:r>
        <w:rPr>
          <w:vertAlign w:val="superscript"/>
        </w:rPr>
        <w:t>22</w:t>
      </w:r>
      <w:r w:rsidRPr="00575698">
        <w:t>, или с организацией Корпорации, зарегистрированной за пределами Российской Федерации до всту</w:t>
      </w:r>
      <w:r>
        <w:t>пления в силу Закона 223-ФЗ (до </w:t>
      </w:r>
      <w:r w:rsidRPr="00575698">
        <w:t>01.01.2012)</w:t>
      </w:r>
      <w:r>
        <w:t>».</w:t>
      </w:r>
    </w:p>
  </w:footnote>
  <w:footnote w:id="24">
    <w:p w14:paraId="4B32BF67" w14:textId="77777777" w:rsidR="00B61BBA" w:rsidRDefault="00B61BBA">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25">
    <w:p w14:paraId="74E5B878" w14:textId="77777777" w:rsidR="00B61BBA" w:rsidRDefault="00B61BBA">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26">
    <w:p w14:paraId="2BE2BC92" w14:textId="77777777" w:rsidR="00B61BBA" w:rsidRDefault="00B61BBA">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27">
    <w:p w14:paraId="3468F2F3" w14:textId="77777777" w:rsidR="00B61BBA" w:rsidRDefault="00B61BBA"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28">
    <w:p w14:paraId="393D19D0" w14:textId="77777777" w:rsidR="00B61BBA" w:rsidRDefault="00B61BBA"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29">
    <w:p w14:paraId="7814099D" w14:textId="77777777" w:rsidR="00B61BBA" w:rsidRDefault="00B61BBA"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30">
    <w:p w14:paraId="33C1D00F" w14:textId="77777777" w:rsidR="00B61BBA" w:rsidRDefault="00B61BBA"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31">
    <w:p w14:paraId="2D57AB63" w14:textId="77777777" w:rsidR="00B61BBA" w:rsidRDefault="00B61BBA"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32">
    <w:p w14:paraId="1756C9F0" w14:textId="77777777" w:rsidR="00B61BBA" w:rsidRDefault="00B61BBA">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33">
    <w:p w14:paraId="778DAEE9" w14:textId="77777777" w:rsidR="00B61BBA" w:rsidRDefault="00B61BBA"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 а также оборудование, непосредственно участвующее в технологическом процессе (в том числе оборудование для фильтрации воды, оборудование для разлива и укупорки ампул и флаконов).</w:t>
      </w:r>
    </w:p>
  </w:footnote>
  <w:footnote w:id="34">
    <w:p w14:paraId="117C1FBA" w14:textId="77777777" w:rsidR="00B61BBA" w:rsidRDefault="00B61BBA">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35">
    <w:p w14:paraId="61D9D871" w14:textId="77777777" w:rsidR="00B61BBA" w:rsidRDefault="00B61BBA">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4C82" w14:textId="77777777" w:rsidR="00B61BBA" w:rsidRDefault="00B61BBA">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A6136" w14:textId="77777777" w:rsidR="00B61BBA" w:rsidRDefault="00B61BBA"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FA5EC" w14:textId="77777777" w:rsidR="00B61BBA" w:rsidRDefault="00B61BBA"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06802" w14:textId="77777777" w:rsidR="00B61BBA" w:rsidRDefault="00B61BBA"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AB36A7B0"/>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418" w:hanging="1134"/>
      </w:pPr>
      <w:rPr>
        <w:rFonts w:hint="default"/>
      </w:rPr>
    </w:lvl>
    <w:lvl w:ilvl="3">
      <w:start w:val="1"/>
      <w:numFmt w:val="decimal"/>
      <w:lvlText w:val="(%4)"/>
      <w:lvlJc w:val="left"/>
      <w:pPr>
        <w:ind w:left="1985" w:hanging="851"/>
      </w:pPr>
      <w:rPr>
        <w:rFonts w:ascii="Proxima Nova ExCn Rg" w:eastAsia="Times New Roman" w:hAnsi="Proxima Nova ExCn Rg" w:cs="Times New Roman"/>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5" w15:restartNumberingAfterBreak="0">
    <w:nsid w:val="2FC26AAC"/>
    <w:multiLevelType w:val="multilevel"/>
    <w:tmpl w:val="33CC868E"/>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b/>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sz w:val="28"/>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7"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9"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0"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4"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8"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9"/>
  </w:num>
  <w:num w:numId="3">
    <w:abstractNumId w:val="6"/>
  </w:num>
  <w:num w:numId="4">
    <w:abstractNumId w:val="4"/>
  </w:num>
  <w:num w:numId="5">
    <w:abstractNumId w:val="1"/>
  </w:num>
  <w:num w:numId="6">
    <w:abstractNumId w:val="20"/>
  </w:num>
  <w:num w:numId="7">
    <w:abstractNumId w:val="17"/>
  </w:num>
  <w:num w:numId="8">
    <w:abstractNumId w:val="3"/>
  </w:num>
  <w:num w:numId="9">
    <w:abstractNumId w:val="5"/>
  </w:num>
  <w:num w:numId="10">
    <w:abstractNumId w:val="11"/>
  </w:num>
  <w:num w:numId="11">
    <w:abstractNumId w:val="15"/>
  </w:num>
  <w:num w:numId="12">
    <w:abstractNumId w:val="14"/>
  </w:num>
  <w:num w:numId="13">
    <w:abstractNumId w:val="18"/>
  </w:num>
  <w:num w:numId="14">
    <w:abstractNumId w:val="16"/>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13"/>
  </w:num>
  <w:num w:numId="22">
    <w:abstractNumId w:val="17"/>
  </w:num>
  <w:num w:numId="23">
    <w:abstractNumId w:val="17"/>
  </w:num>
  <w:num w:numId="24">
    <w:abstractNumId w:val="17"/>
  </w:num>
  <w:num w:numId="25">
    <w:abstractNumId w:val="0"/>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17"/>
  </w:num>
  <w:num w:numId="51">
    <w:abstractNumId w:val="17"/>
  </w:num>
  <w:num w:numId="52">
    <w:abstractNumId w:val="17"/>
  </w:num>
  <w:num w:numId="53">
    <w:abstractNumId w:val="17"/>
  </w:num>
  <w:num w:numId="54">
    <w:abstractNumId w:val="17"/>
  </w:num>
  <w:num w:numId="55">
    <w:abstractNumId w:val="17"/>
  </w:num>
  <w:num w:numId="56">
    <w:abstractNumId w:val="17"/>
  </w:num>
  <w:num w:numId="57">
    <w:abstractNumId w:val="17"/>
  </w:num>
  <w:num w:numId="58">
    <w:abstractNumId w:val="17"/>
  </w:num>
  <w:num w:numId="59">
    <w:abstractNumId w:val="17"/>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17"/>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17"/>
  </w:num>
  <w:num w:numId="76">
    <w:abstractNumId w:val="17"/>
  </w:num>
  <w:num w:numId="77">
    <w:abstractNumId w:val="17"/>
  </w:num>
  <w:num w:numId="78">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79">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172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C80"/>
    <w:rsid w:val="00001F21"/>
    <w:rsid w:val="00002340"/>
    <w:rsid w:val="0000239D"/>
    <w:rsid w:val="000023B8"/>
    <w:rsid w:val="00002409"/>
    <w:rsid w:val="00002445"/>
    <w:rsid w:val="00002627"/>
    <w:rsid w:val="000027A7"/>
    <w:rsid w:val="000029CC"/>
    <w:rsid w:val="00002A02"/>
    <w:rsid w:val="00002EC5"/>
    <w:rsid w:val="00002F4A"/>
    <w:rsid w:val="00003290"/>
    <w:rsid w:val="0000333B"/>
    <w:rsid w:val="000033ED"/>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CA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9C2"/>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0B"/>
    <w:rsid w:val="000271CD"/>
    <w:rsid w:val="000272F3"/>
    <w:rsid w:val="000274EB"/>
    <w:rsid w:val="00027654"/>
    <w:rsid w:val="0002768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6AB"/>
    <w:rsid w:val="00035A97"/>
    <w:rsid w:val="00035C47"/>
    <w:rsid w:val="0003610F"/>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565"/>
    <w:rsid w:val="000436B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AA"/>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0D"/>
    <w:rsid w:val="0005323A"/>
    <w:rsid w:val="00053264"/>
    <w:rsid w:val="000535CA"/>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9DC"/>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9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3FDF"/>
    <w:rsid w:val="00064212"/>
    <w:rsid w:val="000642BC"/>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3F3"/>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69"/>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63"/>
    <w:rsid w:val="00083AC0"/>
    <w:rsid w:val="00083BF0"/>
    <w:rsid w:val="00083CDD"/>
    <w:rsid w:val="00083DB6"/>
    <w:rsid w:val="000842CE"/>
    <w:rsid w:val="000842F3"/>
    <w:rsid w:val="0008459E"/>
    <w:rsid w:val="000846AE"/>
    <w:rsid w:val="000846BE"/>
    <w:rsid w:val="00084AA3"/>
    <w:rsid w:val="00084B9B"/>
    <w:rsid w:val="00084C45"/>
    <w:rsid w:val="00084D75"/>
    <w:rsid w:val="00084D95"/>
    <w:rsid w:val="00084F89"/>
    <w:rsid w:val="000850A2"/>
    <w:rsid w:val="00085120"/>
    <w:rsid w:val="00085248"/>
    <w:rsid w:val="0008537E"/>
    <w:rsid w:val="00085389"/>
    <w:rsid w:val="00085575"/>
    <w:rsid w:val="000855DD"/>
    <w:rsid w:val="0008562A"/>
    <w:rsid w:val="00085827"/>
    <w:rsid w:val="00085A3D"/>
    <w:rsid w:val="00085D42"/>
    <w:rsid w:val="00085EAF"/>
    <w:rsid w:val="00086014"/>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20"/>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946"/>
    <w:rsid w:val="00092B17"/>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0C4"/>
    <w:rsid w:val="00095248"/>
    <w:rsid w:val="0009526B"/>
    <w:rsid w:val="000954C8"/>
    <w:rsid w:val="000956DB"/>
    <w:rsid w:val="00095852"/>
    <w:rsid w:val="0009589C"/>
    <w:rsid w:val="00095AF2"/>
    <w:rsid w:val="00095B23"/>
    <w:rsid w:val="00095B27"/>
    <w:rsid w:val="00095BC7"/>
    <w:rsid w:val="00095CD6"/>
    <w:rsid w:val="00095D8D"/>
    <w:rsid w:val="00095E6E"/>
    <w:rsid w:val="00095E92"/>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790"/>
    <w:rsid w:val="000978FD"/>
    <w:rsid w:val="00097DB0"/>
    <w:rsid w:val="000A0128"/>
    <w:rsid w:val="000A0415"/>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157"/>
    <w:rsid w:val="000A3271"/>
    <w:rsid w:val="000A341E"/>
    <w:rsid w:val="000A35A4"/>
    <w:rsid w:val="000A3721"/>
    <w:rsid w:val="000A384E"/>
    <w:rsid w:val="000A3CEF"/>
    <w:rsid w:val="000A3D8E"/>
    <w:rsid w:val="000A3DB6"/>
    <w:rsid w:val="000A3EB0"/>
    <w:rsid w:val="000A3EF3"/>
    <w:rsid w:val="000A4040"/>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AE0"/>
    <w:rsid w:val="000A5CC0"/>
    <w:rsid w:val="000A5D0F"/>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0AF"/>
    <w:rsid w:val="000B1169"/>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C37"/>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28"/>
    <w:rsid w:val="000B3FBF"/>
    <w:rsid w:val="000B4029"/>
    <w:rsid w:val="000B405D"/>
    <w:rsid w:val="000B40BA"/>
    <w:rsid w:val="000B41F1"/>
    <w:rsid w:val="000B4226"/>
    <w:rsid w:val="000B4228"/>
    <w:rsid w:val="000B42AD"/>
    <w:rsid w:val="000B4328"/>
    <w:rsid w:val="000B435D"/>
    <w:rsid w:val="000B4527"/>
    <w:rsid w:val="000B4615"/>
    <w:rsid w:val="000B475A"/>
    <w:rsid w:val="000B4908"/>
    <w:rsid w:val="000B49E8"/>
    <w:rsid w:val="000B4C54"/>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5E"/>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89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5E9"/>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5EF"/>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6FF4"/>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8"/>
    <w:rsid w:val="000D7D6C"/>
    <w:rsid w:val="000E001A"/>
    <w:rsid w:val="000E0029"/>
    <w:rsid w:val="000E005F"/>
    <w:rsid w:val="000E0072"/>
    <w:rsid w:val="000E012F"/>
    <w:rsid w:val="000E03BB"/>
    <w:rsid w:val="000E0797"/>
    <w:rsid w:val="000E07F6"/>
    <w:rsid w:val="000E0C39"/>
    <w:rsid w:val="000E0D33"/>
    <w:rsid w:val="000E0D4C"/>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53"/>
    <w:rsid w:val="000E32C5"/>
    <w:rsid w:val="000E3383"/>
    <w:rsid w:val="000E35FE"/>
    <w:rsid w:val="000E3668"/>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402"/>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2E5D"/>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0AB"/>
    <w:rsid w:val="000F4108"/>
    <w:rsid w:val="000F4128"/>
    <w:rsid w:val="000F415F"/>
    <w:rsid w:val="000F42D4"/>
    <w:rsid w:val="000F437F"/>
    <w:rsid w:val="000F4874"/>
    <w:rsid w:val="000F4991"/>
    <w:rsid w:val="000F4C2B"/>
    <w:rsid w:val="000F4C82"/>
    <w:rsid w:val="000F4CA6"/>
    <w:rsid w:val="000F4EDE"/>
    <w:rsid w:val="000F5144"/>
    <w:rsid w:val="000F51A9"/>
    <w:rsid w:val="000F5387"/>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31"/>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79"/>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4A"/>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179"/>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B4E"/>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CE0"/>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38E"/>
    <w:rsid w:val="00124481"/>
    <w:rsid w:val="001244FC"/>
    <w:rsid w:val="001246CB"/>
    <w:rsid w:val="00124707"/>
    <w:rsid w:val="0012471B"/>
    <w:rsid w:val="00124811"/>
    <w:rsid w:val="00124848"/>
    <w:rsid w:val="00124A9D"/>
    <w:rsid w:val="00124A9E"/>
    <w:rsid w:val="00124B84"/>
    <w:rsid w:val="00124D20"/>
    <w:rsid w:val="00124DAE"/>
    <w:rsid w:val="00124E41"/>
    <w:rsid w:val="00125248"/>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58D"/>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B08"/>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CFF"/>
    <w:rsid w:val="00132D9D"/>
    <w:rsid w:val="00132F15"/>
    <w:rsid w:val="00132F6B"/>
    <w:rsid w:val="00132FD4"/>
    <w:rsid w:val="00132FF7"/>
    <w:rsid w:val="0013308E"/>
    <w:rsid w:val="0013311C"/>
    <w:rsid w:val="0013331B"/>
    <w:rsid w:val="001334C6"/>
    <w:rsid w:val="00133DE8"/>
    <w:rsid w:val="00133E5E"/>
    <w:rsid w:val="00133E8A"/>
    <w:rsid w:val="00133F6B"/>
    <w:rsid w:val="00134082"/>
    <w:rsid w:val="00134295"/>
    <w:rsid w:val="001344EF"/>
    <w:rsid w:val="0013473B"/>
    <w:rsid w:val="0013482C"/>
    <w:rsid w:val="00134CB9"/>
    <w:rsid w:val="00134D57"/>
    <w:rsid w:val="00134EF3"/>
    <w:rsid w:val="00134F74"/>
    <w:rsid w:val="0013508D"/>
    <w:rsid w:val="0013509A"/>
    <w:rsid w:val="001350F4"/>
    <w:rsid w:val="001350F8"/>
    <w:rsid w:val="00135282"/>
    <w:rsid w:val="00135358"/>
    <w:rsid w:val="00135461"/>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395"/>
    <w:rsid w:val="00152686"/>
    <w:rsid w:val="001526F8"/>
    <w:rsid w:val="00152732"/>
    <w:rsid w:val="00152841"/>
    <w:rsid w:val="00152847"/>
    <w:rsid w:val="001528E3"/>
    <w:rsid w:val="00152B92"/>
    <w:rsid w:val="00152C38"/>
    <w:rsid w:val="00152FC1"/>
    <w:rsid w:val="00153064"/>
    <w:rsid w:val="001530BC"/>
    <w:rsid w:val="001530DC"/>
    <w:rsid w:val="00153137"/>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E4"/>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497"/>
    <w:rsid w:val="00162893"/>
    <w:rsid w:val="00162B08"/>
    <w:rsid w:val="00162C24"/>
    <w:rsid w:val="00162E1C"/>
    <w:rsid w:val="00162E67"/>
    <w:rsid w:val="00162FD5"/>
    <w:rsid w:val="001630D2"/>
    <w:rsid w:val="00163157"/>
    <w:rsid w:val="001631E5"/>
    <w:rsid w:val="00163278"/>
    <w:rsid w:val="00163394"/>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284"/>
    <w:rsid w:val="001713B5"/>
    <w:rsid w:val="00171400"/>
    <w:rsid w:val="0017147F"/>
    <w:rsid w:val="0017149E"/>
    <w:rsid w:val="00171525"/>
    <w:rsid w:val="0017157E"/>
    <w:rsid w:val="00171879"/>
    <w:rsid w:val="001718CC"/>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0F"/>
    <w:rsid w:val="00175456"/>
    <w:rsid w:val="0017563C"/>
    <w:rsid w:val="00175864"/>
    <w:rsid w:val="001758D4"/>
    <w:rsid w:val="00175A29"/>
    <w:rsid w:val="00175C9C"/>
    <w:rsid w:val="00175FED"/>
    <w:rsid w:val="00176018"/>
    <w:rsid w:val="001760E3"/>
    <w:rsid w:val="001763A1"/>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27D"/>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28D"/>
    <w:rsid w:val="0018342E"/>
    <w:rsid w:val="0018348A"/>
    <w:rsid w:val="00183504"/>
    <w:rsid w:val="00183565"/>
    <w:rsid w:val="00183632"/>
    <w:rsid w:val="001837AA"/>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C90"/>
    <w:rsid w:val="00184CF4"/>
    <w:rsid w:val="00184D67"/>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3DD"/>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AC"/>
    <w:rsid w:val="001943CD"/>
    <w:rsid w:val="00194544"/>
    <w:rsid w:val="00194878"/>
    <w:rsid w:val="00194A99"/>
    <w:rsid w:val="00194B4C"/>
    <w:rsid w:val="00194C55"/>
    <w:rsid w:val="00194EB1"/>
    <w:rsid w:val="00194FB2"/>
    <w:rsid w:val="00194FE7"/>
    <w:rsid w:val="00194FF6"/>
    <w:rsid w:val="001952A8"/>
    <w:rsid w:val="00195337"/>
    <w:rsid w:val="0019574D"/>
    <w:rsid w:val="00195766"/>
    <w:rsid w:val="001958ED"/>
    <w:rsid w:val="00195988"/>
    <w:rsid w:val="00195AE9"/>
    <w:rsid w:val="00195B0B"/>
    <w:rsid w:val="00195BCA"/>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2C4"/>
    <w:rsid w:val="001A06FD"/>
    <w:rsid w:val="001A0804"/>
    <w:rsid w:val="001A0A2F"/>
    <w:rsid w:val="001A0B8C"/>
    <w:rsid w:val="001A0B93"/>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CC5"/>
    <w:rsid w:val="001A1D1B"/>
    <w:rsid w:val="001A1D28"/>
    <w:rsid w:val="001A1D94"/>
    <w:rsid w:val="001A1DC9"/>
    <w:rsid w:val="001A1E9D"/>
    <w:rsid w:val="001A203E"/>
    <w:rsid w:val="001A20D4"/>
    <w:rsid w:val="001A2138"/>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008"/>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BC"/>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7AA"/>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4C0"/>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C59"/>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27"/>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33D"/>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847"/>
    <w:rsid w:val="001E3DC9"/>
    <w:rsid w:val="001E3DE9"/>
    <w:rsid w:val="001E4131"/>
    <w:rsid w:val="001E42AE"/>
    <w:rsid w:val="001E42C6"/>
    <w:rsid w:val="001E448B"/>
    <w:rsid w:val="001E44A9"/>
    <w:rsid w:val="001E4570"/>
    <w:rsid w:val="001E45BD"/>
    <w:rsid w:val="001E45D3"/>
    <w:rsid w:val="001E4628"/>
    <w:rsid w:val="001E4680"/>
    <w:rsid w:val="001E4858"/>
    <w:rsid w:val="001E4B14"/>
    <w:rsid w:val="001E4DEF"/>
    <w:rsid w:val="001E4DF3"/>
    <w:rsid w:val="001E4DFB"/>
    <w:rsid w:val="001E4E3D"/>
    <w:rsid w:val="001E4F4D"/>
    <w:rsid w:val="001E4F73"/>
    <w:rsid w:val="001E4FD5"/>
    <w:rsid w:val="001E5031"/>
    <w:rsid w:val="001E517E"/>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ED2"/>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852"/>
    <w:rsid w:val="001F791C"/>
    <w:rsid w:val="001F7AA7"/>
    <w:rsid w:val="001F7BAA"/>
    <w:rsid w:val="001F7BD1"/>
    <w:rsid w:val="001F7DDA"/>
    <w:rsid w:val="001F7E34"/>
    <w:rsid w:val="001F7F20"/>
    <w:rsid w:val="00200298"/>
    <w:rsid w:val="002003B1"/>
    <w:rsid w:val="00200472"/>
    <w:rsid w:val="00200669"/>
    <w:rsid w:val="002006C8"/>
    <w:rsid w:val="002007F4"/>
    <w:rsid w:val="00200AB1"/>
    <w:rsid w:val="00200B64"/>
    <w:rsid w:val="00200D7F"/>
    <w:rsid w:val="00200E78"/>
    <w:rsid w:val="00200F01"/>
    <w:rsid w:val="00200F68"/>
    <w:rsid w:val="00201116"/>
    <w:rsid w:val="00201161"/>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014"/>
    <w:rsid w:val="002042A2"/>
    <w:rsid w:val="002042E5"/>
    <w:rsid w:val="002043BE"/>
    <w:rsid w:val="002043E5"/>
    <w:rsid w:val="00204451"/>
    <w:rsid w:val="00204572"/>
    <w:rsid w:val="002046AE"/>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DF0"/>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D68"/>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10"/>
    <w:rsid w:val="00212422"/>
    <w:rsid w:val="00212486"/>
    <w:rsid w:val="00212569"/>
    <w:rsid w:val="00212656"/>
    <w:rsid w:val="00212674"/>
    <w:rsid w:val="00212696"/>
    <w:rsid w:val="002126EE"/>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331"/>
    <w:rsid w:val="002234A6"/>
    <w:rsid w:val="002234EE"/>
    <w:rsid w:val="00223604"/>
    <w:rsid w:val="0022363B"/>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70"/>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3FEB"/>
    <w:rsid w:val="002345CC"/>
    <w:rsid w:val="002345FB"/>
    <w:rsid w:val="00234822"/>
    <w:rsid w:val="002348AE"/>
    <w:rsid w:val="00234902"/>
    <w:rsid w:val="00234BC6"/>
    <w:rsid w:val="00234EEA"/>
    <w:rsid w:val="00234FA7"/>
    <w:rsid w:val="002352F8"/>
    <w:rsid w:val="0023531B"/>
    <w:rsid w:val="002355C5"/>
    <w:rsid w:val="002355DF"/>
    <w:rsid w:val="00235D84"/>
    <w:rsid w:val="00235E88"/>
    <w:rsid w:val="00235F07"/>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08"/>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08"/>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1A"/>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18F"/>
    <w:rsid w:val="002441A7"/>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48"/>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EB"/>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E6"/>
    <w:rsid w:val="00250BF6"/>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39C"/>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2C4"/>
    <w:rsid w:val="00256340"/>
    <w:rsid w:val="00256422"/>
    <w:rsid w:val="002564FC"/>
    <w:rsid w:val="002565FD"/>
    <w:rsid w:val="0025710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B73"/>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35"/>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4FB"/>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0FB3"/>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1B"/>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4E"/>
    <w:rsid w:val="002A35DC"/>
    <w:rsid w:val="002A36C3"/>
    <w:rsid w:val="002A36D1"/>
    <w:rsid w:val="002A3892"/>
    <w:rsid w:val="002A39FE"/>
    <w:rsid w:val="002A3C9E"/>
    <w:rsid w:val="002A3CBE"/>
    <w:rsid w:val="002A3E66"/>
    <w:rsid w:val="002A3FC0"/>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4A0"/>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C7F"/>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65B"/>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0FFD"/>
    <w:rsid w:val="002C1046"/>
    <w:rsid w:val="002C10E8"/>
    <w:rsid w:val="002C1207"/>
    <w:rsid w:val="002C1209"/>
    <w:rsid w:val="002C1257"/>
    <w:rsid w:val="002C133A"/>
    <w:rsid w:val="002C145D"/>
    <w:rsid w:val="002C1460"/>
    <w:rsid w:val="002C14EB"/>
    <w:rsid w:val="002C1548"/>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33A"/>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1F4"/>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2D9"/>
    <w:rsid w:val="002E038B"/>
    <w:rsid w:val="002E03D3"/>
    <w:rsid w:val="002E03FD"/>
    <w:rsid w:val="002E053E"/>
    <w:rsid w:val="002E08A2"/>
    <w:rsid w:val="002E08AC"/>
    <w:rsid w:val="002E0944"/>
    <w:rsid w:val="002E0B95"/>
    <w:rsid w:val="002E0BB2"/>
    <w:rsid w:val="002E0CF3"/>
    <w:rsid w:val="002E0D16"/>
    <w:rsid w:val="002E0DFA"/>
    <w:rsid w:val="002E0EAB"/>
    <w:rsid w:val="002E0EB0"/>
    <w:rsid w:val="002E114B"/>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BFE"/>
    <w:rsid w:val="002E1C65"/>
    <w:rsid w:val="002E1E94"/>
    <w:rsid w:val="002E22EF"/>
    <w:rsid w:val="002E23A1"/>
    <w:rsid w:val="002E2425"/>
    <w:rsid w:val="002E26CE"/>
    <w:rsid w:val="002E2771"/>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85A"/>
    <w:rsid w:val="002E7999"/>
    <w:rsid w:val="002E7E57"/>
    <w:rsid w:val="002F01F0"/>
    <w:rsid w:val="002F0218"/>
    <w:rsid w:val="002F024B"/>
    <w:rsid w:val="002F0304"/>
    <w:rsid w:val="002F035B"/>
    <w:rsid w:val="002F03CD"/>
    <w:rsid w:val="002F0406"/>
    <w:rsid w:val="002F0555"/>
    <w:rsid w:val="002F0579"/>
    <w:rsid w:val="002F05B4"/>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5CCB"/>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720"/>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6E0"/>
    <w:rsid w:val="00314882"/>
    <w:rsid w:val="003148E7"/>
    <w:rsid w:val="0031494C"/>
    <w:rsid w:val="003149DE"/>
    <w:rsid w:val="00314C5C"/>
    <w:rsid w:val="0031500B"/>
    <w:rsid w:val="00315035"/>
    <w:rsid w:val="003151E0"/>
    <w:rsid w:val="00315267"/>
    <w:rsid w:val="003152F9"/>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61"/>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D5B"/>
    <w:rsid w:val="00321E4D"/>
    <w:rsid w:val="00321FE9"/>
    <w:rsid w:val="00322105"/>
    <w:rsid w:val="0032220E"/>
    <w:rsid w:val="003222BF"/>
    <w:rsid w:val="00322415"/>
    <w:rsid w:val="00322488"/>
    <w:rsid w:val="003226D5"/>
    <w:rsid w:val="00322706"/>
    <w:rsid w:val="003227B5"/>
    <w:rsid w:val="00322843"/>
    <w:rsid w:val="00322903"/>
    <w:rsid w:val="00322A62"/>
    <w:rsid w:val="00322DBB"/>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78"/>
    <w:rsid w:val="00330F85"/>
    <w:rsid w:val="00331017"/>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06"/>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54"/>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971"/>
    <w:rsid w:val="00355A36"/>
    <w:rsid w:val="00355A53"/>
    <w:rsid w:val="00355E00"/>
    <w:rsid w:val="00355ECD"/>
    <w:rsid w:val="00355EEF"/>
    <w:rsid w:val="00355EF0"/>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2C0"/>
    <w:rsid w:val="00363470"/>
    <w:rsid w:val="003637FF"/>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3A1"/>
    <w:rsid w:val="00366573"/>
    <w:rsid w:val="00366686"/>
    <w:rsid w:val="003669D4"/>
    <w:rsid w:val="00366A0D"/>
    <w:rsid w:val="00366D34"/>
    <w:rsid w:val="00367076"/>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3F54"/>
    <w:rsid w:val="003741E4"/>
    <w:rsid w:val="003742C0"/>
    <w:rsid w:val="003744AF"/>
    <w:rsid w:val="00374526"/>
    <w:rsid w:val="003745F2"/>
    <w:rsid w:val="0037462B"/>
    <w:rsid w:val="003747BE"/>
    <w:rsid w:val="00374B51"/>
    <w:rsid w:val="00374B93"/>
    <w:rsid w:val="00374BAB"/>
    <w:rsid w:val="00374C91"/>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1"/>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82"/>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AC5"/>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2DD"/>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4AE"/>
    <w:rsid w:val="003A25CE"/>
    <w:rsid w:val="003A2716"/>
    <w:rsid w:val="003A287D"/>
    <w:rsid w:val="003A2A68"/>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21E"/>
    <w:rsid w:val="003A7320"/>
    <w:rsid w:val="003A76D5"/>
    <w:rsid w:val="003A777A"/>
    <w:rsid w:val="003A77C8"/>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3DB"/>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9D"/>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09"/>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B1B"/>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3C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6A1"/>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32"/>
    <w:rsid w:val="003D70A6"/>
    <w:rsid w:val="003D7461"/>
    <w:rsid w:val="003D76CC"/>
    <w:rsid w:val="003D7A56"/>
    <w:rsid w:val="003D7BD0"/>
    <w:rsid w:val="003D7D1B"/>
    <w:rsid w:val="003D7E33"/>
    <w:rsid w:val="003E0102"/>
    <w:rsid w:val="003E018D"/>
    <w:rsid w:val="003E0237"/>
    <w:rsid w:val="003E026C"/>
    <w:rsid w:val="003E031A"/>
    <w:rsid w:val="003E0473"/>
    <w:rsid w:val="003E068C"/>
    <w:rsid w:val="003E0781"/>
    <w:rsid w:val="003E086D"/>
    <w:rsid w:val="003E089B"/>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932"/>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EA2"/>
    <w:rsid w:val="00415F4A"/>
    <w:rsid w:val="00415F89"/>
    <w:rsid w:val="004160B4"/>
    <w:rsid w:val="00416138"/>
    <w:rsid w:val="00416152"/>
    <w:rsid w:val="00416199"/>
    <w:rsid w:val="0041625E"/>
    <w:rsid w:val="00416422"/>
    <w:rsid w:val="004166B3"/>
    <w:rsid w:val="00416758"/>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976"/>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879"/>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9A0"/>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0D"/>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509"/>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2"/>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2F0"/>
    <w:rsid w:val="00452385"/>
    <w:rsid w:val="0045252A"/>
    <w:rsid w:val="00452693"/>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2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6A6"/>
    <w:rsid w:val="004567E1"/>
    <w:rsid w:val="00456806"/>
    <w:rsid w:val="0045684B"/>
    <w:rsid w:val="00456852"/>
    <w:rsid w:val="00456889"/>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3AB"/>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1DC"/>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1"/>
    <w:rsid w:val="00476E1C"/>
    <w:rsid w:val="00476F3F"/>
    <w:rsid w:val="00476F7D"/>
    <w:rsid w:val="00476F88"/>
    <w:rsid w:val="00476FBB"/>
    <w:rsid w:val="00476FFB"/>
    <w:rsid w:val="004771E6"/>
    <w:rsid w:val="00477325"/>
    <w:rsid w:val="0047738D"/>
    <w:rsid w:val="004773CC"/>
    <w:rsid w:val="004775AE"/>
    <w:rsid w:val="004776FA"/>
    <w:rsid w:val="00477873"/>
    <w:rsid w:val="00477942"/>
    <w:rsid w:val="00477946"/>
    <w:rsid w:val="00477A31"/>
    <w:rsid w:val="00477A4D"/>
    <w:rsid w:val="004800FF"/>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6E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834"/>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5EDB"/>
    <w:rsid w:val="004861AC"/>
    <w:rsid w:val="00486299"/>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B4F"/>
    <w:rsid w:val="00490CBF"/>
    <w:rsid w:val="00490D22"/>
    <w:rsid w:val="00490EBF"/>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5DB"/>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3FD"/>
    <w:rsid w:val="004A483A"/>
    <w:rsid w:val="004A4973"/>
    <w:rsid w:val="004A4AE3"/>
    <w:rsid w:val="004A4C03"/>
    <w:rsid w:val="004A535A"/>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150"/>
    <w:rsid w:val="004A7251"/>
    <w:rsid w:val="004A731D"/>
    <w:rsid w:val="004A732A"/>
    <w:rsid w:val="004A7423"/>
    <w:rsid w:val="004A7690"/>
    <w:rsid w:val="004A7770"/>
    <w:rsid w:val="004A7813"/>
    <w:rsid w:val="004A7A59"/>
    <w:rsid w:val="004A7B53"/>
    <w:rsid w:val="004A7D98"/>
    <w:rsid w:val="004B02C2"/>
    <w:rsid w:val="004B0410"/>
    <w:rsid w:val="004B048D"/>
    <w:rsid w:val="004B07B4"/>
    <w:rsid w:val="004B0E41"/>
    <w:rsid w:val="004B0F42"/>
    <w:rsid w:val="004B0F6B"/>
    <w:rsid w:val="004B10DD"/>
    <w:rsid w:val="004B1607"/>
    <w:rsid w:val="004B181B"/>
    <w:rsid w:val="004B1863"/>
    <w:rsid w:val="004B18BD"/>
    <w:rsid w:val="004B1E68"/>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3A"/>
    <w:rsid w:val="004B5BEA"/>
    <w:rsid w:val="004B5DF0"/>
    <w:rsid w:val="004B5FAF"/>
    <w:rsid w:val="004B6090"/>
    <w:rsid w:val="004B6125"/>
    <w:rsid w:val="004B61C0"/>
    <w:rsid w:val="004B6236"/>
    <w:rsid w:val="004B636C"/>
    <w:rsid w:val="004B66C0"/>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CA3"/>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264"/>
    <w:rsid w:val="004D071F"/>
    <w:rsid w:val="004D0779"/>
    <w:rsid w:val="004D0A0F"/>
    <w:rsid w:val="004D0E42"/>
    <w:rsid w:val="004D0E8B"/>
    <w:rsid w:val="004D0ED2"/>
    <w:rsid w:val="004D0F90"/>
    <w:rsid w:val="004D12F6"/>
    <w:rsid w:val="004D13A3"/>
    <w:rsid w:val="004D1448"/>
    <w:rsid w:val="004D1478"/>
    <w:rsid w:val="004D14AB"/>
    <w:rsid w:val="004D14DA"/>
    <w:rsid w:val="004D16F9"/>
    <w:rsid w:val="004D1748"/>
    <w:rsid w:val="004D1896"/>
    <w:rsid w:val="004D18AC"/>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4E"/>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36"/>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CB"/>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4DE"/>
    <w:rsid w:val="004E359A"/>
    <w:rsid w:val="004E360A"/>
    <w:rsid w:val="004E37B2"/>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849"/>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46C"/>
    <w:rsid w:val="004F25C3"/>
    <w:rsid w:val="004F2604"/>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8F2"/>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078"/>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16E"/>
    <w:rsid w:val="0050023E"/>
    <w:rsid w:val="00500464"/>
    <w:rsid w:val="0050065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8EE"/>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904"/>
    <w:rsid w:val="00506B45"/>
    <w:rsid w:val="00506B58"/>
    <w:rsid w:val="00506B67"/>
    <w:rsid w:val="00506B6D"/>
    <w:rsid w:val="00506ED9"/>
    <w:rsid w:val="00506FD4"/>
    <w:rsid w:val="00507155"/>
    <w:rsid w:val="00507219"/>
    <w:rsid w:val="00507266"/>
    <w:rsid w:val="005073AD"/>
    <w:rsid w:val="0050744C"/>
    <w:rsid w:val="0050789F"/>
    <w:rsid w:val="00507A25"/>
    <w:rsid w:val="00507B4B"/>
    <w:rsid w:val="00507B53"/>
    <w:rsid w:val="0051051B"/>
    <w:rsid w:val="00510526"/>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2AAD"/>
    <w:rsid w:val="0051308D"/>
    <w:rsid w:val="00513151"/>
    <w:rsid w:val="00513238"/>
    <w:rsid w:val="005134DB"/>
    <w:rsid w:val="0051364A"/>
    <w:rsid w:val="00513692"/>
    <w:rsid w:val="0051387C"/>
    <w:rsid w:val="00513B3D"/>
    <w:rsid w:val="00513B7F"/>
    <w:rsid w:val="00513B8C"/>
    <w:rsid w:val="00513BA3"/>
    <w:rsid w:val="00513D03"/>
    <w:rsid w:val="00513D21"/>
    <w:rsid w:val="00513D42"/>
    <w:rsid w:val="00513E35"/>
    <w:rsid w:val="00513F21"/>
    <w:rsid w:val="00513F3B"/>
    <w:rsid w:val="00514079"/>
    <w:rsid w:val="005140C1"/>
    <w:rsid w:val="0051438C"/>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543"/>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AC8"/>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BDC"/>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831"/>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04F"/>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83"/>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5DC"/>
    <w:rsid w:val="0054770C"/>
    <w:rsid w:val="00547743"/>
    <w:rsid w:val="005477C8"/>
    <w:rsid w:val="005478EA"/>
    <w:rsid w:val="0054792E"/>
    <w:rsid w:val="00547A27"/>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6"/>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0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AE0"/>
    <w:rsid w:val="00571C02"/>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389"/>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0D30"/>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4F72"/>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5D4"/>
    <w:rsid w:val="00591600"/>
    <w:rsid w:val="00591BC3"/>
    <w:rsid w:val="00591CC1"/>
    <w:rsid w:val="00591D10"/>
    <w:rsid w:val="00591D19"/>
    <w:rsid w:val="00591E75"/>
    <w:rsid w:val="00591F40"/>
    <w:rsid w:val="00591F70"/>
    <w:rsid w:val="00591F95"/>
    <w:rsid w:val="00592111"/>
    <w:rsid w:val="0059224D"/>
    <w:rsid w:val="005922B0"/>
    <w:rsid w:val="00592384"/>
    <w:rsid w:val="0059239B"/>
    <w:rsid w:val="00592657"/>
    <w:rsid w:val="005929F3"/>
    <w:rsid w:val="0059305B"/>
    <w:rsid w:val="005931D4"/>
    <w:rsid w:val="0059321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663"/>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B7D"/>
    <w:rsid w:val="005A3DD6"/>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87"/>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76"/>
    <w:rsid w:val="005B1BE1"/>
    <w:rsid w:val="005B1C71"/>
    <w:rsid w:val="005B1DBB"/>
    <w:rsid w:val="005B1EDA"/>
    <w:rsid w:val="005B1FCD"/>
    <w:rsid w:val="005B2033"/>
    <w:rsid w:val="005B2154"/>
    <w:rsid w:val="005B21FD"/>
    <w:rsid w:val="005B2210"/>
    <w:rsid w:val="005B2242"/>
    <w:rsid w:val="005B260B"/>
    <w:rsid w:val="005B2698"/>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67D"/>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5FB"/>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3FF8"/>
    <w:rsid w:val="005C4178"/>
    <w:rsid w:val="005C44D7"/>
    <w:rsid w:val="005C44E1"/>
    <w:rsid w:val="005C4556"/>
    <w:rsid w:val="005C486E"/>
    <w:rsid w:val="005C48F2"/>
    <w:rsid w:val="005C4952"/>
    <w:rsid w:val="005C4C07"/>
    <w:rsid w:val="005C4C8C"/>
    <w:rsid w:val="005C4E67"/>
    <w:rsid w:val="005C4EA3"/>
    <w:rsid w:val="005C5042"/>
    <w:rsid w:val="005C5499"/>
    <w:rsid w:val="005C54AA"/>
    <w:rsid w:val="005C550E"/>
    <w:rsid w:val="005C558A"/>
    <w:rsid w:val="005C5C2E"/>
    <w:rsid w:val="005C5D91"/>
    <w:rsid w:val="005C5DDA"/>
    <w:rsid w:val="005C5E05"/>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A30"/>
    <w:rsid w:val="005D2CD2"/>
    <w:rsid w:val="005D2E3D"/>
    <w:rsid w:val="005D3079"/>
    <w:rsid w:val="005D33EE"/>
    <w:rsid w:val="005D340F"/>
    <w:rsid w:val="005D345F"/>
    <w:rsid w:val="005D34DA"/>
    <w:rsid w:val="005D36EB"/>
    <w:rsid w:val="005D3788"/>
    <w:rsid w:val="005D384A"/>
    <w:rsid w:val="005D39D5"/>
    <w:rsid w:val="005D3AB5"/>
    <w:rsid w:val="005D3BF7"/>
    <w:rsid w:val="005D3C61"/>
    <w:rsid w:val="005D3E80"/>
    <w:rsid w:val="005D3FC1"/>
    <w:rsid w:val="005D4052"/>
    <w:rsid w:val="005D40B4"/>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A7"/>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4AB"/>
    <w:rsid w:val="005D76BA"/>
    <w:rsid w:val="005D7813"/>
    <w:rsid w:val="005D78D7"/>
    <w:rsid w:val="005D7B31"/>
    <w:rsid w:val="005D7B78"/>
    <w:rsid w:val="005D7D7E"/>
    <w:rsid w:val="005D7EE6"/>
    <w:rsid w:val="005E0006"/>
    <w:rsid w:val="005E0079"/>
    <w:rsid w:val="005E00B3"/>
    <w:rsid w:val="005E0230"/>
    <w:rsid w:val="005E0343"/>
    <w:rsid w:val="005E0509"/>
    <w:rsid w:val="005E071F"/>
    <w:rsid w:val="005E08D5"/>
    <w:rsid w:val="005E090C"/>
    <w:rsid w:val="005E0A67"/>
    <w:rsid w:val="005E0B77"/>
    <w:rsid w:val="005E0D6E"/>
    <w:rsid w:val="005E0E28"/>
    <w:rsid w:val="005E0EDA"/>
    <w:rsid w:val="005E0F80"/>
    <w:rsid w:val="005E10B4"/>
    <w:rsid w:val="005E123B"/>
    <w:rsid w:val="005E136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0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DA3"/>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07"/>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1DA"/>
    <w:rsid w:val="005F2477"/>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9C"/>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DB5"/>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51E"/>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233"/>
    <w:rsid w:val="0061538D"/>
    <w:rsid w:val="00615436"/>
    <w:rsid w:val="006158A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AB3"/>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088"/>
    <w:rsid w:val="006221D7"/>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7D"/>
    <w:rsid w:val="00624EF5"/>
    <w:rsid w:val="00624F9D"/>
    <w:rsid w:val="00625400"/>
    <w:rsid w:val="0062554C"/>
    <w:rsid w:val="006255A5"/>
    <w:rsid w:val="006255FF"/>
    <w:rsid w:val="006256FE"/>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6EF9"/>
    <w:rsid w:val="0062717A"/>
    <w:rsid w:val="0062718E"/>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AF0"/>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BE"/>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CD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11E"/>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16B"/>
    <w:rsid w:val="0065333F"/>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CE7"/>
    <w:rsid w:val="00660D60"/>
    <w:rsid w:val="00660D7B"/>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AFD"/>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EB4"/>
    <w:rsid w:val="00665F81"/>
    <w:rsid w:val="00665FC0"/>
    <w:rsid w:val="00666062"/>
    <w:rsid w:val="006666BC"/>
    <w:rsid w:val="006666D6"/>
    <w:rsid w:val="006666DB"/>
    <w:rsid w:val="00666768"/>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02"/>
    <w:rsid w:val="00670A3C"/>
    <w:rsid w:val="00670B90"/>
    <w:rsid w:val="00670BFA"/>
    <w:rsid w:val="00670C06"/>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97C"/>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3A"/>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17"/>
    <w:rsid w:val="00677622"/>
    <w:rsid w:val="006778FA"/>
    <w:rsid w:val="00677917"/>
    <w:rsid w:val="00677D05"/>
    <w:rsid w:val="00677E5A"/>
    <w:rsid w:val="00677EDC"/>
    <w:rsid w:val="00677FB5"/>
    <w:rsid w:val="006800A8"/>
    <w:rsid w:val="00680176"/>
    <w:rsid w:val="00680187"/>
    <w:rsid w:val="0068028F"/>
    <w:rsid w:val="00680353"/>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719"/>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5F"/>
    <w:rsid w:val="006959E5"/>
    <w:rsid w:val="00695A6F"/>
    <w:rsid w:val="00695BBF"/>
    <w:rsid w:val="00695DD8"/>
    <w:rsid w:val="00695F69"/>
    <w:rsid w:val="00695FBF"/>
    <w:rsid w:val="006960A2"/>
    <w:rsid w:val="006961C9"/>
    <w:rsid w:val="00696243"/>
    <w:rsid w:val="006962DD"/>
    <w:rsid w:val="006965B6"/>
    <w:rsid w:val="00696631"/>
    <w:rsid w:val="00696672"/>
    <w:rsid w:val="00696741"/>
    <w:rsid w:val="00696826"/>
    <w:rsid w:val="00696DC1"/>
    <w:rsid w:val="00696F2F"/>
    <w:rsid w:val="00696F5D"/>
    <w:rsid w:val="00696FF6"/>
    <w:rsid w:val="00697080"/>
    <w:rsid w:val="00697147"/>
    <w:rsid w:val="00697252"/>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C4B"/>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510"/>
    <w:rsid w:val="006A462A"/>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5F3"/>
    <w:rsid w:val="006A5827"/>
    <w:rsid w:val="006A58D7"/>
    <w:rsid w:val="006A5A54"/>
    <w:rsid w:val="006A5B8C"/>
    <w:rsid w:val="006A5E88"/>
    <w:rsid w:val="006A5EE1"/>
    <w:rsid w:val="006A5F3D"/>
    <w:rsid w:val="006A6063"/>
    <w:rsid w:val="006A6290"/>
    <w:rsid w:val="006A6560"/>
    <w:rsid w:val="006A6677"/>
    <w:rsid w:val="006A66C4"/>
    <w:rsid w:val="006A67D2"/>
    <w:rsid w:val="006A67DA"/>
    <w:rsid w:val="006A6B1D"/>
    <w:rsid w:val="006A6C5E"/>
    <w:rsid w:val="006A6D68"/>
    <w:rsid w:val="006A6E58"/>
    <w:rsid w:val="006A6FB7"/>
    <w:rsid w:val="006A7296"/>
    <w:rsid w:val="006A72CD"/>
    <w:rsid w:val="006A7341"/>
    <w:rsid w:val="006A7677"/>
    <w:rsid w:val="006A7924"/>
    <w:rsid w:val="006A794B"/>
    <w:rsid w:val="006A7A35"/>
    <w:rsid w:val="006A7D35"/>
    <w:rsid w:val="006A7E4C"/>
    <w:rsid w:val="006A7E85"/>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752"/>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18E"/>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65"/>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9C3"/>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291"/>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DAC"/>
    <w:rsid w:val="006C6ED4"/>
    <w:rsid w:val="006C6FEC"/>
    <w:rsid w:val="006C7061"/>
    <w:rsid w:val="006C7074"/>
    <w:rsid w:val="006C7107"/>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AEE"/>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3FC6"/>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937"/>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EE0"/>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E1E"/>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779"/>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2BE"/>
    <w:rsid w:val="00701328"/>
    <w:rsid w:val="00701559"/>
    <w:rsid w:val="00701736"/>
    <w:rsid w:val="00701984"/>
    <w:rsid w:val="007019C3"/>
    <w:rsid w:val="00701B2D"/>
    <w:rsid w:val="00701BC3"/>
    <w:rsid w:val="00701C4A"/>
    <w:rsid w:val="00701E5B"/>
    <w:rsid w:val="00701F3E"/>
    <w:rsid w:val="00701F63"/>
    <w:rsid w:val="00702072"/>
    <w:rsid w:val="007020D4"/>
    <w:rsid w:val="00702178"/>
    <w:rsid w:val="007024C6"/>
    <w:rsid w:val="007025F7"/>
    <w:rsid w:val="00702661"/>
    <w:rsid w:val="007026A8"/>
    <w:rsid w:val="007028C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94F"/>
    <w:rsid w:val="00704C3E"/>
    <w:rsid w:val="00704E36"/>
    <w:rsid w:val="00705079"/>
    <w:rsid w:val="00705117"/>
    <w:rsid w:val="007052FC"/>
    <w:rsid w:val="007056D5"/>
    <w:rsid w:val="00705718"/>
    <w:rsid w:val="0070572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7B"/>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139"/>
    <w:rsid w:val="00710391"/>
    <w:rsid w:val="00710430"/>
    <w:rsid w:val="00710442"/>
    <w:rsid w:val="007106E8"/>
    <w:rsid w:val="007107D7"/>
    <w:rsid w:val="007108BA"/>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C9F"/>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6EF"/>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1CD"/>
    <w:rsid w:val="00717336"/>
    <w:rsid w:val="00717355"/>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6BD"/>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AD6"/>
    <w:rsid w:val="00722AF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83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7C4"/>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56"/>
    <w:rsid w:val="007323B0"/>
    <w:rsid w:val="007323EB"/>
    <w:rsid w:val="00732595"/>
    <w:rsid w:val="00732664"/>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DCE"/>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34"/>
    <w:rsid w:val="00742DBA"/>
    <w:rsid w:val="0074363A"/>
    <w:rsid w:val="00743697"/>
    <w:rsid w:val="007437C4"/>
    <w:rsid w:val="00743819"/>
    <w:rsid w:val="00743898"/>
    <w:rsid w:val="0074389A"/>
    <w:rsid w:val="00743912"/>
    <w:rsid w:val="00743984"/>
    <w:rsid w:val="007439B9"/>
    <w:rsid w:val="00743A3C"/>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9A8"/>
    <w:rsid w:val="00744A7B"/>
    <w:rsid w:val="00744A8B"/>
    <w:rsid w:val="00744EEB"/>
    <w:rsid w:val="0074520A"/>
    <w:rsid w:val="00745264"/>
    <w:rsid w:val="007452F7"/>
    <w:rsid w:val="00745975"/>
    <w:rsid w:val="007459EC"/>
    <w:rsid w:val="00745A4E"/>
    <w:rsid w:val="00745CF2"/>
    <w:rsid w:val="00745D4F"/>
    <w:rsid w:val="00745FF2"/>
    <w:rsid w:val="00746071"/>
    <w:rsid w:val="00746140"/>
    <w:rsid w:val="007461F5"/>
    <w:rsid w:val="0074625D"/>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72F"/>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C8"/>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52C"/>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07F"/>
    <w:rsid w:val="007641A9"/>
    <w:rsid w:val="007642F6"/>
    <w:rsid w:val="0076469A"/>
    <w:rsid w:val="007646BA"/>
    <w:rsid w:val="00764743"/>
    <w:rsid w:val="007648D4"/>
    <w:rsid w:val="00764AD7"/>
    <w:rsid w:val="00764B44"/>
    <w:rsid w:val="00764BB4"/>
    <w:rsid w:val="00765167"/>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6D9F"/>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A47"/>
    <w:rsid w:val="00781B06"/>
    <w:rsid w:val="00781BA9"/>
    <w:rsid w:val="00781E89"/>
    <w:rsid w:val="00781FB4"/>
    <w:rsid w:val="00782086"/>
    <w:rsid w:val="00782350"/>
    <w:rsid w:val="007824BF"/>
    <w:rsid w:val="007825CF"/>
    <w:rsid w:val="0078278E"/>
    <w:rsid w:val="0078278F"/>
    <w:rsid w:val="007828EF"/>
    <w:rsid w:val="00782A92"/>
    <w:rsid w:val="00782BCB"/>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994"/>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3C5"/>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2DE"/>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2EC"/>
    <w:rsid w:val="007B141F"/>
    <w:rsid w:val="007B1435"/>
    <w:rsid w:val="007B1630"/>
    <w:rsid w:val="007B1656"/>
    <w:rsid w:val="007B166B"/>
    <w:rsid w:val="007B182F"/>
    <w:rsid w:val="007B1842"/>
    <w:rsid w:val="007B18D9"/>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236"/>
    <w:rsid w:val="007B345F"/>
    <w:rsid w:val="007B35C4"/>
    <w:rsid w:val="007B366C"/>
    <w:rsid w:val="007B371C"/>
    <w:rsid w:val="007B378D"/>
    <w:rsid w:val="007B385D"/>
    <w:rsid w:val="007B390A"/>
    <w:rsid w:val="007B391F"/>
    <w:rsid w:val="007B3CE4"/>
    <w:rsid w:val="007B3CEF"/>
    <w:rsid w:val="007B3D18"/>
    <w:rsid w:val="007B3DA0"/>
    <w:rsid w:val="007B3FEC"/>
    <w:rsid w:val="007B428B"/>
    <w:rsid w:val="007B42E0"/>
    <w:rsid w:val="007B435F"/>
    <w:rsid w:val="007B43C0"/>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64A"/>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C70"/>
    <w:rsid w:val="007C2E56"/>
    <w:rsid w:val="007C2EA7"/>
    <w:rsid w:val="007C2EE7"/>
    <w:rsid w:val="007C2FEF"/>
    <w:rsid w:val="007C3268"/>
    <w:rsid w:val="007C32B3"/>
    <w:rsid w:val="007C33D7"/>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17"/>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39F"/>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04F"/>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4C3"/>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0EEB"/>
    <w:rsid w:val="00801111"/>
    <w:rsid w:val="0080128B"/>
    <w:rsid w:val="0080132B"/>
    <w:rsid w:val="0080175C"/>
    <w:rsid w:val="008018B7"/>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38B"/>
    <w:rsid w:val="0080345E"/>
    <w:rsid w:val="0080375B"/>
    <w:rsid w:val="008037AC"/>
    <w:rsid w:val="00803A86"/>
    <w:rsid w:val="00803B91"/>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9A"/>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7F"/>
    <w:rsid w:val="008156C8"/>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0F6"/>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C44"/>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CB4"/>
    <w:rsid w:val="00833FB1"/>
    <w:rsid w:val="008340CB"/>
    <w:rsid w:val="00834150"/>
    <w:rsid w:val="00834269"/>
    <w:rsid w:val="008343ED"/>
    <w:rsid w:val="00834506"/>
    <w:rsid w:val="00834527"/>
    <w:rsid w:val="0083474D"/>
    <w:rsid w:val="00834976"/>
    <w:rsid w:val="00834A4F"/>
    <w:rsid w:val="00834C83"/>
    <w:rsid w:val="00834F9B"/>
    <w:rsid w:val="00834FA0"/>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2DA9"/>
    <w:rsid w:val="00842E7E"/>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98F"/>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67B"/>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BBB"/>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6F3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4C1A"/>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AE3"/>
    <w:rsid w:val="00876BB5"/>
    <w:rsid w:val="00876BBC"/>
    <w:rsid w:val="00876D66"/>
    <w:rsid w:val="0087700E"/>
    <w:rsid w:val="00877083"/>
    <w:rsid w:val="008770A7"/>
    <w:rsid w:val="008771EB"/>
    <w:rsid w:val="00877470"/>
    <w:rsid w:val="008777C8"/>
    <w:rsid w:val="00877985"/>
    <w:rsid w:val="00877B16"/>
    <w:rsid w:val="00877B9D"/>
    <w:rsid w:val="00877C54"/>
    <w:rsid w:val="00877C8D"/>
    <w:rsid w:val="00877DD2"/>
    <w:rsid w:val="008801AA"/>
    <w:rsid w:val="0088024C"/>
    <w:rsid w:val="00880571"/>
    <w:rsid w:val="00880701"/>
    <w:rsid w:val="00880723"/>
    <w:rsid w:val="008807C3"/>
    <w:rsid w:val="00880A30"/>
    <w:rsid w:val="00880ADC"/>
    <w:rsid w:val="00880B31"/>
    <w:rsid w:val="00880BAF"/>
    <w:rsid w:val="00880D36"/>
    <w:rsid w:val="0088107C"/>
    <w:rsid w:val="00881172"/>
    <w:rsid w:val="00881217"/>
    <w:rsid w:val="008812CC"/>
    <w:rsid w:val="00881416"/>
    <w:rsid w:val="0088151E"/>
    <w:rsid w:val="0088195F"/>
    <w:rsid w:val="00881BA5"/>
    <w:rsid w:val="00881CA9"/>
    <w:rsid w:val="00881DA8"/>
    <w:rsid w:val="00881FA7"/>
    <w:rsid w:val="00882064"/>
    <w:rsid w:val="0088206E"/>
    <w:rsid w:val="00882152"/>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0CA"/>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316"/>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984"/>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96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0D"/>
    <w:rsid w:val="008A0FC8"/>
    <w:rsid w:val="008A120F"/>
    <w:rsid w:val="008A16DC"/>
    <w:rsid w:val="008A17A3"/>
    <w:rsid w:val="008A1973"/>
    <w:rsid w:val="008A1BA8"/>
    <w:rsid w:val="008A1C3B"/>
    <w:rsid w:val="008A1CFC"/>
    <w:rsid w:val="008A2291"/>
    <w:rsid w:val="008A22B6"/>
    <w:rsid w:val="008A2323"/>
    <w:rsid w:val="008A275E"/>
    <w:rsid w:val="008A2869"/>
    <w:rsid w:val="008A288C"/>
    <w:rsid w:val="008A2891"/>
    <w:rsid w:val="008A2C18"/>
    <w:rsid w:val="008A2D4F"/>
    <w:rsid w:val="008A3046"/>
    <w:rsid w:val="008A32FC"/>
    <w:rsid w:val="008A3522"/>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113"/>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16"/>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30"/>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A0F"/>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4EF1"/>
    <w:rsid w:val="008C5178"/>
    <w:rsid w:val="008C51B0"/>
    <w:rsid w:val="008C541D"/>
    <w:rsid w:val="008C5549"/>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559"/>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B0"/>
    <w:rsid w:val="008E02E7"/>
    <w:rsid w:val="008E0396"/>
    <w:rsid w:val="008E062A"/>
    <w:rsid w:val="008E09C3"/>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0DA"/>
    <w:rsid w:val="008E2503"/>
    <w:rsid w:val="008E2616"/>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774"/>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233"/>
    <w:rsid w:val="00904372"/>
    <w:rsid w:val="0090437B"/>
    <w:rsid w:val="009043F4"/>
    <w:rsid w:val="00904408"/>
    <w:rsid w:val="00904535"/>
    <w:rsid w:val="0090455F"/>
    <w:rsid w:val="0090459C"/>
    <w:rsid w:val="00904697"/>
    <w:rsid w:val="00904838"/>
    <w:rsid w:val="00904868"/>
    <w:rsid w:val="009048BD"/>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D1D"/>
    <w:rsid w:val="00905FC8"/>
    <w:rsid w:val="009060D8"/>
    <w:rsid w:val="00906192"/>
    <w:rsid w:val="00906198"/>
    <w:rsid w:val="00906227"/>
    <w:rsid w:val="00906348"/>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575"/>
    <w:rsid w:val="009125BA"/>
    <w:rsid w:val="00912607"/>
    <w:rsid w:val="00912642"/>
    <w:rsid w:val="009126FC"/>
    <w:rsid w:val="0091282F"/>
    <w:rsid w:val="00912852"/>
    <w:rsid w:val="0091294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58"/>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6F7E"/>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88"/>
    <w:rsid w:val="00922CDF"/>
    <w:rsid w:val="00922F0E"/>
    <w:rsid w:val="00922F3D"/>
    <w:rsid w:val="00923034"/>
    <w:rsid w:val="0092305E"/>
    <w:rsid w:val="00923264"/>
    <w:rsid w:val="0092332E"/>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3D8"/>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286"/>
    <w:rsid w:val="00931692"/>
    <w:rsid w:val="00931D3D"/>
    <w:rsid w:val="00931D58"/>
    <w:rsid w:val="00931D6C"/>
    <w:rsid w:val="00931DAC"/>
    <w:rsid w:val="00931DB0"/>
    <w:rsid w:val="00931EAF"/>
    <w:rsid w:val="00931F01"/>
    <w:rsid w:val="00931FB5"/>
    <w:rsid w:val="0093207A"/>
    <w:rsid w:val="009320F6"/>
    <w:rsid w:val="009321C8"/>
    <w:rsid w:val="009321FC"/>
    <w:rsid w:val="0093238C"/>
    <w:rsid w:val="0093245E"/>
    <w:rsid w:val="0093251A"/>
    <w:rsid w:val="009326DB"/>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2C4"/>
    <w:rsid w:val="0093738E"/>
    <w:rsid w:val="009373C4"/>
    <w:rsid w:val="00937427"/>
    <w:rsid w:val="00937A34"/>
    <w:rsid w:val="00937F83"/>
    <w:rsid w:val="00937FD1"/>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0EC"/>
    <w:rsid w:val="00943270"/>
    <w:rsid w:val="009432EA"/>
    <w:rsid w:val="0094343D"/>
    <w:rsid w:val="00943555"/>
    <w:rsid w:val="009436D1"/>
    <w:rsid w:val="0094375A"/>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72D"/>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730"/>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9E9"/>
    <w:rsid w:val="00975C49"/>
    <w:rsid w:val="00975D5C"/>
    <w:rsid w:val="00975E02"/>
    <w:rsid w:val="009761B3"/>
    <w:rsid w:val="009763C2"/>
    <w:rsid w:val="00976500"/>
    <w:rsid w:val="009765B9"/>
    <w:rsid w:val="0097672C"/>
    <w:rsid w:val="0097672D"/>
    <w:rsid w:val="009767BC"/>
    <w:rsid w:val="009768E3"/>
    <w:rsid w:val="009769C7"/>
    <w:rsid w:val="00976CE7"/>
    <w:rsid w:val="00976CF6"/>
    <w:rsid w:val="00976D3A"/>
    <w:rsid w:val="00976E92"/>
    <w:rsid w:val="00976F39"/>
    <w:rsid w:val="00976FAE"/>
    <w:rsid w:val="0097712B"/>
    <w:rsid w:val="009771A8"/>
    <w:rsid w:val="009773FD"/>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4FF"/>
    <w:rsid w:val="0098568A"/>
    <w:rsid w:val="0098576C"/>
    <w:rsid w:val="009857FF"/>
    <w:rsid w:val="00985875"/>
    <w:rsid w:val="00985A88"/>
    <w:rsid w:val="00985B7B"/>
    <w:rsid w:val="00985CE9"/>
    <w:rsid w:val="00985F9A"/>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16"/>
    <w:rsid w:val="00995D45"/>
    <w:rsid w:val="00995D64"/>
    <w:rsid w:val="00995F9B"/>
    <w:rsid w:val="009960FE"/>
    <w:rsid w:val="00996300"/>
    <w:rsid w:val="00996457"/>
    <w:rsid w:val="0099658D"/>
    <w:rsid w:val="0099665C"/>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05"/>
    <w:rsid w:val="0099759B"/>
    <w:rsid w:val="0099776C"/>
    <w:rsid w:val="009978C4"/>
    <w:rsid w:val="0099793C"/>
    <w:rsid w:val="009979E8"/>
    <w:rsid w:val="00997A4E"/>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1F37"/>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BEC"/>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C64"/>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B7D"/>
    <w:rsid w:val="009C1C7A"/>
    <w:rsid w:val="009C1CFF"/>
    <w:rsid w:val="009C1E49"/>
    <w:rsid w:val="009C1E6A"/>
    <w:rsid w:val="009C1FE7"/>
    <w:rsid w:val="009C20F9"/>
    <w:rsid w:val="009C263A"/>
    <w:rsid w:val="009C2702"/>
    <w:rsid w:val="009C28AC"/>
    <w:rsid w:val="009C297B"/>
    <w:rsid w:val="009C2AC1"/>
    <w:rsid w:val="009C2C8C"/>
    <w:rsid w:val="009C2DDC"/>
    <w:rsid w:val="009C2F11"/>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5F40"/>
    <w:rsid w:val="009C60A5"/>
    <w:rsid w:val="009C60C1"/>
    <w:rsid w:val="009C6280"/>
    <w:rsid w:val="009C62B5"/>
    <w:rsid w:val="009C6303"/>
    <w:rsid w:val="009C6345"/>
    <w:rsid w:val="009C64A6"/>
    <w:rsid w:val="009C660C"/>
    <w:rsid w:val="009C6673"/>
    <w:rsid w:val="009C66A9"/>
    <w:rsid w:val="009C68A0"/>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AEA"/>
    <w:rsid w:val="009D3B50"/>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1BC"/>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ADE"/>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6F"/>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B02"/>
    <w:rsid w:val="009F7C70"/>
    <w:rsid w:val="009F7EF4"/>
    <w:rsid w:val="00A00045"/>
    <w:rsid w:val="00A0010F"/>
    <w:rsid w:val="00A00253"/>
    <w:rsid w:val="00A0029A"/>
    <w:rsid w:val="00A002EB"/>
    <w:rsid w:val="00A003BA"/>
    <w:rsid w:val="00A0043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0D8"/>
    <w:rsid w:val="00A02305"/>
    <w:rsid w:val="00A024C0"/>
    <w:rsid w:val="00A02620"/>
    <w:rsid w:val="00A02659"/>
    <w:rsid w:val="00A027A1"/>
    <w:rsid w:val="00A027A5"/>
    <w:rsid w:val="00A02962"/>
    <w:rsid w:val="00A0297B"/>
    <w:rsid w:val="00A029C3"/>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0B0"/>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C18"/>
    <w:rsid w:val="00A05D3F"/>
    <w:rsid w:val="00A05E43"/>
    <w:rsid w:val="00A05E55"/>
    <w:rsid w:val="00A05F9B"/>
    <w:rsid w:val="00A0625E"/>
    <w:rsid w:val="00A06368"/>
    <w:rsid w:val="00A063CE"/>
    <w:rsid w:val="00A06474"/>
    <w:rsid w:val="00A0654C"/>
    <w:rsid w:val="00A06719"/>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24E"/>
    <w:rsid w:val="00A123CE"/>
    <w:rsid w:val="00A123D2"/>
    <w:rsid w:val="00A12466"/>
    <w:rsid w:val="00A128B3"/>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BBF"/>
    <w:rsid w:val="00A14D23"/>
    <w:rsid w:val="00A14F00"/>
    <w:rsid w:val="00A1507A"/>
    <w:rsid w:val="00A150D6"/>
    <w:rsid w:val="00A15102"/>
    <w:rsid w:val="00A151F4"/>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6E6C"/>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793"/>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C1"/>
    <w:rsid w:val="00A229E6"/>
    <w:rsid w:val="00A22FC8"/>
    <w:rsid w:val="00A2306F"/>
    <w:rsid w:val="00A231A1"/>
    <w:rsid w:val="00A23234"/>
    <w:rsid w:val="00A233AD"/>
    <w:rsid w:val="00A234CF"/>
    <w:rsid w:val="00A234DB"/>
    <w:rsid w:val="00A23B38"/>
    <w:rsid w:val="00A23CBE"/>
    <w:rsid w:val="00A23EBB"/>
    <w:rsid w:val="00A241D9"/>
    <w:rsid w:val="00A2461B"/>
    <w:rsid w:val="00A246DD"/>
    <w:rsid w:val="00A24860"/>
    <w:rsid w:val="00A249C8"/>
    <w:rsid w:val="00A24D49"/>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350"/>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308"/>
    <w:rsid w:val="00A4050B"/>
    <w:rsid w:val="00A405FE"/>
    <w:rsid w:val="00A40631"/>
    <w:rsid w:val="00A40638"/>
    <w:rsid w:val="00A407DE"/>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51"/>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D9A"/>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B20"/>
    <w:rsid w:val="00A50EC3"/>
    <w:rsid w:val="00A50F2E"/>
    <w:rsid w:val="00A5102A"/>
    <w:rsid w:val="00A51278"/>
    <w:rsid w:val="00A51585"/>
    <w:rsid w:val="00A516B3"/>
    <w:rsid w:val="00A51887"/>
    <w:rsid w:val="00A518AF"/>
    <w:rsid w:val="00A51915"/>
    <w:rsid w:val="00A51A85"/>
    <w:rsid w:val="00A51B39"/>
    <w:rsid w:val="00A51C97"/>
    <w:rsid w:val="00A51CD5"/>
    <w:rsid w:val="00A51D1D"/>
    <w:rsid w:val="00A51DA9"/>
    <w:rsid w:val="00A51EA6"/>
    <w:rsid w:val="00A52155"/>
    <w:rsid w:val="00A52174"/>
    <w:rsid w:val="00A52200"/>
    <w:rsid w:val="00A52307"/>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8BB"/>
    <w:rsid w:val="00A55AEB"/>
    <w:rsid w:val="00A55F88"/>
    <w:rsid w:val="00A55FC5"/>
    <w:rsid w:val="00A55FF5"/>
    <w:rsid w:val="00A56230"/>
    <w:rsid w:val="00A562F6"/>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26AF"/>
    <w:rsid w:val="00A631CF"/>
    <w:rsid w:val="00A63358"/>
    <w:rsid w:val="00A63466"/>
    <w:rsid w:val="00A6346F"/>
    <w:rsid w:val="00A6353E"/>
    <w:rsid w:val="00A63547"/>
    <w:rsid w:val="00A6354E"/>
    <w:rsid w:val="00A6361F"/>
    <w:rsid w:val="00A6369C"/>
    <w:rsid w:val="00A636D8"/>
    <w:rsid w:val="00A63774"/>
    <w:rsid w:val="00A639CC"/>
    <w:rsid w:val="00A63BC7"/>
    <w:rsid w:val="00A63C50"/>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8C5"/>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E6"/>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CDC"/>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694"/>
    <w:rsid w:val="00A83749"/>
    <w:rsid w:val="00A83926"/>
    <w:rsid w:val="00A83AA0"/>
    <w:rsid w:val="00A83AD3"/>
    <w:rsid w:val="00A83BCE"/>
    <w:rsid w:val="00A83CF3"/>
    <w:rsid w:val="00A83D1B"/>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5F74"/>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01"/>
    <w:rsid w:val="00A9342E"/>
    <w:rsid w:val="00A9350E"/>
    <w:rsid w:val="00A93607"/>
    <w:rsid w:val="00A93787"/>
    <w:rsid w:val="00A93A24"/>
    <w:rsid w:val="00A93CEB"/>
    <w:rsid w:val="00A93D99"/>
    <w:rsid w:val="00A940E9"/>
    <w:rsid w:val="00A9433D"/>
    <w:rsid w:val="00A9460E"/>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829"/>
    <w:rsid w:val="00AA0961"/>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287"/>
    <w:rsid w:val="00AA446C"/>
    <w:rsid w:val="00AA458D"/>
    <w:rsid w:val="00AA4AE6"/>
    <w:rsid w:val="00AA4AF3"/>
    <w:rsid w:val="00AA4BAA"/>
    <w:rsid w:val="00AA4C88"/>
    <w:rsid w:val="00AA4CB5"/>
    <w:rsid w:val="00AA4CE2"/>
    <w:rsid w:val="00AA4D6B"/>
    <w:rsid w:val="00AA4DD9"/>
    <w:rsid w:val="00AA4F98"/>
    <w:rsid w:val="00AA4F9E"/>
    <w:rsid w:val="00AA4FC3"/>
    <w:rsid w:val="00AA524E"/>
    <w:rsid w:val="00AA52B1"/>
    <w:rsid w:val="00AA52CA"/>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3C1"/>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853"/>
    <w:rsid w:val="00AB59F1"/>
    <w:rsid w:val="00AB5AB1"/>
    <w:rsid w:val="00AB60C9"/>
    <w:rsid w:val="00AB6253"/>
    <w:rsid w:val="00AB6308"/>
    <w:rsid w:val="00AB65A6"/>
    <w:rsid w:val="00AB6637"/>
    <w:rsid w:val="00AB674C"/>
    <w:rsid w:val="00AB679F"/>
    <w:rsid w:val="00AB67DC"/>
    <w:rsid w:val="00AB6944"/>
    <w:rsid w:val="00AB696D"/>
    <w:rsid w:val="00AB69D7"/>
    <w:rsid w:val="00AB6ACF"/>
    <w:rsid w:val="00AB6B07"/>
    <w:rsid w:val="00AB6DCB"/>
    <w:rsid w:val="00AB706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A44"/>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26F"/>
    <w:rsid w:val="00AD22E2"/>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5D"/>
    <w:rsid w:val="00AE57B7"/>
    <w:rsid w:val="00AE58B5"/>
    <w:rsid w:val="00AE5A6F"/>
    <w:rsid w:val="00AE5B4F"/>
    <w:rsid w:val="00AE5B98"/>
    <w:rsid w:val="00AE5C4E"/>
    <w:rsid w:val="00AE5CAD"/>
    <w:rsid w:val="00AE5CF3"/>
    <w:rsid w:val="00AE5CF8"/>
    <w:rsid w:val="00AE5F5A"/>
    <w:rsid w:val="00AE600D"/>
    <w:rsid w:val="00AE6068"/>
    <w:rsid w:val="00AE606B"/>
    <w:rsid w:val="00AE6210"/>
    <w:rsid w:val="00AE628E"/>
    <w:rsid w:val="00AE6431"/>
    <w:rsid w:val="00AE64D6"/>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A9"/>
    <w:rsid w:val="00AE7EF5"/>
    <w:rsid w:val="00AE7F2B"/>
    <w:rsid w:val="00AF0073"/>
    <w:rsid w:val="00AF0409"/>
    <w:rsid w:val="00AF0417"/>
    <w:rsid w:val="00AF0533"/>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371"/>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4A"/>
    <w:rsid w:val="00B004DD"/>
    <w:rsid w:val="00B00779"/>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4DF"/>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993"/>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07DB6"/>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D12"/>
    <w:rsid w:val="00B15E01"/>
    <w:rsid w:val="00B15F02"/>
    <w:rsid w:val="00B1608B"/>
    <w:rsid w:val="00B16249"/>
    <w:rsid w:val="00B162AF"/>
    <w:rsid w:val="00B162B1"/>
    <w:rsid w:val="00B16337"/>
    <w:rsid w:val="00B16482"/>
    <w:rsid w:val="00B1655F"/>
    <w:rsid w:val="00B16927"/>
    <w:rsid w:val="00B16A8C"/>
    <w:rsid w:val="00B16BC3"/>
    <w:rsid w:val="00B16EA8"/>
    <w:rsid w:val="00B16F40"/>
    <w:rsid w:val="00B1767E"/>
    <w:rsid w:val="00B17C10"/>
    <w:rsid w:val="00B17E48"/>
    <w:rsid w:val="00B17EBD"/>
    <w:rsid w:val="00B17FBB"/>
    <w:rsid w:val="00B205E9"/>
    <w:rsid w:val="00B2090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73F"/>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4D"/>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8D"/>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1EB"/>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3F0"/>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02"/>
    <w:rsid w:val="00B4318D"/>
    <w:rsid w:val="00B43191"/>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8CF"/>
    <w:rsid w:val="00B46A46"/>
    <w:rsid w:val="00B46C0A"/>
    <w:rsid w:val="00B46C31"/>
    <w:rsid w:val="00B46FD5"/>
    <w:rsid w:val="00B47053"/>
    <w:rsid w:val="00B470EA"/>
    <w:rsid w:val="00B471A4"/>
    <w:rsid w:val="00B47430"/>
    <w:rsid w:val="00B475CE"/>
    <w:rsid w:val="00B4760F"/>
    <w:rsid w:val="00B47657"/>
    <w:rsid w:val="00B47683"/>
    <w:rsid w:val="00B47687"/>
    <w:rsid w:val="00B476F0"/>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0D96"/>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BBA"/>
    <w:rsid w:val="00B61D3A"/>
    <w:rsid w:val="00B61FBC"/>
    <w:rsid w:val="00B62004"/>
    <w:rsid w:val="00B6208B"/>
    <w:rsid w:val="00B6217F"/>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786"/>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998"/>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1C4"/>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17"/>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BC6"/>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EAE"/>
    <w:rsid w:val="00B84F51"/>
    <w:rsid w:val="00B84F92"/>
    <w:rsid w:val="00B84FA3"/>
    <w:rsid w:val="00B85102"/>
    <w:rsid w:val="00B85193"/>
    <w:rsid w:val="00B852C9"/>
    <w:rsid w:val="00B85319"/>
    <w:rsid w:val="00B85650"/>
    <w:rsid w:val="00B8567C"/>
    <w:rsid w:val="00B85757"/>
    <w:rsid w:val="00B8576C"/>
    <w:rsid w:val="00B857C3"/>
    <w:rsid w:val="00B85805"/>
    <w:rsid w:val="00B8582A"/>
    <w:rsid w:val="00B858EE"/>
    <w:rsid w:val="00B85971"/>
    <w:rsid w:val="00B859E2"/>
    <w:rsid w:val="00B85E1F"/>
    <w:rsid w:val="00B85F34"/>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2EF"/>
    <w:rsid w:val="00B87308"/>
    <w:rsid w:val="00B87329"/>
    <w:rsid w:val="00B875B8"/>
    <w:rsid w:val="00B87638"/>
    <w:rsid w:val="00B87660"/>
    <w:rsid w:val="00B87798"/>
    <w:rsid w:val="00B877F9"/>
    <w:rsid w:val="00B87814"/>
    <w:rsid w:val="00B87BA9"/>
    <w:rsid w:val="00B87BF4"/>
    <w:rsid w:val="00B87CC3"/>
    <w:rsid w:val="00B87E2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297"/>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57"/>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0"/>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2F27"/>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154"/>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55"/>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D6"/>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CB7"/>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6D9"/>
    <w:rsid w:val="00BB7906"/>
    <w:rsid w:val="00BB7A31"/>
    <w:rsid w:val="00BB7BB0"/>
    <w:rsid w:val="00BB7BE7"/>
    <w:rsid w:val="00BB7D1D"/>
    <w:rsid w:val="00BB7DF7"/>
    <w:rsid w:val="00BB7E5D"/>
    <w:rsid w:val="00BB7F32"/>
    <w:rsid w:val="00BC0172"/>
    <w:rsid w:val="00BC0435"/>
    <w:rsid w:val="00BC04E7"/>
    <w:rsid w:val="00BC05EC"/>
    <w:rsid w:val="00BC0685"/>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C20"/>
    <w:rsid w:val="00BC1E47"/>
    <w:rsid w:val="00BC1F6D"/>
    <w:rsid w:val="00BC2037"/>
    <w:rsid w:val="00BC207C"/>
    <w:rsid w:val="00BC20A9"/>
    <w:rsid w:val="00BC2128"/>
    <w:rsid w:val="00BC217F"/>
    <w:rsid w:val="00BC223E"/>
    <w:rsid w:val="00BC2248"/>
    <w:rsid w:val="00BC278A"/>
    <w:rsid w:val="00BC28E9"/>
    <w:rsid w:val="00BC28F5"/>
    <w:rsid w:val="00BC2952"/>
    <w:rsid w:val="00BC29E4"/>
    <w:rsid w:val="00BC2BF5"/>
    <w:rsid w:val="00BC2C8D"/>
    <w:rsid w:val="00BC2D6A"/>
    <w:rsid w:val="00BC3226"/>
    <w:rsid w:val="00BC343E"/>
    <w:rsid w:val="00BC35A6"/>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9E7"/>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CEC"/>
    <w:rsid w:val="00BC5D5C"/>
    <w:rsid w:val="00BC5D8F"/>
    <w:rsid w:val="00BC5E4D"/>
    <w:rsid w:val="00BC5E88"/>
    <w:rsid w:val="00BC5EEB"/>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687"/>
    <w:rsid w:val="00BC77D0"/>
    <w:rsid w:val="00BC7843"/>
    <w:rsid w:val="00BC78AA"/>
    <w:rsid w:val="00BC7930"/>
    <w:rsid w:val="00BC7A2E"/>
    <w:rsid w:val="00BC7AD4"/>
    <w:rsid w:val="00BC7BFC"/>
    <w:rsid w:val="00BC7E5E"/>
    <w:rsid w:val="00BC7EEB"/>
    <w:rsid w:val="00BC7F22"/>
    <w:rsid w:val="00BC7FAD"/>
    <w:rsid w:val="00BC7FE3"/>
    <w:rsid w:val="00BD0272"/>
    <w:rsid w:val="00BD0402"/>
    <w:rsid w:val="00BD045F"/>
    <w:rsid w:val="00BD0592"/>
    <w:rsid w:val="00BD0764"/>
    <w:rsid w:val="00BD0923"/>
    <w:rsid w:val="00BD0ACB"/>
    <w:rsid w:val="00BD0B1B"/>
    <w:rsid w:val="00BD0C39"/>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14"/>
    <w:rsid w:val="00BD614A"/>
    <w:rsid w:val="00BD65BB"/>
    <w:rsid w:val="00BD65C8"/>
    <w:rsid w:val="00BD66CE"/>
    <w:rsid w:val="00BD66E2"/>
    <w:rsid w:val="00BD69A6"/>
    <w:rsid w:val="00BD6AFC"/>
    <w:rsid w:val="00BD6B6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8E"/>
    <w:rsid w:val="00BE01C5"/>
    <w:rsid w:val="00BE0221"/>
    <w:rsid w:val="00BE033D"/>
    <w:rsid w:val="00BE034A"/>
    <w:rsid w:val="00BE0510"/>
    <w:rsid w:val="00BE05B5"/>
    <w:rsid w:val="00BE07C0"/>
    <w:rsid w:val="00BE0920"/>
    <w:rsid w:val="00BE0A0C"/>
    <w:rsid w:val="00BE0A75"/>
    <w:rsid w:val="00BE0B3B"/>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36E"/>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07"/>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DD1"/>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B25"/>
    <w:rsid w:val="00C02C1C"/>
    <w:rsid w:val="00C02C5B"/>
    <w:rsid w:val="00C03058"/>
    <w:rsid w:val="00C0319D"/>
    <w:rsid w:val="00C0321E"/>
    <w:rsid w:val="00C0333D"/>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3D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87"/>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477"/>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A31"/>
    <w:rsid w:val="00C11B83"/>
    <w:rsid w:val="00C11BE8"/>
    <w:rsid w:val="00C11E39"/>
    <w:rsid w:val="00C120A3"/>
    <w:rsid w:val="00C122B9"/>
    <w:rsid w:val="00C127AB"/>
    <w:rsid w:val="00C129F4"/>
    <w:rsid w:val="00C12CA3"/>
    <w:rsid w:val="00C12DAF"/>
    <w:rsid w:val="00C12DCE"/>
    <w:rsid w:val="00C12E7B"/>
    <w:rsid w:val="00C12EC4"/>
    <w:rsid w:val="00C13541"/>
    <w:rsid w:val="00C136B2"/>
    <w:rsid w:val="00C136FA"/>
    <w:rsid w:val="00C13A16"/>
    <w:rsid w:val="00C13A59"/>
    <w:rsid w:val="00C13AD3"/>
    <w:rsid w:val="00C13BCA"/>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5E"/>
    <w:rsid w:val="00C152C9"/>
    <w:rsid w:val="00C15331"/>
    <w:rsid w:val="00C15726"/>
    <w:rsid w:val="00C158AE"/>
    <w:rsid w:val="00C15BE1"/>
    <w:rsid w:val="00C15CA5"/>
    <w:rsid w:val="00C15F3D"/>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68"/>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7D6"/>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46"/>
    <w:rsid w:val="00C27297"/>
    <w:rsid w:val="00C27465"/>
    <w:rsid w:val="00C27629"/>
    <w:rsid w:val="00C27707"/>
    <w:rsid w:val="00C2779E"/>
    <w:rsid w:val="00C27845"/>
    <w:rsid w:val="00C27930"/>
    <w:rsid w:val="00C27A8C"/>
    <w:rsid w:val="00C27A97"/>
    <w:rsid w:val="00C27BA1"/>
    <w:rsid w:val="00C27C7D"/>
    <w:rsid w:val="00C27EBE"/>
    <w:rsid w:val="00C27ED9"/>
    <w:rsid w:val="00C27FC3"/>
    <w:rsid w:val="00C27FD4"/>
    <w:rsid w:val="00C30291"/>
    <w:rsid w:val="00C3052D"/>
    <w:rsid w:val="00C30808"/>
    <w:rsid w:val="00C308B0"/>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56"/>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120"/>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CC"/>
    <w:rsid w:val="00C372D0"/>
    <w:rsid w:val="00C374A9"/>
    <w:rsid w:val="00C378EE"/>
    <w:rsid w:val="00C37C0F"/>
    <w:rsid w:val="00C37E7E"/>
    <w:rsid w:val="00C4003E"/>
    <w:rsid w:val="00C400A5"/>
    <w:rsid w:val="00C402D8"/>
    <w:rsid w:val="00C407CA"/>
    <w:rsid w:val="00C4090D"/>
    <w:rsid w:val="00C40A8C"/>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A25"/>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665"/>
    <w:rsid w:val="00C457D1"/>
    <w:rsid w:val="00C45869"/>
    <w:rsid w:val="00C45AAF"/>
    <w:rsid w:val="00C45C35"/>
    <w:rsid w:val="00C45D6D"/>
    <w:rsid w:val="00C460E0"/>
    <w:rsid w:val="00C46415"/>
    <w:rsid w:val="00C465DB"/>
    <w:rsid w:val="00C46636"/>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1039"/>
    <w:rsid w:val="00C51706"/>
    <w:rsid w:val="00C517FF"/>
    <w:rsid w:val="00C51979"/>
    <w:rsid w:val="00C51AEA"/>
    <w:rsid w:val="00C51B44"/>
    <w:rsid w:val="00C51E47"/>
    <w:rsid w:val="00C51FAC"/>
    <w:rsid w:val="00C520D0"/>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0E"/>
    <w:rsid w:val="00C54B85"/>
    <w:rsid w:val="00C54BCB"/>
    <w:rsid w:val="00C54CF3"/>
    <w:rsid w:val="00C54E3A"/>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7A3"/>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BD6"/>
    <w:rsid w:val="00C60DD0"/>
    <w:rsid w:val="00C60DE6"/>
    <w:rsid w:val="00C60E89"/>
    <w:rsid w:val="00C60FE5"/>
    <w:rsid w:val="00C61021"/>
    <w:rsid w:val="00C61048"/>
    <w:rsid w:val="00C610AE"/>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3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248"/>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63A"/>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552"/>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31"/>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ECF"/>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499"/>
    <w:rsid w:val="00CA753E"/>
    <w:rsid w:val="00CA78F8"/>
    <w:rsid w:val="00CA7C0C"/>
    <w:rsid w:val="00CA7FC3"/>
    <w:rsid w:val="00CB000C"/>
    <w:rsid w:val="00CB01CB"/>
    <w:rsid w:val="00CB0226"/>
    <w:rsid w:val="00CB02EA"/>
    <w:rsid w:val="00CB03E4"/>
    <w:rsid w:val="00CB056C"/>
    <w:rsid w:val="00CB0672"/>
    <w:rsid w:val="00CB0875"/>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086"/>
    <w:rsid w:val="00CB426F"/>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04"/>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A03"/>
    <w:rsid w:val="00CB7B62"/>
    <w:rsid w:val="00CB7D0A"/>
    <w:rsid w:val="00CB7ECA"/>
    <w:rsid w:val="00CB7FF0"/>
    <w:rsid w:val="00CC0058"/>
    <w:rsid w:val="00CC0654"/>
    <w:rsid w:val="00CC0851"/>
    <w:rsid w:val="00CC0B31"/>
    <w:rsid w:val="00CC0B5A"/>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74"/>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ECB"/>
    <w:rsid w:val="00CC6F72"/>
    <w:rsid w:val="00CC7081"/>
    <w:rsid w:val="00CC70A8"/>
    <w:rsid w:val="00CC713F"/>
    <w:rsid w:val="00CC7157"/>
    <w:rsid w:val="00CC745F"/>
    <w:rsid w:val="00CC755B"/>
    <w:rsid w:val="00CC75F5"/>
    <w:rsid w:val="00CC7C0E"/>
    <w:rsid w:val="00CC7E15"/>
    <w:rsid w:val="00CC7F01"/>
    <w:rsid w:val="00CC7F22"/>
    <w:rsid w:val="00CC7F24"/>
    <w:rsid w:val="00CD0441"/>
    <w:rsid w:val="00CD04A6"/>
    <w:rsid w:val="00CD06B2"/>
    <w:rsid w:val="00CD082C"/>
    <w:rsid w:val="00CD0A29"/>
    <w:rsid w:val="00CD0B27"/>
    <w:rsid w:val="00CD0C29"/>
    <w:rsid w:val="00CD0D24"/>
    <w:rsid w:val="00CD0E42"/>
    <w:rsid w:val="00CD0ECC"/>
    <w:rsid w:val="00CD0F5C"/>
    <w:rsid w:val="00CD1019"/>
    <w:rsid w:val="00CD15FD"/>
    <w:rsid w:val="00CD172F"/>
    <w:rsid w:val="00CD17DE"/>
    <w:rsid w:val="00CD187B"/>
    <w:rsid w:val="00CD18A8"/>
    <w:rsid w:val="00CD1926"/>
    <w:rsid w:val="00CD1A28"/>
    <w:rsid w:val="00CD1D24"/>
    <w:rsid w:val="00CD1D2C"/>
    <w:rsid w:val="00CD1E1F"/>
    <w:rsid w:val="00CD1E3F"/>
    <w:rsid w:val="00CD1E75"/>
    <w:rsid w:val="00CD201F"/>
    <w:rsid w:val="00CD2174"/>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D9A"/>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08"/>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EAA"/>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8D"/>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2F74"/>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52"/>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E87"/>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0FA"/>
    <w:rsid w:val="00D1220C"/>
    <w:rsid w:val="00D122E6"/>
    <w:rsid w:val="00D124A4"/>
    <w:rsid w:val="00D1262B"/>
    <w:rsid w:val="00D127BB"/>
    <w:rsid w:val="00D12AA3"/>
    <w:rsid w:val="00D131F3"/>
    <w:rsid w:val="00D135D9"/>
    <w:rsid w:val="00D1363E"/>
    <w:rsid w:val="00D136D5"/>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6CF"/>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667"/>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23C"/>
    <w:rsid w:val="00D21301"/>
    <w:rsid w:val="00D213DE"/>
    <w:rsid w:val="00D2140F"/>
    <w:rsid w:val="00D21577"/>
    <w:rsid w:val="00D21686"/>
    <w:rsid w:val="00D21846"/>
    <w:rsid w:val="00D218D5"/>
    <w:rsid w:val="00D21B19"/>
    <w:rsid w:val="00D22042"/>
    <w:rsid w:val="00D222A8"/>
    <w:rsid w:val="00D222D4"/>
    <w:rsid w:val="00D222E5"/>
    <w:rsid w:val="00D22555"/>
    <w:rsid w:val="00D22640"/>
    <w:rsid w:val="00D226A5"/>
    <w:rsid w:val="00D22B63"/>
    <w:rsid w:val="00D22BC8"/>
    <w:rsid w:val="00D22BFF"/>
    <w:rsid w:val="00D22C36"/>
    <w:rsid w:val="00D22D1D"/>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7A"/>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DFB"/>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4EA"/>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42D"/>
    <w:rsid w:val="00D3767E"/>
    <w:rsid w:val="00D377A1"/>
    <w:rsid w:val="00D378D9"/>
    <w:rsid w:val="00D37940"/>
    <w:rsid w:val="00D3799F"/>
    <w:rsid w:val="00D379EB"/>
    <w:rsid w:val="00D37C35"/>
    <w:rsid w:val="00D37C4E"/>
    <w:rsid w:val="00D37D6D"/>
    <w:rsid w:val="00D37DB5"/>
    <w:rsid w:val="00D37FBA"/>
    <w:rsid w:val="00D4022B"/>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5"/>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13"/>
    <w:rsid w:val="00D47EB8"/>
    <w:rsid w:val="00D47FDA"/>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7C"/>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1FA"/>
    <w:rsid w:val="00D55205"/>
    <w:rsid w:val="00D552B6"/>
    <w:rsid w:val="00D55306"/>
    <w:rsid w:val="00D55558"/>
    <w:rsid w:val="00D55584"/>
    <w:rsid w:val="00D5581B"/>
    <w:rsid w:val="00D558CC"/>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C7A"/>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2D"/>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0B"/>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9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59"/>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A6E"/>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85E"/>
    <w:rsid w:val="00D979B9"/>
    <w:rsid w:val="00D979E4"/>
    <w:rsid w:val="00D97E1A"/>
    <w:rsid w:val="00D97F6B"/>
    <w:rsid w:val="00DA02CA"/>
    <w:rsid w:val="00DA032D"/>
    <w:rsid w:val="00DA033F"/>
    <w:rsid w:val="00DA03A9"/>
    <w:rsid w:val="00DA0768"/>
    <w:rsid w:val="00DA0785"/>
    <w:rsid w:val="00DA0825"/>
    <w:rsid w:val="00DA087D"/>
    <w:rsid w:val="00DA09BA"/>
    <w:rsid w:val="00DA0AF8"/>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36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BFF"/>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03"/>
    <w:rsid w:val="00DB019D"/>
    <w:rsid w:val="00DB03F2"/>
    <w:rsid w:val="00DB0422"/>
    <w:rsid w:val="00DB053B"/>
    <w:rsid w:val="00DB0564"/>
    <w:rsid w:val="00DB0646"/>
    <w:rsid w:val="00DB0764"/>
    <w:rsid w:val="00DB0811"/>
    <w:rsid w:val="00DB082E"/>
    <w:rsid w:val="00DB086E"/>
    <w:rsid w:val="00DB0A60"/>
    <w:rsid w:val="00DB0EAD"/>
    <w:rsid w:val="00DB0FC6"/>
    <w:rsid w:val="00DB137B"/>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BB0"/>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593"/>
    <w:rsid w:val="00DC36BD"/>
    <w:rsid w:val="00DC3A22"/>
    <w:rsid w:val="00DC3BD2"/>
    <w:rsid w:val="00DC3C8D"/>
    <w:rsid w:val="00DC3DA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5F33"/>
    <w:rsid w:val="00DC607E"/>
    <w:rsid w:val="00DC6099"/>
    <w:rsid w:val="00DC60AE"/>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3E3"/>
    <w:rsid w:val="00DC7916"/>
    <w:rsid w:val="00DC7917"/>
    <w:rsid w:val="00DC7952"/>
    <w:rsid w:val="00DC7A35"/>
    <w:rsid w:val="00DC7AC3"/>
    <w:rsid w:val="00DC7C85"/>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934"/>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FD0"/>
    <w:rsid w:val="00DE0207"/>
    <w:rsid w:val="00DE036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AFA"/>
    <w:rsid w:val="00DF2C23"/>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37"/>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0"/>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EE5"/>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0C6"/>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2C"/>
    <w:rsid w:val="00E14479"/>
    <w:rsid w:val="00E1471F"/>
    <w:rsid w:val="00E148FB"/>
    <w:rsid w:val="00E14A55"/>
    <w:rsid w:val="00E14BA8"/>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581"/>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0FC4"/>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46"/>
    <w:rsid w:val="00E25BAC"/>
    <w:rsid w:val="00E25CE1"/>
    <w:rsid w:val="00E25D56"/>
    <w:rsid w:val="00E25FF8"/>
    <w:rsid w:val="00E264FC"/>
    <w:rsid w:val="00E26522"/>
    <w:rsid w:val="00E2682D"/>
    <w:rsid w:val="00E2690B"/>
    <w:rsid w:val="00E2698A"/>
    <w:rsid w:val="00E26A41"/>
    <w:rsid w:val="00E26A51"/>
    <w:rsid w:val="00E26B8C"/>
    <w:rsid w:val="00E26BA6"/>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0FE7"/>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8F9"/>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494"/>
    <w:rsid w:val="00E34617"/>
    <w:rsid w:val="00E34A6E"/>
    <w:rsid w:val="00E34B30"/>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D5F"/>
    <w:rsid w:val="00E35E7E"/>
    <w:rsid w:val="00E360A5"/>
    <w:rsid w:val="00E36249"/>
    <w:rsid w:val="00E36575"/>
    <w:rsid w:val="00E36643"/>
    <w:rsid w:val="00E366EC"/>
    <w:rsid w:val="00E367F9"/>
    <w:rsid w:val="00E3686B"/>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72"/>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45C"/>
    <w:rsid w:val="00E465D0"/>
    <w:rsid w:val="00E465F3"/>
    <w:rsid w:val="00E46992"/>
    <w:rsid w:val="00E46C7F"/>
    <w:rsid w:val="00E46C96"/>
    <w:rsid w:val="00E46D32"/>
    <w:rsid w:val="00E46E3A"/>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AFA"/>
    <w:rsid w:val="00E50B5F"/>
    <w:rsid w:val="00E50CDA"/>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2CA"/>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611"/>
    <w:rsid w:val="00E56B98"/>
    <w:rsid w:val="00E56E69"/>
    <w:rsid w:val="00E56F50"/>
    <w:rsid w:val="00E5723E"/>
    <w:rsid w:val="00E574F1"/>
    <w:rsid w:val="00E575D0"/>
    <w:rsid w:val="00E57699"/>
    <w:rsid w:val="00E57895"/>
    <w:rsid w:val="00E5789A"/>
    <w:rsid w:val="00E57959"/>
    <w:rsid w:val="00E5796C"/>
    <w:rsid w:val="00E57A3C"/>
    <w:rsid w:val="00E57ABD"/>
    <w:rsid w:val="00E57C27"/>
    <w:rsid w:val="00E57C2F"/>
    <w:rsid w:val="00E57E03"/>
    <w:rsid w:val="00E600DB"/>
    <w:rsid w:val="00E60339"/>
    <w:rsid w:val="00E6084B"/>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4F6"/>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33B"/>
    <w:rsid w:val="00E667D1"/>
    <w:rsid w:val="00E669F0"/>
    <w:rsid w:val="00E66ADD"/>
    <w:rsid w:val="00E66FC7"/>
    <w:rsid w:val="00E6719A"/>
    <w:rsid w:val="00E67225"/>
    <w:rsid w:val="00E67232"/>
    <w:rsid w:val="00E67345"/>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A2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35F"/>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D1C"/>
    <w:rsid w:val="00E75E62"/>
    <w:rsid w:val="00E760FD"/>
    <w:rsid w:val="00E762EC"/>
    <w:rsid w:val="00E766D4"/>
    <w:rsid w:val="00E76711"/>
    <w:rsid w:val="00E76822"/>
    <w:rsid w:val="00E7688F"/>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349"/>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906"/>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E45"/>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0F2"/>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A68"/>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10"/>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89E"/>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523"/>
    <w:rsid w:val="00EC56DD"/>
    <w:rsid w:val="00EC570E"/>
    <w:rsid w:val="00EC57C7"/>
    <w:rsid w:val="00EC57DB"/>
    <w:rsid w:val="00EC5D0E"/>
    <w:rsid w:val="00EC5DF1"/>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846"/>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0AE"/>
    <w:rsid w:val="00ED4171"/>
    <w:rsid w:val="00ED41E9"/>
    <w:rsid w:val="00ED4386"/>
    <w:rsid w:val="00ED4404"/>
    <w:rsid w:val="00ED441F"/>
    <w:rsid w:val="00ED456D"/>
    <w:rsid w:val="00ED4707"/>
    <w:rsid w:val="00ED47C4"/>
    <w:rsid w:val="00ED487A"/>
    <w:rsid w:val="00ED48C8"/>
    <w:rsid w:val="00ED4DE1"/>
    <w:rsid w:val="00ED5166"/>
    <w:rsid w:val="00ED529D"/>
    <w:rsid w:val="00ED5304"/>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5B0"/>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8F"/>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81"/>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4A"/>
    <w:rsid w:val="00EE4C66"/>
    <w:rsid w:val="00EE4FD5"/>
    <w:rsid w:val="00EE504B"/>
    <w:rsid w:val="00EE5091"/>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8"/>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4FE3"/>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C14"/>
    <w:rsid w:val="00F00EF8"/>
    <w:rsid w:val="00F01097"/>
    <w:rsid w:val="00F010AA"/>
    <w:rsid w:val="00F0113A"/>
    <w:rsid w:val="00F01195"/>
    <w:rsid w:val="00F0121F"/>
    <w:rsid w:val="00F01319"/>
    <w:rsid w:val="00F0136A"/>
    <w:rsid w:val="00F01432"/>
    <w:rsid w:val="00F01835"/>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B6"/>
    <w:rsid w:val="00F04FC1"/>
    <w:rsid w:val="00F05321"/>
    <w:rsid w:val="00F053E4"/>
    <w:rsid w:val="00F05553"/>
    <w:rsid w:val="00F056A3"/>
    <w:rsid w:val="00F058B6"/>
    <w:rsid w:val="00F059B4"/>
    <w:rsid w:val="00F05A55"/>
    <w:rsid w:val="00F05AA3"/>
    <w:rsid w:val="00F05AC6"/>
    <w:rsid w:val="00F05BB0"/>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6C7"/>
    <w:rsid w:val="00F107F8"/>
    <w:rsid w:val="00F10A5A"/>
    <w:rsid w:val="00F10C3D"/>
    <w:rsid w:val="00F10DFC"/>
    <w:rsid w:val="00F10E7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565"/>
    <w:rsid w:val="00F20659"/>
    <w:rsid w:val="00F2065E"/>
    <w:rsid w:val="00F206F3"/>
    <w:rsid w:val="00F206F8"/>
    <w:rsid w:val="00F20735"/>
    <w:rsid w:val="00F20809"/>
    <w:rsid w:val="00F20A45"/>
    <w:rsid w:val="00F20C3F"/>
    <w:rsid w:val="00F20C73"/>
    <w:rsid w:val="00F20D61"/>
    <w:rsid w:val="00F20F75"/>
    <w:rsid w:val="00F20FD0"/>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6009"/>
    <w:rsid w:val="00F260CC"/>
    <w:rsid w:val="00F261DE"/>
    <w:rsid w:val="00F261E0"/>
    <w:rsid w:val="00F26312"/>
    <w:rsid w:val="00F264A2"/>
    <w:rsid w:val="00F26581"/>
    <w:rsid w:val="00F268A9"/>
    <w:rsid w:val="00F26AD9"/>
    <w:rsid w:val="00F26B21"/>
    <w:rsid w:val="00F26CB5"/>
    <w:rsid w:val="00F26E3B"/>
    <w:rsid w:val="00F26E46"/>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3A"/>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1E9"/>
    <w:rsid w:val="00F35283"/>
    <w:rsid w:val="00F35567"/>
    <w:rsid w:val="00F355CB"/>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3D"/>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939"/>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979"/>
    <w:rsid w:val="00F51A62"/>
    <w:rsid w:val="00F51B48"/>
    <w:rsid w:val="00F51F04"/>
    <w:rsid w:val="00F51F3C"/>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32"/>
    <w:rsid w:val="00F55C79"/>
    <w:rsid w:val="00F55DBF"/>
    <w:rsid w:val="00F55EF5"/>
    <w:rsid w:val="00F55FCC"/>
    <w:rsid w:val="00F5626F"/>
    <w:rsid w:val="00F562B9"/>
    <w:rsid w:val="00F562C6"/>
    <w:rsid w:val="00F5642D"/>
    <w:rsid w:val="00F567F5"/>
    <w:rsid w:val="00F56B1F"/>
    <w:rsid w:val="00F56B83"/>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44"/>
    <w:rsid w:val="00F6175F"/>
    <w:rsid w:val="00F619CF"/>
    <w:rsid w:val="00F619DA"/>
    <w:rsid w:val="00F61B4F"/>
    <w:rsid w:val="00F61C35"/>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746"/>
    <w:rsid w:val="00F648B7"/>
    <w:rsid w:val="00F64B70"/>
    <w:rsid w:val="00F65035"/>
    <w:rsid w:val="00F65242"/>
    <w:rsid w:val="00F65335"/>
    <w:rsid w:val="00F6535F"/>
    <w:rsid w:val="00F653F5"/>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22"/>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ABB"/>
    <w:rsid w:val="00F73CA5"/>
    <w:rsid w:val="00F741AF"/>
    <w:rsid w:val="00F7421F"/>
    <w:rsid w:val="00F74267"/>
    <w:rsid w:val="00F74464"/>
    <w:rsid w:val="00F7446D"/>
    <w:rsid w:val="00F7452E"/>
    <w:rsid w:val="00F7471C"/>
    <w:rsid w:val="00F748F2"/>
    <w:rsid w:val="00F74909"/>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6A"/>
    <w:rsid w:val="00F840D5"/>
    <w:rsid w:val="00F8416C"/>
    <w:rsid w:val="00F84292"/>
    <w:rsid w:val="00F842CB"/>
    <w:rsid w:val="00F8444F"/>
    <w:rsid w:val="00F8448F"/>
    <w:rsid w:val="00F844BF"/>
    <w:rsid w:val="00F8456E"/>
    <w:rsid w:val="00F847AE"/>
    <w:rsid w:val="00F84852"/>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3D"/>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45F"/>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94"/>
    <w:rsid w:val="00FA74D9"/>
    <w:rsid w:val="00FA7637"/>
    <w:rsid w:val="00FA77F0"/>
    <w:rsid w:val="00FA783B"/>
    <w:rsid w:val="00FA78B7"/>
    <w:rsid w:val="00FA7915"/>
    <w:rsid w:val="00FA7B0A"/>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D68"/>
    <w:rsid w:val="00FB0FAA"/>
    <w:rsid w:val="00FB1054"/>
    <w:rsid w:val="00FB1156"/>
    <w:rsid w:val="00FB12E0"/>
    <w:rsid w:val="00FB14F7"/>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69"/>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9F4"/>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2F1E"/>
    <w:rsid w:val="00FC30B2"/>
    <w:rsid w:val="00FC311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3A"/>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EE4"/>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6A"/>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E8A"/>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35A"/>
    <w:rsid w:val="00FE55AD"/>
    <w:rsid w:val="00FE5656"/>
    <w:rsid w:val="00FE56BD"/>
    <w:rsid w:val="00FE583A"/>
    <w:rsid w:val="00FE5928"/>
    <w:rsid w:val="00FE59B8"/>
    <w:rsid w:val="00FE5AE5"/>
    <w:rsid w:val="00FE5B4F"/>
    <w:rsid w:val="00FE5BA3"/>
    <w:rsid w:val="00FE5CAB"/>
    <w:rsid w:val="00FE5F7E"/>
    <w:rsid w:val="00FE6120"/>
    <w:rsid w:val="00FE6355"/>
    <w:rsid w:val="00FE6410"/>
    <w:rsid w:val="00FE64C7"/>
    <w:rsid w:val="00FE64F8"/>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82D"/>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BB"/>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06C"/>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04"/>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6C"/>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2033"/>
    <o:shapelayout v:ext="edit">
      <o:idmap v:ext="edit" data="1"/>
    </o:shapelayout>
  </w:shapeDefaults>
  <w:decimalSymbol w:val=","/>
  <w:listSeparator w:val=";"/>
  <w14:docId w14:val="76D93E25"/>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aliases w:val="Знак2,Footnote Text Char Знак Знак,Footnote Text Char Знак,Footnote Text Char Знак Знак Знак Знак"/>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aliases w:val="Знак2 Знак,Footnote Text Char Знак Знак Знак,Footnote Text Char Знак Знак1,Footnote Text Char Знак Знак Знак Знак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4"/>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7"/>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7"/>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7"/>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7"/>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7"/>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7"/>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68627766">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85090">
      <w:bodyDiv w:val="1"/>
      <w:marLeft w:val="0"/>
      <w:marRight w:val="0"/>
      <w:marTop w:val="0"/>
      <w:marBottom w:val="0"/>
      <w:divBdr>
        <w:top w:val="none" w:sz="0" w:space="0" w:color="auto"/>
        <w:left w:val="none" w:sz="0" w:space="0" w:color="auto"/>
        <w:bottom w:val="none" w:sz="0" w:space="0" w:color="auto"/>
        <w:right w:val="none" w:sz="0" w:space="0" w:color="auto"/>
      </w:divBdr>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24293061">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16870390">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consultantplus://offline/ref=469112E5BCCAE189E6EC243F74E743DADC64D3B14F259467E366D8490B51F61FEC42EE15C79FBCB79C2215D036Q8k8S"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4BDC7C9115100240309C15C730C0BC3271EF247125374BAEC995EEAA0830629C0F22D2DC37E91D464080BA3D0CV83CS"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469112E5BCCAE189E6EC243F74E743DADC64D3B14F259467E366D8490B51F61FEC42EE15C79FBCB79C2215D036Q8k8S" TargetMode="External"/><Relationship Id="rId28" Type="http://schemas.openxmlformats.org/officeDocument/2006/relationships/footer" Target="footer5.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469112E5BCCAE189E6EC243F74E743DADC64D3B14F259467E366D8490B51F61FEC42EE15C79FBCB79C2215D036Q8k8S"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47C74-7212-4CFC-AE1A-DDE36209DCDA}">
  <ds:schemaRefs>
    <ds:schemaRef ds:uri="http://schemas.openxmlformats.org/officeDocument/2006/bibliography"/>
  </ds:schemaRefs>
</ds:datastoreItem>
</file>

<file path=customXml/itemProps3.xml><?xml version="1.0" encoding="utf-8"?>
<ds:datastoreItem xmlns:ds="http://schemas.openxmlformats.org/officeDocument/2006/customXml" ds:itemID="{50917829-0112-49FB-8ACE-A18BB2F8A338}">
  <ds:schemaRefs>
    <ds:schemaRef ds:uri="http://schemas.openxmlformats.org/officeDocument/2006/bibliography"/>
  </ds:schemaRefs>
</ds:datastoreItem>
</file>

<file path=customXml/itemProps4.xml><?xml version="1.0" encoding="utf-8"?>
<ds:datastoreItem xmlns:ds="http://schemas.openxmlformats.org/officeDocument/2006/customXml" ds:itemID="{73C2C927-68D1-4135-BCA9-6E81471D60D2}">
  <ds:schemaRefs>
    <ds:schemaRef ds:uri="http://schemas.openxmlformats.org/officeDocument/2006/bibliography"/>
  </ds:schemaRefs>
</ds:datastoreItem>
</file>

<file path=customXml/itemProps5.xml><?xml version="1.0" encoding="utf-8"?>
<ds:datastoreItem xmlns:ds="http://schemas.openxmlformats.org/officeDocument/2006/customXml" ds:itemID="{4A58E67A-1342-474B-AEDA-A4A1AEEA496D}">
  <ds:schemaRefs>
    <ds:schemaRef ds:uri="http://schemas.openxmlformats.org/officeDocument/2006/bibliography"/>
  </ds:schemaRefs>
</ds:datastoreItem>
</file>

<file path=customXml/itemProps6.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7.xml><?xml version="1.0" encoding="utf-8"?>
<ds:datastoreItem xmlns:ds="http://schemas.openxmlformats.org/officeDocument/2006/customXml" ds:itemID="{1034B528-E620-4F52-94AD-00FB9B76F358}">
  <ds:schemaRefs>
    <ds:schemaRef ds:uri="http://www.w3.org/XML/1998/namespace"/>
    <ds:schemaRef ds:uri="d74711da-d36c-457d-8d62-0a93a8b2660a"/>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8.xml><?xml version="1.0" encoding="utf-8"?>
<ds:datastoreItem xmlns:ds="http://schemas.openxmlformats.org/officeDocument/2006/customXml" ds:itemID="{61B9C084-84C7-4959-B807-0ADDED5207D9}">
  <ds:schemaRefs>
    <ds:schemaRef ds:uri="http://schemas.openxmlformats.org/officeDocument/2006/bibliography"/>
  </ds:schemaRefs>
</ds:datastoreItem>
</file>

<file path=customXml/itemProps9.xml><?xml version="1.0" encoding="utf-8"?>
<ds:datastoreItem xmlns:ds="http://schemas.openxmlformats.org/officeDocument/2006/customXml" ds:itemID="{9D081E49-672D-4425-9525-EA34A62E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A39CE9C3</Template>
  <TotalTime>5074</TotalTime>
  <Pages>41</Pages>
  <Words>103368</Words>
  <Characters>589199</Characters>
  <Application>Microsoft Office Word</Application>
  <DocSecurity>0</DocSecurity>
  <Lines>4909</Lines>
  <Paragraphs>1382</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691185</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Пшеничникова Александра Владимировна</cp:lastModifiedBy>
  <cp:revision>231</cp:revision>
  <cp:lastPrinted>2022-07-11T15:02:00Z</cp:lastPrinted>
  <dcterms:created xsi:type="dcterms:W3CDTF">2022-03-30T09:54:00Z</dcterms:created>
  <dcterms:modified xsi:type="dcterms:W3CDTF">2022-09-26T10:50:00Z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